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c461" w14:paraId="d15c461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3417B">
        <w:rPr>
          <w:sz w:val="24"/>
          <w:szCs w:val="24"/>
        </w:rPr>
        <w:t>70. St-</w:t>
      </w:r>
      <w:r w:rsidR="00664632">
        <w:rPr>
          <w:sz w:val="24"/>
          <w:szCs w:val="24"/>
        </w:rPr>
        <w:t>1087</w:t>
      </w:r>
      <w:r w:rsidRPr="00BB209C">
        <w:rPr>
          <w:sz w:val="24"/>
          <w:szCs w:val="24"/>
        </w:rPr>
        <w:t xml:space="preserve">/2018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5A6B2D" w:rsidP="00BB209C" w:rsidR="005A6B2D" w:rsidRPr="00BB209C">
      <w:pPr>
        <w:jc w:val="center"/>
        <w:rPr>
          <w:sz w:val="24"/>
          <w:szCs w:val="24"/>
        </w:rPr>
      </w:pPr>
    </w:p>
    <w:p w:rsidRDefault="002F5B26" w:rsidP="00BB209C" w:rsidR="00BB209C" w:rsidRPr="00D52461">
      <w:pPr>
        <w:jc w:val="both"/>
        <w:rPr>
          <w:sz w:val="24"/>
          <w:szCs w:val="24"/>
        </w:rPr>
      </w:pPr>
      <w:r w:rsidRPr="002F5B26">
        <w:rPr>
          <w:sz w:val="24"/>
          <w:szCs w:val="24"/>
        </w:rPr>
        <w:t>Trgovački sud u Zagrebu, po sucu Maji Jurovicki, u stečajnom postupku u povodu prijedloga predlagatelja FINANCIJSKE AGENCIJE, Zagreb, Zagreb, Trg svibanjskih žrtava 1995. 1, OIB: 85821130368, za otvaranje stečajnog postupka nad dužnikom  OMNES DISTRIBUCIJA j.d.o.o., Zagreb, Ehrlichova 11, OIB: 21165395214,  dana 22. svibnja 2018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410869" w:rsidR="007673A6" w:rsidRPr="006D704C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4C2F57">
        <w:rPr>
          <w:sz w:val="24"/>
          <w:szCs w:val="24"/>
        </w:rPr>
        <w:t xml:space="preserve"> </w:t>
      </w:r>
      <w:r w:rsidR="002F5B26">
        <w:rPr>
          <w:sz w:val="24"/>
          <w:szCs w:val="24"/>
        </w:rPr>
        <w:t>Gordan Grbić</w:t>
      </w:r>
      <w:r w:rsidR="00630C7B" w:rsidRPr="00857F2A">
        <w:rPr>
          <w:sz w:val="24"/>
          <w:szCs w:val="24"/>
        </w:rPr>
        <w:t xml:space="preserve">, OIB: </w:t>
      </w:r>
      <w:r w:rsidR="002F5B26">
        <w:rPr>
          <w:sz w:val="24"/>
          <w:szCs w:val="24"/>
        </w:rPr>
        <w:t>21731880760</w:t>
      </w:r>
      <w:r w:rsidR="00630C7B">
        <w:rPr>
          <w:sz w:val="24"/>
          <w:szCs w:val="24"/>
        </w:rPr>
        <w:t xml:space="preserve">1 </w:t>
      </w:r>
      <w:r w:rsidR="00630C7B" w:rsidRPr="00857F2A">
        <w:rPr>
          <w:sz w:val="24"/>
          <w:szCs w:val="24"/>
        </w:rPr>
        <w:t xml:space="preserve">Zagreb, </w:t>
      </w:r>
      <w:r w:rsidR="002F5B26">
        <w:rPr>
          <w:sz w:val="24"/>
          <w:szCs w:val="24"/>
        </w:rPr>
        <w:t>Pantovčak 137 A</w:t>
      </w:r>
      <w:r w:rsidR="002455C6">
        <w:rPr>
          <w:sz w:val="24"/>
          <w:szCs w:val="24"/>
        </w:rPr>
        <w:t xml:space="preserve"> u roku od 8</w:t>
      </w:r>
      <w:r w:rsidR="0053417B" w:rsidRPr="0053417B">
        <w:rPr>
          <w:sz w:val="24"/>
          <w:szCs w:val="24"/>
        </w:rPr>
        <w:t xml:space="preserve">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53417B">
        <w:rPr>
          <w:sz w:val="24"/>
          <w:szCs w:val="24"/>
        </w:rPr>
        <w:t>-</w:t>
      </w:r>
      <w:r w:rsidR="002F5B26">
        <w:rPr>
          <w:sz w:val="24"/>
          <w:szCs w:val="24"/>
        </w:rPr>
        <w:t>108718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6462E1" w:rsidR="00630C7B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4A17D2" w:rsidRPr="002F5B26">
        <w:rPr>
          <w:sz w:val="24"/>
          <w:szCs w:val="24"/>
        </w:rPr>
        <w:t>OMNES DISTRIBUCIJA j.d.o.o., Zagreb, Ehrlichova 11, OIB: 21165395214</w:t>
      </w:r>
      <w:r w:rsidR="00630C7B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74DEA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6462E1">
        <w:rPr>
          <w:sz w:val="24"/>
          <w:szCs w:val="24"/>
          <w:lang w:val="pt-BR"/>
        </w:rPr>
        <w:lastRenderedPageBreak/>
        <w:t>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4A17D2">
        <w:rPr>
          <w:sz w:val="24"/>
          <w:szCs w:val="24"/>
          <w:lang w:val="pt-BR"/>
        </w:rPr>
        <w:t>3.275,41</w:t>
      </w:r>
      <w:r w:rsidR="00CF0CC2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C41A2F">
        <w:rPr>
          <w:sz w:val="24"/>
        </w:rPr>
        <w:t>u,</w:t>
      </w:r>
      <w:r w:rsidR="00BC2F66">
        <w:rPr>
          <w:sz w:val="24"/>
        </w:rPr>
        <w:t xml:space="preserve">  </w:t>
      </w:r>
      <w:r w:rsidR="00630C7B">
        <w:rPr>
          <w:sz w:val="24"/>
        </w:rPr>
        <w:t xml:space="preserve">22. svibnja 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8956B1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8956B1" w:rsidP="004F5146" w:rsidR="008956B1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8956B1" w:rsidP="004F5146" w:rsidR="008956B1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956B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F93623" w:rsidRPr="00F93623">
      <w:t>70. St-</w:t>
    </w:r>
    <w:r w:rsidR="004A17D2">
      <w:t>1087/</w:t>
    </w:r>
    <w:r w:rsidR="00F93623" w:rsidRPr="00F93623">
      <w:t xml:space="preserve">2018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325F4"/>
    <w:rsid w:val="00240545"/>
    <w:rsid w:val="0024196B"/>
    <w:rsid w:val="002455C6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5B26"/>
    <w:rsid w:val="002F7B72"/>
    <w:rsid w:val="00300F24"/>
    <w:rsid w:val="003058C7"/>
    <w:rsid w:val="00313591"/>
    <w:rsid w:val="00327920"/>
    <w:rsid w:val="00330388"/>
    <w:rsid w:val="00331898"/>
    <w:rsid w:val="00345FEB"/>
    <w:rsid w:val="0036221F"/>
    <w:rsid w:val="0037505D"/>
    <w:rsid w:val="00377434"/>
    <w:rsid w:val="00380BDC"/>
    <w:rsid w:val="003832D6"/>
    <w:rsid w:val="0039226F"/>
    <w:rsid w:val="00392934"/>
    <w:rsid w:val="00397B61"/>
    <w:rsid w:val="003B70D5"/>
    <w:rsid w:val="003C1D9D"/>
    <w:rsid w:val="003D0080"/>
    <w:rsid w:val="003D100F"/>
    <w:rsid w:val="003D5473"/>
    <w:rsid w:val="003E695B"/>
    <w:rsid w:val="003E77B6"/>
    <w:rsid w:val="003F24EC"/>
    <w:rsid w:val="00410869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17D2"/>
    <w:rsid w:val="004A58DD"/>
    <w:rsid w:val="004B05E8"/>
    <w:rsid w:val="004B13ED"/>
    <w:rsid w:val="004B40C9"/>
    <w:rsid w:val="004C007A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D56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7FF0"/>
    <w:rsid w:val="00611026"/>
    <w:rsid w:val="006155F6"/>
    <w:rsid w:val="00630C7B"/>
    <w:rsid w:val="00631D2D"/>
    <w:rsid w:val="006462E1"/>
    <w:rsid w:val="00664632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602B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56B1"/>
    <w:rsid w:val="00897588"/>
    <w:rsid w:val="0089780B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2825"/>
    <w:rsid w:val="00B64A95"/>
    <w:rsid w:val="00B651CD"/>
    <w:rsid w:val="00B6614F"/>
    <w:rsid w:val="00B736F4"/>
    <w:rsid w:val="00B74DEA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41A2F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C36AB"/>
    <w:rsid w:val="00CD225D"/>
    <w:rsid w:val="00CE0924"/>
    <w:rsid w:val="00CE20DC"/>
    <w:rsid w:val="00CE6F30"/>
    <w:rsid w:val="00CF0CC2"/>
    <w:rsid w:val="00CF5910"/>
    <w:rsid w:val="00CF7F45"/>
    <w:rsid w:val="00D00A59"/>
    <w:rsid w:val="00D06043"/>
    <w:rsid w:val="00D12B11"/>
    <w:rsid w:val="00D13293"/>
    <w:rsid w:val="00D1480C"/>
    <w:rsid w:val="00D1512B"/>
    <w:rsid w:val="00D27CFA"/>
    <w:rsid w:val="00D309AF"/>
    <w:rsid w:val="00D31553"/>
    <w:rsid w:val="00D36959"/>
    <w:rsid w:val="00D42CA6"/>
    <w:rsid w:val="00D4712A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D0997"/>
    <w:rsid w:val="00EE21E0"/>
    <w:rsid w:val="00EE2734"/>
    <w:rsid w:val="00EF7D48"/>
    <w:rsid w:val="00F024E8"/>
    <w:rsid w:val="00F13E37"/>
    <w:rsid w:val="00F17631"/>
    <w:rsid w:val="00F17DC9"/>
    <w:rsid w:val="00F253D2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3623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95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6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6B1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6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6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95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6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6B1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6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6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St-1087/2018</izvorni_sadrzaj>
    <derivirana_varijabla naziv="DomainObject.Predmet.OznakaBroj_1">St-1087/2018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OMNES DISTRIBUCIJA j.d.o.o. za distribuciju knjiga i ostalih tiskovina</izvorni_sadrzaj>
    <derivirana_varijabla naziv="DomainObject.Predmet.ProtustrankaFormated_1">  OMNES DISTRIBUCIJA j.d.o.o. za distribuciju knjiga i ostalih tiskovina</derivirana_varijabla>
  </DomainObject.Predmet.ProtustrankaFormated>
  <DomainObject.Predmet.ProtustrankaFormatedOIB>
    <izvorni_sadrzaj>  OMNES DISTRIBUCIJA j.d.o.o. za distribuciju knjiga i ostalih tiskovina, OIB 21165395214</izvorni_sadrzaj>
    <derivirana_varijabla naziv="DomainObject.Predmet.ProtustrankaFormatedOIB_1">  OMNES DISTRIBUCIJA j.d.o.o. za distribuciju knjiga i ostalih tiskovina, OIB 21165395214</derivirana_varijabla>
  </DomainObject.Predmet.ProtustrankaFormatedOIB>
  <DomainObject.Predmet.ProtustrankaFormatedWithAdress>
    <izvorni_sadrzaj> OMNES DISTRIBUCIJA j.d.o.o. za distribuciju knjiga i ostalih tiskovina, Ehrlichova 11, 10000 Zagreb</izvorni_sadrzaj>
    <derivirana_varijabla naziv="DomainObject.Predmet.ProtustrankaFormatedWithAdress_1"> OMNES DISTRIBUCIJA j.d.o.o. za distribuciju knjiga i ostalih tiskovina, Ehrlichova 11, 10000 Zagreb</derivirana_varijabla>
  </DomainObject.Predmet.ProtustrankaFormatedWithAdress>
  <DomainObject.Predmet.ProtustrankaFormatedWithAdressOIB>
    <izvorni_sadrzaj> OMNES DISTRIBUCIJA j.d.o.o. za distribuciju knjiga i ostalih tiskovina, OIB 21165395214, Ehrlichova 11, 10000 Zagreb</izvorni_sadrzaj>
    <derivirana_varijabla naziv="DomainObject.Predmet.ProtustrankaFormatedWithAdressOIB_1"> OMNES DISTRIBUCIJA j.d.o.o. za distribuciju knjiga i ostalih tiskovina, OIB 21165395214, Ehrlichova 11, 10000 Zagreb</derivirana_varijabla>
  </DomainObject.Predmet.ProtustrankaFormatedWithAdressOIB>
  <DomainObject.Predmet.ProtustrankaWithAdress>
    <izvorni_sadrzaj>OMNES DISTRIBUCIJA j.d.o.o. za distribuciju knjiga i ostalih tiskovina Ehrlichova 11, 10000 Zagreb</izvorni_sadrzaj>
    <derivirana_varijabla naziv="DomainObject.Predmet.ProtustrankaWithAdress_1">OMNES DISTRIBUCIJA j.d.o.o. za distribuciju knjiga i ostalih tiskovina Ehrlichova 11, 10000 Zagreb</derivirana_varijabla>
  </DomainObject.Predmet.ProtustrankaWithAdress>
  <DomainObject.Predmet.ProtustrankaWithAdressOIB>
    <izvorni_sadrzaj>OMNES DISTRIBUCIJA j.d.o.o. za distribuciju knjiga i ostalih tiskovina, OIB 21165395214, Ehrlichova 11, 10000 Zagreb</izvorni_sadrzaj>
    <derivirana_varijabla naziv="DomainObject.Predmet.ProtustrankaWithAdressOIB_1">OMNES DISTRIBUCIJA j.d.o.o. za distribuciju knjiga i ostalih tiskovina, OIB 21165395214, Ehrlichova 11, 10000 Zagreb</derivirana_varijabla>
  </DomainObject.Predmet.ProtustrankaWithAdressOIB>
  <DomainObject.Predmet.ProtustrankaNazivFormated>
    <izvorni_sadrzaj>OMNES DISTRIBUCIJA j.d.o.o. za distribuciju knjiga i ostalih tiskovina</izvorni_sadrzaj>
    <derivirana_varijabla naziv="DomainObject.Predmet.ProtustrankaNazivFormated_1">OMNES DISTRIBUCIJA j.d.o.o. za distribuciju knjiga i ostalih tiskovina</derivirana_varijabla>
  </DomainObject.Predmet.ProtustrankaNazivFormated>
  <DomainObject.Predmet.ProtustrankaNazivFormatedOIB>
    <izvorni_sadrzaj>OMNES DISTRIBUCIJA j.d.o.o. za distribuciju knjiga i ostalih tiskovina, OIB 21165395214</izvorni_sadrzaj>
    <derivirana_varijabla naziv="DomainObject.Predmet.ProtustrankaNazivFormatedOIB_1">OMNES DISTRIBUCIJA j.d.o.o. za distribuciju knjiga i ostalih tiskovina, OIB 21165395214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OMNES DISTRIBUCIJA j.d.o.o. za distribuciju knjiga i ostalih tiskovina</item>
    </izvorni_sadrzaj>
    <derivirana_varijabla naziv="DomainObject.Predmet.ProtuStrankaListFormated_1">
      <item>OMNES DISTRIBUCIJA j.d.o.o. za distribuciju knjiga i ostalih tiskovina</item>
    </derivirana_varijabla>
  </DomainObject.Predmet.ProtuStrankaListFormated>
  <DomainObject.Predmet.ProtuStrankaListFormatedOIB>
    <izvorni_sadrzaj>
      <item>OMNES DISTRIBUCIJA j.d.o.o. za distribuciju knjiga i ostalih tiskovina, OIB 21165395214</item>
    </izvorni_sadrzaj>
    <derivirana_varijabla naziv="DomainObject.Predmet.ProtuStrankaListFormatedOIB_1">
      <item>OMNES DISTRIBUCIJA j.d.o.o. za distribuciju knjiga i ostalih tiskovina, OIB 21165395214</item>
    </derivirana_varijabla>
  </DomainObject.Predmet.ProtuStrankaListFormatedOIB>
  <DomainObject.Predmet.ProtuStrankaListFormatedWithAdress>
    <izvorni_sadrzaj>
      <item>OMNES DISTRIBUCIJA j.d.o.o. za distribuciju knjiga i ostalih tiskovina, Ehrlichova 11, 10000 Zagreb</item>
    </izvorni_sadrzaj>
    <derivirana_varijabla naziv="DomainObject.Predmet.ProtuStrankaListFormatedWithAdress_1">
      <item>OMNES DISTRIBUCIJA j.d.o.o. za distribuciju knjiga i ostalih tiskovina, Ehrlichova 11, 10000 Zagreb</item>
    </derivirana_varijabla>
  </DomainObject.Predmet.ProtuStrankaListFormatedWithAdress>
  <DomainObject.Predmet.ProtuStrankaListFormatedWithAdressOIB>
    <izvorni_sadrzaj>
      <item>OMNES DISTRIBUCIJA j.d.o.o. za distribuciju knjiga i ostalih tiskovina, OIB 21165395214, Ehrlichova 11, 10000 Zagreb</item>
    </izvorni_sadrzaj>
    <derivirana_varijabla naziv="DomainObject.Predmet.ProtuStrankaListFormatedWithAdressOIB_1">
      <item>OMNES DISTRIBUCIJA j.d.o.o. za distribuciju knjiga i ostalih tiskovina, OIB 21165395214, Ehrlichova 11, 10000 Zagreb</item>
    </derivirana_varijabla>
  </DomainObject.Predmet.ProtuStrankaListFormatedWithAdressOIB>
  <DomainObject.Predmet.ProtuStrankaListNazivFormated>
    <izvorni_sadrzaj>
      <item>OMNES DISTRIBUCIJA j.d.o.o. za distribuciju knjiga i ostalih tiskovina</item>
    </izvorni_sadrzaj>
    <derivirana_varijabla naziv="DomainObject.Predmet.ProtuStrankaListNazivFormated_1">
      <item>OMNES DISTRIBUCIJA j.d.o.o. za distribuciju knjiga i ostalih tiskovina</item>
    </derivirana_varijabla>
  </DomainObject.Predmet.ProtuStrankaListNazivFormated>
  <DomainObject.Predmet.ProtuStrankaListNazivFormatedOIB>
    <izvorni_sadrzaj>
      <item>OMNES DISTRIBUCIJA j.d.o.o. za distribuciju knjiga i ostalih tiskovina, OIB 21165395214</item>
    </izvorni_sadrzaj>
    <derivirana_varijabla naziv="DomainObject.Predmet.ProtuStrankaListNazivFormatedOIB_1">
      <item>OMNES DISTRIBUCIJA j.d.o.o. za distribuciju knjiga i ostalih tiskovina, OIB 21165395214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OMNES DISTRIBUCIJA j.d.o.o. za distribuciju knjiga i ostalih tiskovina</izvorni_sadrzaj>
    <derivirana_varijabla naziv="DomainObject.Predmet.ProtustrankaIDrugi_1">OMNES DISTRIBUCIJA j.d.o.o. za distribuciju knjiga i ostalih tiskovina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OMNES DISTRIBUCIJA j.d.o.o. za distribuciju knjiga i ostalih tiskovina, OIB 21165395214, Ehrlichova 11, 10000 Zagreb</izvorni_sadrzaj>
    <derivirana_varijabla naziv="DomainObject.Predmet.ProtustrankaIDrugiAdressOIB_1">OMNES DISTRIBUCIJA j.d.o.o. za distribuciju knjiga i ostalih tiskovina, OIB 21165395214, Ehrlichova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OMNES DISTRIBUCIJA j.d.o.o. za distribuciju knjiga i ostalih tiskovina</item>
      <item>FINA Regionalni centar Zagreb</item>
    </izvorni_sadrzaj>
    <derivirana_varijabla naziv="DomainObject.Predmet.SudioniciListNaziv_1">
      <item>OMNES DISTRIBUCIJA j.d.o.o. za distribuciju knjiga i ostalih tiskovina</item>
      <item>FINA Regionalni centar Zagreb</item>
    </derivirana_varijabla>
  </DomainObject.Predmet.SudioniciListNaziv>
  <DomainObject.Predmet.SudioniciListAdressOIB>
    <izvorni_sadrzaj>
      <item>OMNES DISTRIBUCIJA j.d.o.o. za distribuciju knjiga i ostalih tiskovina, OIB 21165395214, Ehrlichova 11,10000 Zagreb</item>
      <item>FINA Regionalni centar Zagreb, OIB 85821130368, Trg svibanjskih žrtava 1995. 1,10000 Zagreb</item>
    </izvorni_sadrzaj>
    <derivirana_varijabla naziv="DomainObject.Predmet.SudioniciListAdressOIB_1">
      <item>OMNES DISTRIBUCIJA j.d.o.o. za distribuciju knjiga i ostalih tiskovina, OIB 21165395214, Ehrlichova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21165395214</item>
      <item>, OIB 85821130368</item>
    </izvorni_sadrzaj>
    <derivirana_varijabla naziv="DomainObject.Predmet.SudioniciListNazivOIB_1">
      <item>, OIB 21165395214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2943</properties:Characters>
  <properties:Lines>78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2018-05-22T11:14:00Z</dcterms:created>
  <dc:creator>ilukac</dc:creator>
  <cp:lastModifiedBy>Mirjana Gašparić</cp:lastModifiedBy>
  <cp:lastPrinted>2018-05-22T11:24:00Z</cp:lastPrinted>
  <dcterms:modified xmlns:xsi="http://www.w3.org/2001/XMLSchema-instance" xsi:type="dcterms:W3CDTF">2018-05-22T11:24:00Z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St-1087-18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