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3fa7" w14:paraId="ad53fa7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474C1C">
        <w:t>SRIJEMSKA KAPLJICA d.o.o. za proizvodnju i usluge, MBS: 030076635, OIB: 24589609873, Šarengrad, S. Radića 92</w:t>
      </w:r>
      <w:r w:rsidR="007A3732">
        <w:t>,</w:t>
      </w:r>
      <w:r w:rsidR="00250413">
        <w:t xml:space="preserve"> </w:t>
      </w:r>
      <w:r w:rsidR="00856C08">
        <w:t>1</w:t>
      </w:r>
      <w:r w:rsidR="00084E97">
        <w:t>9</w:t>
      </w:r>
      <w:r w:rsidR="00A50B6C">
        <w:t>. srpnja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474C1C">
        <w:t>SRIJEMSKA KAPLJICA d.o.o. za proizvodnju i usluge, MBS: 030076635, OIB: 24589609873, Šarengrad, S. Radića 92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474C1C">
        <w:t>6</w:t>
      </w:r>
      <w:r w:rsidR="00090D21">
        <w:t xml:space="preserve">. </w:t>
      </w:r>
      <w:r w:rsidR="00856C08">
        <w:t>sr</w:t>
      </w:r>
      <w:r w:rsidR="00090D21">
        <w:t>pnja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474C1C">
        <w:t>2892</w:t>
      </w:r>
      <w:r w:rsidR="00D55263">
        <w:t xml:space="preserve"> </w:t>
      </w:r>
      <w:r w:rsidR="00665E74">
        <w:t xml:space="preserve">od </w:t>
      </w:r>
      <w:r w:rsidR="00474C1C">
        <w:t>5</w:t>
      </w:r>
      <w:r w:rsidR="00D55FF3">
        <w:t>.</w:t>
      </w:r>
      <w:r w:rsidR="00090D21">
        <w:t xml:space="preserve"> </w:t>
      </w:r>
      <w:r w:rsidR="00856C08">
        <w:t>sr</w:t>
      </w:r>
      <w:r w:rsidR="00090D21">
        <w:t>pnja</w:t>
      </w:r>
      <w:r w:rsidR="002100A8">
        <w:t xml:space="preserve"> 2018</w:t>
      </w:r>
      <w:r w:rsidR="00665E74">
        <w:t xml:space="preserve">. nad stečajnim dužnikom </w:t>
      </w:r>
      <w:r w:rsidR="00474C1C">
        <w:t>SRIJEMSKA KAPLJICA d.o.o. za proizvodnju i usluge, MBS: 030076635, OIB: 24589609873, Šarengrad, S. Radića 92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090D21">
        <w:t>1</w:t>
      </w:r>
      <w:r w:rsidR="00856C08">
        <w:t>1</w:t>
      </w:r>
      <w:r w:rsidR="00090D21">
        <w:t xml:space="preserve">. </w:t>
      </w:r>
      <w:r w:rsidR="00856C08">
        <w:t>sr</w:t>
      </w:r>
      <w:r w:rsidR="00090D21">
        <w:t>pnja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AF0618">
        <w:t>18</w:t>
      </w:r>
      <w:r w:rsidR="00090D21">
        <w:t>. srpnja</w:t>
      </w:r>
      <w:r w:rsidR="002100A8">
        <w:t xml:space="preserve"> 2018.</w:t>
      </w:r>
      <w:r>
        <w:t xml:space="preserve"> zaprimljen je podnesak Županijskog državnog odvjetništva u </w:t>
      </w:r>
      <w:r w:rsidR="00084E97">
        <w:t>Vukovaru</w:t>
      </w:r>
      <w:r>
        <w:t>, broj: S-DO-</w:t>
      </w:r>
      <w:r w:rsidR="00474C1C">
        <w:t>90</w:t>
      </w:r>
      <w:r w:rsidR="001C3507">
        <w:t>/2018</w:t>
      </w:r>
      <w:r w:rsidR="00084E97">
        <w:t>-3</w:t>
      </w:r>
      <w:r w:rsidR="002100A8">
        <w:t xml:space="preserve"> </w:t>
      </w:r>
      <w:r>
        <w:t xml:space="preserve">od </w:t>
      </w:r>
      <w:r w:rsidR="00856C08">
        <w:t>1</w:t>
      </w:r>
      <w:r w:rsidR="00084E97">
        <w:t>7</w:t>
      </w:r>
      <w:r w:rsidR="00D55263">
        <w:t xml:space="preserve">. </w:t>
      </w:r>
      <w:r w:rsidR="00856C08">
        <w:t>sr</w:t>
      </w:r>
      <w:r w:rsidR="00D55263">
        <w:t>pnja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F07416">
        <w:t xml:space="preserve"> Područnog ureda Vukovar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474C1C">
        <w:t>7.037,99</w:t>
      </w:r>
      <w:r w:rsidR="002100A8">
        <w:t xml:space="preserve"> kuna</w:t>
      </w:r>
      <w:r w:rsidR="00084E97">
        <w:t xml:space="preserve"> </w:t>
      </w:r>
      <w:r w:rsidR="007F044A">
        <w:t>koja se temelji na</w:t>
      </w:r>
      <w:r w:rsidR="00272459">
        <w:t xml:space="preserve"> neplaćeni</w:t>
      </w:r>
      <w:r w:rsidR="007F044A">
        <w:t>m</w:t>
      </w:r>
      <w:r w:rsidR="00272459">
        <w:t xml:space="preserve"> obveza</w:t>
      </w:r>
      <w:r w:rsidR="007F044A">
        <w:t>ma</w:t>
      </w:r>
      <w:r w:rsidR="00272459">
        <w:t xml:space="preserve"> poreza, do</w:t>
      </w:r>
      <w:r w:rsidR="004818FF">
        <w:t>prinosa i drugih</w:t>
      </w:r>
      <w:r w:rsidR="00084E97">
        <w:t xml:space="preserve"> javnih</w:t>
      </w:r>
      <w:r w:rsidR="004818FF">
        <w:t xml:space="preserve"> </w:t>
      </w:r>
      <w:r w:rsidR="00272459">
        <w:t>davanja,</w:t>
      </w:r>
      <w:r w:rsidR="00741F8F">
        <w:t xml:space="preserve">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FD3E91" w:rsidRPr="00FD3E91">
        <w:t xml:space="preserve">Također, vjerovnik je naveo da kod stečajnog dužnika postoji stečajni razlog i to nesposobnost za plaćanje, a iz razloga što </w:t>
      </w:r>
      <w:r w:rsidR="00EF6415">
        <w:t>je uvidom u Potvrdu o blokadi od 12</w:t>
      </w:r>
      <w:r w:rsidR="00EF6415" w:rsidRPr="00FD3E91">
        <w:t xml:space="preserve">. </w:t>
      </w:r>
      <w:r w:rsidR="00EF6415">
        <w:t>srpnja 2018. utvrđena neprekidna blokada</w:t>
      </w:r>
      <w:r w:rsidR="00FD3E91" w:rsidRPr="00FD3E91">
        <w:t xml:space="preserve"> u trajanju od </w:t>
      </w:r>
      <w:r w:rsidR="00EF6415">
        <w:t>156</w:t>
      </w:r>
      <w:r w:rsidR="0042363F">
        <w:t xml:space="preserve"> dana te su uvidom u</w:t>
      </w:r>
      <w:r w:rsidR="00FD3E91" w:rsidRPr="00FD3E91">
        <w:t xml:space="preserve"> Očevidnik o redoslijedu plaćanj</w:t>
      </w:r>
      <w:r w:rsidR="0042363F">
        <w:t xml:space="preserve">a od </w:t>
      </w:r>
      <w:r w:rsidR="00FD3E91">
        <w:t>1</w:t>
      </w:r>
      <w:r w:rsidR="00084E97">
        <w:t>2</w:t>
      </w:r>
      <w:r w:rsidR="00856C08">
        <w:t>. sr</w:t>
      </w:r>
      <w:r w:rsidR="00FD3E91">
        <w:t>pnja</w:t>
      </w:r>
      <w:r w:rsidR="00FD3E91" w:rsidRPr="00FD3E91">
        <w:t xml:space="preserve"> 201</w:t>
      </w:r>
      <w:r w:rsidR="00FD3E91">
        <w:t>8</w:t>
      </w:r>
      <w:r w:rsidR="00FD3E91" w:rsidRPr="00FD3E91">
        <w:t xml:space="preserve">. </w:t>
      </w:r>
      <w:r w:rsidR="0042363F">
        <w:t xml:space="preserve">utvrđeni iskazani </w:t>
      </w:r>
      <w:r w:rsidR="00FD3E91" w:rsidRPr="00FD3E91">
        <w:t xml:space="preserve">dospjeli nepodmireni nalozi za plaćanje u ukupnom iznosu od </w:t>
      </w:r>
      <w:r w:rsidR="00474C1C">
        <w:t>65.957,38</w:t>
      </w:r>
      <w:r w:rsidR="00FD3E91">
        <w:t xml:space="preserve"> </w:t>
      </w:r>
      <w:r w:rsidR="00FD3E91" w:rsidRPr="00FD3E91">
        <w:t>kun</w:t>
      </w:r>
      <w:r w:rsidR="00100C64">
        <w:t>a</w:t>
      </w:r>
      <w:r w:rsidR="00FD3E91" w:rsidRPr="00FD3E91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856C08">
        <w:rPr>
          <w:bCs/>
        </w:rPr>
        <w:t>1</w:t>
      </w:r>
      <w:r w:rsidR="00084E97">
        <w:rPr>
          <w:bCs/>
        </w:rPr>
        <w:t>9</w:t>
      </w:r>
      <w:r w:rsidR="004F475A">
        <w:rPr>
          <w:bCs/>
        </w:rPr>
        <w:t xml:space="preserve">. </w:t>
      </w:r>
      <w:r w:rsidR="0098384B">
        <w:rPr>
          <w:bCs/>
        </w:rPr>
        <w:t>sr</w:t>
      </w:r>
      <w:r w:rsidR="004F475A">
        <w:rPr>
          <w:bCs/>
        </w:rPr>
        <w:t>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4069E5" w:rsidR="00E75A98" w:rsidRPr="004069E5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  <w:r w:rsidRPr="00CC5FC7">
        <w:t>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084E97">
        <w:t>Vukovar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8A7378">
        <w:t>ŽDO Vukovar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856C08">
        <w:t>1</w:t>
      </w:r>
      <w:r w:rsidR="00084E97">
        <w:t>7</w:t>
      </w:r>
      <w:r w:rsidR="00856C08">
        <w:t>. sr</w:t>
      </w:r>
      <w:r w:rsidR="004E28AE">
        <w:t>pnja</w:t>
      </w:r>
      <w:r w:rsidR="00677838">
        <w:t xml:space="preserve"> </w:t>
      </w:r>
      <w:r w:rsidR="005966C9">
        <w:t>2018</w:t>
      </w:r>
      <w:r>
        <w:t xml:space="preserve">. (str. </w:t>
      </w:r>
      <w:r w:rsidR="00707539">
        <w:t>7-9</w:t>
      </w:r>
      <w:r>
        <w:t xml:space="preserve"> spisa)</w:t>
      </w:r>
    </w:p>
    <w:p w:rsidRDefault="002534B4" w:rsidP="0098384B" w:rsidR="004069E5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98384B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084E97">
        <w:t>20</w:t>
      </w:r>
      <w:r w:rsidR="00856C08">
        <w:t>. kolovoza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3FF" w:rsidP="004A3868" w:rsidR="000E13FF">
      <w:r>
        <w:separator/>
      </w:r>
    </w:p>
  </w:endnote>
  <w:endnote w:id="0" w:type="continuationSeparator">
    <w:p w:rsidRDefault="000E13FF" w:rsidP="004A3868" w:rsidR="000E1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3FF" w:rsidP="004A3868" w:rsidR="000E13FF">
      <w:r>
        <w:separator/>
      </w:r>
    </w:p>
  </w:footnote>
  <w:footnote w:id="0" w:type="continuationSeparator">
    <w:p w:rsidRDefault="000E13FF" w:rsidP="004A3868" w:rsidR="000E1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E4F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>Poslovni broj: 19 St-</w:t>
    </w:r>
    <w:r w:rsidR="00745056">
      <w:t>98</w:t>
    </w:r>
    <w:r w:rsidR="00CD170E">
      <w:t>0</w:t>
    </w:r>
    <w:r w:rsidR="00530BA1">
      <w:t>/2018-</w:t>
    </w:r>
    <w:r w:rsidR="00CD170E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CD170E">
      <w:t>980</w:t>
    </w:r>
    <w:r>
      <w:t>/2018-</w:t>
    </w:r>
    <w:r w:rsidR="00CD170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73029"/>
    <w:rsid w:val="00084E97"/>
    <w:rsid w:val="00090D21"/>
    <w:rsid w:val="000A1E4E"/>
    <w:rsid w:val="000D55E4"/>
    <w:rsid w:val="000D5628"/>
    <w:rsid w:val="000E13FF"/>
    <w:rsid w:val="000E198A"/>
    <w:rsid w:val="000E6E82"/>
    <w:rsid w:val="000F19EE"/>
    <w:rsid w:val="00100C64"/>
    <w:rsid w:val="00111C75"/>
    <w:rsid w:val="00137654"/>
    <w:rsid w:val="0014134B"/>
    <w:rsid w:val="0014394E"/>
    <w:rsid w:val="00144CCE"/>
    <w:rsid w:val="00154A6B"/>
    <w:rsid w:val="001627FB"/>
    <w:rsid w:val="00162A79"/>
    <w:rsid w:val="00162E4F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72459"/>
    <w:rsid w:val="0028334A"/>
    <w:rsid w:val="00287EC6"/>
    <w:rsid w:val="00292D1E"/>
    <w:rsid w:val="002951CF"/>
    <w:rsid w:val="00296036"/>
    <w:rsid w:val="002B7A7D"/>
    <w:rsid w:val="002C4F07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069E5"/>
    <w:rsid w:val="0042363F"/>
    <w:rsid w:val="004343E8"/>
    <w:rsid w:val="00455C18"/>
    <w:rsid w:val="00456233"/>
    <w:rsid w:val="004636D6"/>
    <w:rsid w:val="00463A08"/>
    <w:rsid w:val="00474C1C"/>
    <w:rsid w:val="00480041"/>
    <w:rsid w:val="004818FF"/>
    <w:rsid w:val="0048779D"/>
    <w:rsid w:val="00490F0B"/>
    <w:rsid w:val="004921B4"/>
    <w:rsid w:val="004946FB"/>
    <w:rsid w:val="004A3868"/>
    <w:rsid w:val="004A6206"/>
    <w:rsid w:val="004B026A"/>
    <w:rsid w:val="004E28AE"/>
    <w:rsid w:val="004E65BC"/>
    <w:rsid w:val="004F2672"/>
    <w:rsid w:val="004F475A"/>
    <w:rsid w:val="005012E6"/>
    <w:rsid w:val="00502B3D"/>
    <w:rsid w:val="005200AB"/>
    <w:rsid w:val="00522F88"/>
    <w:rsid w:val="005230CB"/>
    <w:rsid w:val="00530164"/>
    <w:rsid w:val="00530BA1"/>
    <w:rsid w:val="005560F4"/>
    <w:rsid w:val="00571630"/>
    <w:rsid w:val="00583AE6"/>
    <w:rsid w:val="00583BD1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607A96"/>
    <w:rsid w:val="00620CE8"/>
    <w:rsid w:val="0062253E"/>
    <w:rsid w:val="006247C8"/>
    <w:rsid w:val="00625F0A"/>
    <w:rsid w:val="00640501"/>
    <w:rsid w:val="00644737"/>
    <w:rsid w:val="00661AE5"/>
    <w:rsid w:val="00665E74"/>
    <w:rsid w:val="00677838"/>
    <w:rsid w:val="006832C3"/>
    <w:rsid w:val="006E131A"/>
    <w:rsid w:val="006E25DF"/>
    <w:rsid w:val="006F0A36"/>
    <w:rsid w:val="00702C71"/>
    <w:rsid w:val="00704DE2"/>
    <w:rsid w:val="00707539"/>
    <w:rsid w:val="00710662"/>
    <w:rsid w:val="00726845"/>
    <w:rsid w:val="00727922"/>
    <w:rsid w:val="0073733B"/>
    <w:rsid w:val="00741F8F"/>
    <w:rsid w:val="00745056"/>
    <w:rsid w:val="00745795"/>
    <w:rsid w:val="00752B41"/>
    <w:rsid w:val="00764E8D"/>
    <w:rsid w:val="007715D9"/>
    <w:rsid w:val="00782257"/>
    <w:rsid w:val="007A0EFB"/>
    <w:rsid w:val="007A3732"/>
    <w:rsid w:val="007A6AC7"/>
    <w:rsid w:val="007C1C95"/>
    <w:rsid w:val="007C2112"/>
    <w:rsid w:val="007E0C3E"/>
    <w:rsid w:val="007F044A"/>
    <w:rsid w:val="007F0BE4"/>
    <w:rsid w:val="007F551F"/>
    <w:rsid w:val="008041DE"/>
    <w:rsid w:val="00816035"/>
    <w:rsid w:val="00822F74"/>
    <w:rsid w:val="0085567C"/>
    <w:rsid w:val="00856C08"/>
    <w:rsid w:val="00882352"/>
    <w:rsid w:val="008A2342"/>
    <w:rsid w:val="008A49DF"/>
    <w:rsid w:val="008A7378"/>
    <w:rsid w:val="008C7588"/>
    <w:rsid w:val="008D21F8"/>
    <w:rsid w:val="008F0D26"/>
    <w:rsid w:val="008F656F"/>
    <w:rsid w:val="00912BB2"/>
    <w:rsid w:val="00941AE2"/>
    <w:rsid w:val="00943812"/>
    <w:rsid w:val="00964800"/>
    <w:rsid w:val="009771C6"/>
    <w:rsid w:val="0098384B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06F80"/>
    <w:rsid w:val="00A121BF"/>
    <w:rsid w:val="00A13EBF"/>
    <w:rsid w:val="00A27052"/>
    <w:rsid w:val="00A33ADB"/>
    <w:rsid w:val="00A45F7B"/>
    <w:rsid w:val="00A50B6C"/>
    <w:rsid w:val="00A5251C"/>
    <w:rsid w:val="00A64667"/>
    <w:rsid w:val="00A819D4"/>
    <w:rsid w:val="00AA0272"/>
    <w:rsid w:val="00AB5CD8"/>
    <w:rsid w:val="00AD49D5"/>
    <w:rsid w:val="00AE0651"/>
    <w:rsid w:val="00AF0618"/>
    <w:rsid w:val="00AF119A"/>
    <w:rsid w:val="00AF266F"/>
    <w:rsid w:val="00B04AB5"/>
    <w:rsid w:val="00B13A22"/>
    <w:rsid w:val="00B176DA"/>
    <w:rsid w:val="00B22A75"/>
    <w:rsid w:val="00B31754"/>
    <w:rsid w:val="00B526C2"/>
    <w:rsid w:val="00B52DD5"/>
    <w:rsid w:val="00B56968"/>
    <w:rsid w:val="00B6174E"/>
    <w:rsid w:val="00B65EFF"/>
    <w:rsid w:val="00B7064E"/>
    <w:rsid w:val="00B75497"/>
    <w:rsid w:val="00B75609"/>
    <w:rsid w:val="00B8665D"/>
    <w:rsid w:val="00B96701"/>
    <w:rsid w:val="00B97EC7"/>
    <w:rsid w:val="00BB4147"/>
    <w:rsid w:val="00BC2DD2"/>
    <w:rsid w:val="00BC49AD"/>
    <w:rsid w:val="00BD1AA7"/>
    <w:rsid w:val="00BD780B"/>
    <w:rsid w:val="00BE6182"/>
    <w:rsid w:val="00BF1D2C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4AF7"/>
    <w:rsid w:val="00CB784C"/>
    <w:rsid w:val="00CC0A9D"/>
    <w:rsid w:val="00CC2E2A"/>
    <w:rsid w:val="00CC3B98"/>
    <w:rsid w:val="00CC5FC7"/>
    <w:rsid w:val="00CD170E"/>
    <w:rsid w:val="00CD1FE7"/>
    <w:rsid w:val="00CD7775"/>
    <w:rsid w:val="00CE2A4F"/>
    <w:rsid w:val="00CE4A24"/>
    <w:rsid w:val="00D03A3D"/>
    <w:rsid w:val="00D0656F"/>
    <w:rsid w:val="00D10CF9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25A5"/>
    <w:rsid w:val="00E670CC"/>
    <w:rsid w:val="00E75A98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EF6415"/>
    <w:rsid w:val="00F03D23"/>
    <w:rsid w:val="00F04195"/>
    <w:rsid w:val="00F07416"/>
    <w:rsid w:val="00F07817"/>
    <w:rsid w:val="00F30834"/>
    <w:rsid w:val="00F35A98"/>
    <w:rsid w:val="00F40AC3"/>
    <w:rsid w:val="00F5513A"/>
    <w:rsid w:val="00F673A4"/>
    <w:rsid w:val="00F729E5"/>
    <w:rsid w:val="00F749DE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  <w:rsid w:val="00FD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St-980/2018</izvorni_sadrzaj>
    <derivirana_varijabla naziv="DomainObject.Predmet.OznakaBroj_1">St-980/2018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SRIJEMSKA KAPLJICA d.o.o. za proizvodnju i usluge</izvorni_sadrzaj>
    <derivirana_varijabla naziv="DomainObject.Predmet.ProtustrankaFormated_1">  SRIJEMSKA KAPLJICA d.o.o. za proizvodnju i usluge</derivirana_varijabla>
  </DomainObject.Predmet.ProtustrankaFormated>
  <DomainObject.Predmet.ProtustrankaFormatedOIB>
    <izvorni_sadrzaj>  SRIJEMSKA KAPLJICA d.o.o. za proizvodnju i usluge, OIB 24589609873</izvorni_sadrzaj>
    <derivirana_varijabla naziv="DomainObject.Predmet.ProtustrankaFormatedOIB_1">  SRIJEMSKA KAPLJICA d.o.o. za proizvodnju i usluge, OIB 24589609873</derivirana_varijabla>
  </DomainObject.Predmet.ProtustrankaFormatedOIB>
  <DomainObject.Predmet.ProtustrankaFormatedWithAdress>
    <izvorni_sadrzaj> SRIJEMSKA KAPLJICA d.o.o. za proizvodnju i usluge, S. Radića 92, 32234 Šarengrad</izvorni_sadrzaj>
    <derivirana_varijabla naziv="DomainObject.Predmet.ProtustrankaFormatedWithAdress_1"> SRIJEMSKA KAPLJICA d.o.o. za proizvodnju i usluge, S. Radića 92, 32234 Šarengrad</derivirana_varijabla>
  </DomainObject.Predmet.ProtustrankaFormatedWithAdress>
  <DomainObject.Predmet.ProtustrankaFormatedWithAdressOIB>
    <izvorni_sadrzaj> SRIJEMSKA KAPLJICA d.o.o. za proizvodnju i usluge, OIB 24589609873, S. Radića 92, 32234 Šarengrad</izvorni_sadrzaj>
    <derivirana_varijabla naziv="DomainObject.Predmet.ProtustrankaFormatedWithAdressOIB_1"> SRIJEMSKA KAPLJICA d.o.o. za proizvodnju i usluge, OIB 24589609873, S. Radića 92, 32234 Šarengrad</derivirana_varijabla>
  </DomainObject.Predmet.ProtustrankaFormatedWithAdressOIB>
  <DomainObject.Predmet.ProtustrankaWithAdress>
    <izvorni_sadrzaj>SRIJEMSKA KAPLJICA d.o.o. za proizvodnju i usluge S. Radića 92, 32234 Šarengrad</izvorni_sadrzaj>
    <derivirana_varijabla naziv="DomainObject.Predmet.ProtustrankaWithAdress_1">SRIJEMSKA KAPLJICA d.o.o. za proizvodnju i usluge S. Radića 92, 32234 Šarengrad</derivirana_varijabla>
  </DomainObject.Predmet.ProtustrankaWithAdress>
  <DomainObject.Predmet.ProtustrankaWithAdressOIB>
    <izvorni_sadrzaj>SRIJEMSKA KAPLJICA d.o.o. za proizvodnju i usluge, OIB 24589609873, S. Radića 92, 32234 Šarengrad</izvorni_sadrzaj>
    <derivirana_varijabla naziv="DomainObject.Predmet.ProtustrankaWithAdressOIB_1">SRIJEMSKA KAPLJICA d.o.o. za proizvodnju i usluge, OIB 24589609873, S. Radića 92, 32234 Šarengrad</derivirana_varijabla>
  </DomainObject.Predmet.ProtustrankaWithAdressOIB>
  <DomainObject.Predmet.ProtustrankaNazivFormated>
    <izvorni_sadrzaj>SRIJEMSKA KAPLJICA d.o.o. za proizvodnju i usluge</izvorni_sadrzaj>
    <derivirana_varijabla naziv="DomainObject.Predmet.ProtustrankaNazivFormated_1">SRIJEMSKA KAPLJICA d.o.o. za proizvodnju i usluge</derivirana_varijabla>
  </DomainObject.Predmet.ProtustrankaNazivFormated>
  <DomainObject.Predmet.ProtustrankaNazivFormatedOIB>
    <izvorni_sadrzaj>SRIJEMSKA KAPLJICA d.o.o. za proizvodnju i usluge, OIB 24589609873</izvorni_sadrzaj>
    <derivirana_varijabla naziv="DomainObject.Predmet.ProtustrankaNazivFormatedOIB_1">SRIJEMSKA KAPLJICA d.o.o. za proizvodnju i usluge, OIB 24589609873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SRIJEMSKA KAPLJICA d.o.o. za proizvodnju i usluge</item>
    </izvorni_sadrzaj>
    <derivirana_varijabla naziv="DomainObject.Predmet.ProtuStrankaListFormated_1">
      <item>SRIJEMSKA KAPLJICA d.o.o. za proizvodnju i usluge</item>
    </derivirana_varijabla>
  </DomainObject.Predmet.ProtuStrankaListFormated>
  <DomainObject.Predmet.ProtuStrankaListFormatedOIB>
    <izvorni_sadrzaj>
      <item>SRIJEMSKA KAPLJICA d.o.o. za proizvodnju i usluge, OIB 24589609873</item>
    </izvorni_sadrzaj>
    <derivirana_varijabla naziv="DomainObject.Predmet.ProtuStrankaListFormatedOIB_1">
      <item>SRIJEMSKA KAPLJICA d.o.o. za proizvodnju i usluge, OIB 24589609873</item>
    </derivirana_varijabla>
  </DomainObject.Predmet.ProtuStrankaListFormatedOIB>
  <DomainObject.Predmet.ProtuStrankaListFormatedWithAdress>
    <izvorni_sadrzaj>
      <item>SRIJEMSKA KAPLJICA d.o.o. za proizvodnju i usluge, S. Radića 92, 32234 Šarengrad</item>
    </izvorni_sadrzaj>
    <derivirana_varijabla naziv="DomainObject.Predmet.ProtuStrankaListFormatedWithAdress_1">
      <item>SRIJEMSKA KAPLJICA d.o.o. za proizvodnju i usluge, S. Radića 92, 32234 Šarengrad</item>
    </derivirana_varijabla>
  </DomainObject.Predmet.ProtuStrankaListFormatedWithAdress>
  <DomainObject.Predmet.ProtuStrankaListFormatedWithAdressOIB>
    <izvorni_sadrzaj>
      <item>SRIJEMSKA KAPLJICA d.o.o. za proizvodnju i usluge, OIB 24589609873, S. Radića 92, 32234 Šarengrad</item>
    </izvorni_sadrzaj>
    <derivirana_varijabla naziv="DomainObject.Predmet.ProtuStrankaListFormatedWithAdressOIB_1">
      <item>SRIJEMSKA KAPLJICA d.o.o. za proizvodnju i usluge, OIB 24589609873, S. Radića 92, 32234 Šarengrad</item>
    </derivirana_varijabla>
  </DomainObject.Predmet.ProtuStrankaListFormatedWithAdressOIB>
  <DomainObject.Predmet.ProtuStrankaListNazivFormated>
    <izvorni_sadrzaj>
      <item>SRIJEMSKA KAPLJICA d.o.o. za proizvodnju i usluge</item>
    </izvorni_sadrzaj>
    <derivirana_varijabla naziv="DomainObject.Predmet.ProtuStrankaListNazivFormated_1">
      <item>SRIJEMSKA KAPLJICA d.o.o. za proizvodnju i usluge</item>
    </derivirana_varijabla>
  </DomainObject.Predmet.ProtuStrankaListNazivFormated>
  <DomainObject.Predmet.ProtuStrankaListNazivFormatedOIB>
    <izvorni_sadrzaj>
      <item>SRIJEMSKA KAPLJICA d.o.o. za proizvodnju i usluge, OIB 24589609873</item>
    </izvorni_sadrzaj>
    <derivirana_varijabla naziv="DomainObject.Predmet.ProtuStrankaListNazivFormatedOIB_1">
      <item>SRIJEMSKA KAPLJICA d.o.o. za proizvodnju i usluge, OIB 24589609873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SRIJEMSKA KAPLJICA d.o.o. za proizvodnju i usluge</izvorni_sadrzaj>
    <derivirana_varijabla naziv="DomainObject.Predmet.ProtustrankaIDrugi_1">SRIJEMSKA KAPLJICA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SRIJEMSKA KAPLJICA d.o.o. za proizvodnju i usluge, OIB 24589609873, S. Radića 92, 32234 Šarengrad</izvorni_sadrzaj>
    <derivirana_varijabla naziv="DomainObject.Predmet.ProtustrankaIDrugiAdressOIB_1">SRIJEMSKA KAPLJICA d.o.o. za proizvodnju i usluge, OIB 24589609873, S. Radića 92,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SRIJEMSKA KAPLJICA d.o.o. za proizvodnju i usluge</item>
    </izvorni_sadrzaj>
    <derivirana_varijabla naziv="DomainObject.Predmet.SudioniciListNaziv_1">
      <item>FINA RC OSIJEK</item>
      <item>SRIJEMSKA KAPLJICA d.o.o. za proizvodnju i usluge</item>
    </derivirana_varijabla>
  </DomainObject.Predmet.SudioniciListNaziv>
  <DomainObject.Predmet.SudioniciListAdressOIB>
    <izvorni_sadrzaj>
      <item>FINA RC OSIJEK, OIB 85821130368</item>
      <item>SRIJEMSKA KAPLJICA d.o.o. za proizvodnju i usluge, OIB 24589609873, S. Radića 92,32234 Šarengrad</item>
    </izvorni_sadrzaj>
    <derivirana_varijabla naziv="DomainObject.Predmet.SudioniciListAdressOIB_1">
      <item>FINA RC OSIJEK, OIB 85821130368</item>
      <item>SRIJEMSKA KAPLJICA d.o.o. za proizvodnju i usluge, OIB 24589609873, S. Radića 92,32234 Šarengrad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24589609873</item>
    </izvorni_sadrzaj>
    <derivirana_varijabla naziv="DomainObject.Predmet.SudioniciListNazivOIB_1">
      <item>, OIB 85821130368</item>
      <item>, OIB 24589609873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67B95-1583-4EA9-9195-34BD9D13AE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3078</properties:Characters>
  <properties:Lines>87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2018-07-19T06:42:00Z</dcterms:created>
  <dc:creator>mkocijan</dc:creator>
  <cp:lastModifiedBy>Renata Horvat</cp:lastModifiedBy>
  <cp:lastPrinted>2018-07-19T07:05:00Z</cp:lastPrinted>
  <dcterms:modified xmlns:xsi="http://www.w3.org/2001/XMLSchema-instance" xsi:type="dcterms:W3CDTF">2018-07-19T07:08:00Z</dcterms:modified>
  <cp:revision>13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(SRIJEMSKA KAPLJICA 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