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396e" w14:paraId="899396e" w:rsidRDefault="00D43F9C" w:rsidP="00D43F9C" w:rsidR="00D43F9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697</w:t>
      </w:r>
      <w:r>
        <w:rPr>
          <w:szCs w:val="24"/>
        </w:rPr>
        <w:t>/2015-6</w:t>
      </w:r>
    </w:p>
    <w:p w:rsidRDefault="00D43F9C" w:rsidP="00D43F9C" w:rsidR="00D43F9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D43F9C" w:rsidP="00D43F9C" w:rsidR="00D43F9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D43F9C" w:rsidP="00D43F9C" w:rsidR="00D43F9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D43F9C" w:rsidP="00D43F9C" w:rsidR="00D43F9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ENGLISH LANGUAGE CENTAR, društvo s ograničenom odgovornošću za učenje engleskog i španjolskog jezika</w:t>
      </w:r>
      <w:r>
        <w:t>,</w:t>
      </w:r>
      <w:r>
        <w:t xml:space="preserve"> Čakovec, Dr. Ante Starčevića 57, OIB: 02118717782, MBS: 070020079,</w:t>
      </w:r>
      <w:r>
        <w:t xml:space="preserve"> dana 30. prosinca 2015. godine</w:t>
      </w:r>
    </w:p>
    <w:p w:rsidRDefault="00D43F9C" w:rsidP="00D43F9C" w:rsidR="00D43F9C">
      <w:pPr>
        <w:jc w:val="both"/>
      </w:pPr>
    </w:p>
    <w:p w:rsidRDefault="00D43F9C" w:rsidP="00D43F9C" w:rsidR="00D43F9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ENGLISH LANGUAGE CENTAR, društvo s ograničenom odgovornošću za učenje engleskog i španjolskog jezika, Čakovec, Dr. Ante Starčevića 57, OIB: 02118717782, MBS: 070020079</w:t>
      </w:r>
      <w:r>
        <w:rPr>
          <w:szCs w:val="24"/>
        </w:rPr>
        <w:t xml:space="preserve">, s danom 30. prosinca 2015. u </w:t>
      </w:r>
      <w:r>
        <w:rPr>
          <w:szCs w:val="24"/>
        </w:rPr>
        <w:t>10</w:t>
      </w:r>
      <w:r>
        <w:rPr>
          <w:szCs w:val="24"/>
        </w:rPr>
        <w:t>,30 sati.</w:t>
      </w:r>
    </w:p>
    <w:p w:rsidRDefault="00D43F9C" w:rsidP="00D43F9C" w:rsidR="00D43F9C">
      <w:pPr>
        <w:jc w:val="both"/>
        <w:rPr>
          <w:szCs w:val="24"/>
        </w:rPr>
      </w:pPr>
    </w:p>
    <w:p w:rsidRDefault="00D43F9C" w:rsidP="00D43F9C" w:rsidR="00D43F9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ENGLISH LANGUAGE CENTAR, društvo s ograničenom odgovornošću za učenje engleskog i španjolskog jezika, Čakovec, Dr. Ante Starčevića 57, OIB: 02118717782, MBS: 070020079.</w:t>
      </w:r>
    </w:p>
    <w:p w:rsidRDefault="00D43F9C" w:rsidP="00D43F9C" w:rsidR="00D43F9C">
      <w:pPr>
        <w:jc w:val="both"/>
      </w:pPr>
    </w:p>
    <w:p w:rsidRDefault="00D43F9C" w:rsidP="00D43F9C" w:rsidR="00D43F9C">
      <w:pPr>
        <w:jc w:val="both"/>
      </w:pPr>
      <w:r>
        <w:tab/>
        <w:t xml:space="preserve">III Za stečajnog upravitelja imenuje se </w:t>
      </w:r>
      <w:r>
        <w:t xml:space="preserve">Ivan Prpić, OIB: 16795120342, Obala Ruđera Boškovića 4, Sisak, </w:t>
      </w:r>
      <w:proofErr w:type="spellStart"/>
      <w:r>
        <w:t>Hrušnjevačka</w:t>
      </w:r>
      <w:proofErr w:type="spellEnd"/>
      <w:r>
        <w:t xml:space="preserve"> ulica 11, Zagreb.</w:t>
      </w:r>
    </w:p>
    <w:p w:rsidRDefault="00D43F9C" w:rsidP="00D43F9C" w:rsidR="00D43F9C">
      <w:pPr>
        <w:jc w:val="both"/>
        <w:rPr>
          <w:color w:val="FF0000"/>
        </w:rPr>
      </w:pPr>
    </w:p>
    <w:p w:rsidRDefault="00D43F9C" w:rsidP="00D43F9C" w:rsidR="00D43F9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D43F9C" w:rsidP="00D43F9C" w:rsidR="00D43F9C">
      <w:pPr>
        <w:jc w:val="both"/>
        <w:rPr>
          <w:szCs w:val="24"/>
        </w:rPr>
      </w:pPr>
    </w:p>
    <w:p w:rsidRDefault="00D43F9C" w:rsidP="00D43F9C" w:rsidR="00D43F9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ENGLISH LANGUAGE CENTAR, društvo s ograničenom odgovornošću za učenje engleskog i španjolskog jezika, Čakovec, Dr. Ante Starčevića 57, OIB: 02118717782, MBS: 070020079</w:t>
      </w:r>
      <w:r>
        <w:rPr>
          <w:szCs w:val="24"/>
        </w:rPr>
        <w:t>, bit će brisan iz sudskog registra.</w:t>
      </w: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jc w:val="both"/>
        <w:rPr>
          <w:szCs w:val="24"/>
        </w:rPr>
      </w:pPr>
      <w:r>
        <w:rPr>
          <w:szCs w:val="24"/>
        </w:rPr>
        <w:tab/>
        <w:t xml:space="preserve">Predlagatelj je dana 3.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</w:t>
      </w:r>
      <w:r>
        <w:rPr>
          <w:szCs w:val="24"/>
        </w:rPr>
        <w:lastRenderedPageBreak/>
        <w:t xml:space="preserve">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D43F9C" w:rsidP="00D43F9C" w:rsidR="00D43F9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D43F9C" w:rsidP="00D43F9C" w:rsidR="00D43F9C">
      <w:pPr>
        <w:rPr>
          <w:szCs w:val="24"/>
        </w:rPr>
      </w:pPr>
      <w:r>
        <w:rPr>
          <w:szCs w:val="24"/>
        </w:rPr>
        <w:t xml:space="preserve">     </w:t>
      </w:r>
    </w:p>
    <w:p w:rsidRDefault="00D43F9C" w:rsidP="00D43F9C" w:rsidR="00D43F9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D43F9C" w:rsidP="00D43F9C" w:rsidR="00D43F9C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D43F9C" w:rsidP="00D43F9C" w:rsidR="00D43F9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D43F9C" w:rsidP="00D43F9C" w:rsidR="00D43F9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D43F9C" w:rsidP="00D43F9C" w:rsidR="00D43F9C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43F9C" w:rsidP="00D43F9C" w:rsidR="00D43F9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rPr>
          <w:szCs w:val="24"/>
        </w:rPr>
      </w:pPr>
      <w:r>
        <w:rPr>
          <w:szCs w:val="24"/>
        </w:rPr>
        <w:t>DNA:</w:t>
      </w:r>
    </w:p>
    <w:p w:rsidRDefault="00D43F9C" w:rsidP="00D43F9C" w:rsidR="00D43F9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D43F9C" w:rsidP="00D43F9C" w:rsidR="00D43F9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D43F9C" w:rsidP="00D43F9C" w:rsidR="00D43F9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ENGLISH LANGUAGE CENTAR, društvo s ograničenom odgovornošću za učenje engleskog i španjolskog jezika, Čakovec, Dr. Ante Starčevića 57, OIB: 02118717782, MBS: 070020079</w:t>
      </w:r>
    </w:p>
    <w:p w:rsidRDefault="00D43F9C" w:rsidP="00D43F9C" w:rsidR="00D43F9C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>Mirna Ciglar, OIB: 54943720759, Zagreb, Vladimira Nazora 5</w:t>
      </w:r>
    </w:p>
    <w:p w:rsidRDefault="00D43F9C" w:rsidP="00D43F9C" w:rsidR="00D43F9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D43F9C" w:rsidP="00D43F9C" w:rsidR="00D43F9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D43F9C" w:rsidP="00D43F9C" w:rsidR="00D43F9C">
      <w:pPr>
        <w:numPr>
          <w:ilvl w:val="0"/>
          <w:numId w:val="47"/>
        </w:numPr>
        <w:rPr>
          <w:szCs w:val="24"/>
        </w:rPr>
      </w:pPr>
      <w:r w:rsidRPr="00D43F9C">
        <w:rPr>
          <w:szCs w:val="24"/>
        </w:rPr>
        <w:t>Stečajni upravitelj</w:t>
      </w:r>
      <w:r w:rsidRPr="00D43F9C">
        <w:rPr>
          <w:color w:val="FF0000"/>
          <w:szCs w:val="24"/>
        </w:rPr>
        <w:t xml:space="preserve"> </w:t>
      </w:r>
      <w:r>
        <w:t xml:space="preserve">Ivan Prpić, OIB: 16795120342, Obala Ruđera Boškovića 4, Sisak, </w:t>
      </w:r>
      <w:proofErr w:type="spellStart"/>
      <w:r>
        <w:t>Hrušnjevačka</w:t>
      </w:r>
      <w:proofErr w:type="spellEnd"/>
      <w:r>
        <w:t xml:space="preserve"> ulica 11, Zagreb</w:t>
      </w:r>
      <w:r w:rsidRPr="00D43F9C">
        <w:rPr>
          <w:szCs w:val="24"/>
        </w:rPr>
        <w:t xml:space="preserve"> </w:t>
      </w:r>
    </w:p>
    <w:p w:rsidRDefault="00D43F9C" w:rsidP="00D43F9C" w:rsidR="00D43F9C" w:rsidRPr="00D43F9C">
      <w:pPr>
        <w:numPr>
          <w:ilvl w:val="0"/>
          <w:numId w:val="47"/>
        </w:numPr>
        <w:rPr>
          <w:szCs w:val="24"/>
        </w:rPr>
      </w:pPr>
      <w:r w:rsidRPr="00D43F9C">
        <w:rPr>
          <w:szCs w:val="24"/>
        </w:rPr>
        <w:t>e-oglasna ploča suda</w:t>
      </w: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rPr>
          <w:szCs w:val="24"/>
        </w:rPr>
      </w:pPr>
    </w:p>
    <w:p w:rsidRDefault="00D43F9C" w:rsidP="00D43F9C" w:rsidR="00D43F9C">
      <w:pPr>
        <w:rPr>
          <w:szCs w:val="24"/>
        </w:rPr>
      </w:pPr>
    </w:p>
    <w:p w:rsidRDefault="00DA0242" w:rsidP="00D43F9C" w:rsidR="00DA0242" w:rsidRPr="00D43F9C"/>
    <w:sectPr w:rsidSect="00EB0D4C" w:rsidR="00DA0242" w:rsidRPr="00D43F9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9C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43F9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43F9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67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St-697/2015-6</izvorni_sadrzaj>
    <derivirana_varijabla naziv="DomainObject.Oznaka_1">St-697/2015-6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St-697/2015</izvorni_sadrzaj>
    <derivirana_varijabla naziv="DomainObject.Predmet.OznakaBroj_1">St-697/2015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ENGLISH LANGUAGE CENTRE, društvo s ograničenom odgovornošću za učenje engleskog i španjolskog jezika</izvorni_sadrzaj>
    <derivirana_varijabla naziv="DomainObject.Predmet.ProtustrankaFormated_1">  ENGLISH LANGUAGE CENTRE, društvo s ograničenom odgovornošću za učenje engleskog i španjolskog jezika</derivirana_varijabla>
  </DomainObject.Predmet.ProtustrankaFormated>
  <DomainObject.Predmet.ProtustrankaFormatedOIB>
    <izvorni_sadrzaj>  ENGLISH LANGUAGE CENTRE, društvo s ograničenom odgovornošću za učenje engleskog i španjolskog jezika, OIB 02118717782</izvorni_sadrzaj>
    <derivirana_varijabla naziv="DomainObject.Predmet.ProtustrankaFormatedOIB_1">  ENGLISH LANGUAGE CENTRE, društvo s ograničenom odgovornošću za učenje engleskog i španjolskog jezika, OIB 02118717782</derivirana_varijabla>
  </DomainObject.Predmet.ProtustrankaFormatedOIB>
  <DomainObject.Predmet.ProtustrankaFormatedWithAdress>
    <izvorni_sadrzaj> ENGLISH LANGUAGE CENTRE, društvo s ograničenom odgovornošću za učenje engleskog i španjolskog jezika, Dr. Ante Starčevića 57, 40000 Čakovec</izvorni_sadrzaj>
    <derivirana_varijabla naziv="DomainObject.Predmet.ProtustrankaFormatedWithAdress_1"> ENGLISH LANGUAGE CENTRE, društvo s ograničenom odgovornošću za učenje engleskog i španjolskog jezika, Dr. Ante Starčevića 57, 40000 Čakovec</derivirana_varijabla>
  </DomainObject.Predmet.ProtustrankaFormatedWithAdress>
  <DomainObject.Predmet.ProtustrankaFormatedWithAdressOIB>
    <izvorni_sadrzaj> ENGLISH LANGUAGE CENTRE, društvo s ograničenom odgovornošću za učenje engleskog i španjolskog jezika, OIB 02118717782, Dr. Ante Starčevića 57, 40000 Čakovec</izvorni_sadrzaj>
    <derivirana_varijabla naziv="DomainObject.Predmet.ProtustrankaFormatedWithAdressOIB_1"> ENGLISH LANGUAGE CENTRE, društvo s ograničenom odgovornošću za učenje engleskog i španjolskog jezika, OIB 02118717782, Dr. Ante Starčevića 57, 40000 Čakovec</derivirana_varijabla>
  </DomainObject.Predmet.ProtustrankaFormatedWithAdressOIB>
  <DomainObject.Predmet.ProtustrankaWithAdress>
    <izvorni_sadrzaj>ENGLISH LANGUAGE CENTRE, društvo s ograničenom odgovornošću za učenje engleskog i španjolskog jezika Dr. Ante Starčevića 57, 40000 Čakovec</izvorni_sadrzaj>
    <derivirana_varijabla naziv="DomainObject.Predmet.ProtustrankaWithAdress_1">ENGLISH LANGUAGE CENTRE, društvo s ograničenom odgovornošću za učenje engleskog i španjolskog jezika Dr. Ante Starčevića 57, 40000 Čakovec</derivirana_varijabla>
  </DomainObject.Predmet.ProtustrankaWithAdress>
  <DomainObject.Predmet.ProtustrankaWithAdressOIB>
    <izvorni_sadrzaj>ENGLISH LANGUAGE CENTRE, društvo s ograničenom odgovornošću za učenje engleskog i španjolskog jezika, OIB 02118717782, Dr. Ante Starčevića 57, 40000 Čakovec</izvorni_sadrzaj>
    <derivirana_varijabla naziv="DomainObject.Predmet.ProtustrankaWithAdressOIB_1">ENGLISH LANGUAGE CENTRE, društvo s ograničenom odgovornošću za učenje engleskog i španjolskog jezika, OIB 02118717782, Dr. Ante Starčevića 57, 40000 Čakovec</derivirana_varijabla>
  </DomainObject.Predmet.ProtustrankaWithAdressOIB>
  <DomainObject.Predmet.ProtustrankaNazivFormated>
    <izvorni_sadrzaj>ENGLISH LANGUAGE CENTRE, društvo s ograničenom odgovornošću za učenje engleskog i španjolskog jezika</izvorni_sadrzaj>
    <derivirana_varijabla naziv="DomainObject.Predmet.ProtustrankaNazivFormated_1">ENGLISH LANGUAGE CENTRE, društvo s ograničenom odgovornošću za učenje engleskog i španjolskog jezika</derivirana_varijabla>
  </DomainObject.Predmet.ProtustrankaNazivFormated>
  <DomainObject.Predmet.ProtustrankaNazivFormatedOIB>
    <izvorni_sadrzaj>ENGLISH LANGUAGE CENTRE, društvo s ograničenom odgovornošću za učenje engleskog i španjolskog jezika, OIB 02118717782</izvorni_sadrzaj>
    <derivirana_varijabla naziv="DomainObject.Predmet.ProtustrankaNazivFormatedOIB_1">ENGLISH LANGUAGE CENTRE, društvo s ograničenom odgovornošću za učenje engleskog i španjolskog jezika, OIB 02118717782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161407.91</izvorni_sadrzaj>
    <derivirana_varijabla naziv="DomainObject.Predmet.TrenutnaVrijednost_1">161407.91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ENGLISH LANGUAGE CENTRE, društvo s ograničenom odgovornošću za učenje engleskog i španjolskog jezika</item>
    </izvorni_sadrzaj>
    <derivirana_varijabla naziv="DomainObject.Predmet.ProtuStrankaListFormated_1">
      <item>ENGLISH LANGUAGE CENTRE, društvo s ograničenom odgovornošću za učenje engleskog i španjolskog jezika</item>
    </derivirana_varijabla>
  </DomainObject.Predmet.ProtuStrankaListFormated>
  <DomainObject.Predmet.ProtuStrankaListFormatedOIB>
    <izvorni_sadrzaj>
      <item>ENGLISH LANGUAGE CENTRE, društvo s ograničenom odgovornošću za učenje engleskog i španjolskog jezika, OIB 02118717782</item>
    </izvorni_sadrzaj>
    <derivirana_varijabla naziv="DomainObject.Predmet.ProtuStrankaListFormatedOIB_1">
      <item>ENGLISH LANGUAGE CENTRE, društvo s ograničenom odgovornošću za učenje engleskog i španjolskog jezika, OIB 02118717782</item>
    </derivirana_varijabla>
  </DomainObject.Predmet.ProtuStrankaListFormatedOIB>
  <DomainObject.Predmet.ProtuStrankaListFormatedWithAdress>
    <izvorni_sadrzaj>
      <item>ENGLISH LANGUAGE CENTRE, društvo s ograničenom odgovornošću za učenje engleskog i španjolskog jezika, Dr. Ante Starčevića 57, 40000 Čakovec</item>
    </izvorni_sadrzaj>
    <derivirana_varijabla naziv="DomainObject.Predmet.ProtuStrankaListFormatedWithAdress_1">
      <item>ENGLISH LANGUAGE CENTRE, društvo s ograničenom odgovornošću za učenje engleskog i španjolskog jezika, Dr. Ante Starčevića 57, 40000 Čakovec</item>
    </derivirana_varijabla>
  </DomainObject.Predmet.ProtuStrankaListFormatedWithAdress>
  <DomainObject.Predmet.ProtuStrankaListFormatedWithAdressOIB>
    <izvorni_sadrzaj>
      <item>ENGLISH LANGUAGE CENTRE, društvo s ograničenom odgovornošću za učenje engleskog i španjolskog jezika, OIB 02118717782, Dr. Ante Starčevića 57, 40000 Čakovec</item>
    </izvorni_sadrzaj>
    <derivirana_varijabla naziv="DomainObject.Predmet.ProtuStrankaListFormatedWithAdressOIB_1">
      <item>ENGLISH LANGUAGE CENTRE, društvo s ograničenom odgovornošću za učenje engleskog i španjolskog jezika, OIB 02118717782, Dr. Ante Starčevića 57, 40000 Čakovec</item>
    </derivirana_varijabla>
  </DomainObject.Predmet.ProtuStrankaListFormatedWithAdressOIB>
  <DomainObject.Predmet.ProtuStrankaListNazivFormated>
    <izvorni_sadrzaj>
      <item>ENGLISH LANGUAGE CENTRE, društvo s ograničenom odgovornošću za učenje engleskog i španjolskog jezika</item>
    </izvorni_sadrzaj>
    <derivirana_varijabla naziv="DomainObject.Predmet.ProtuStrankaListNazivFormated_1">
      <item>ENGLISH LANGUAGE CENTRE, društvo s ograničenom odgovornošću za učenje engleskog i španjolskog jezika</item>
    </derivirana_varijabla>
  </DomainObject.Predmet.ProtuStrankaListNazivFormated>
  <DomainObject.Predmet.ProtuStrankaListNazivFormatedOIB>
    <izvorni_sadrzaj>
      <item>ENGLISH LANGUAGE CENTRE, društvo s ograničenom odgovornošću za učenje engleskog i španjolskog jezika, OIB 02118717782</item>
    </izvorni_sadrzaj>
    <derivirana_varijabla naziv="DomainObject.Predmet.ProtuStrankaListNazivFormatedOIB_1">
      <item>ENGLISH LANGUAGE CENTRE, društvo s ograničenom odgovornošću za učenje engleskog i španjolskog jezika, OIB 02118717782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St-697/2015-6</izvorni_sadrzaj>
    <derivirana_varijabla naziv="DomainObject.PoslovniBrojDokumenta_1">St-697/2015-6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ENGLISH LANGUAGE CENTRE, društvo s ograničenom odgovornošću za učenje engleskog i španjolskog jezika</izvorni_sadrzaj>
    <derivirana_varijabla naziv="DomainObject.Predmet.ProtustrankaIDrugi_1">ENGLISH LANGUAGE CENTRE, društvo s ograničenom odgovornošću za učenje engleskog i španjolskog jezika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ENGLISH LANGUAGE CENTRE, društvo s ograničenom odgovornošću za učenje engleskog i španjolskog jezika, OIB 02118717782, Dr. Ante Starčevića 57, 40000 Čakovec</izvorni_sadrzaj>
    <derivirana_varijabla naziv="DomainObject.Predmet.ProtustrankaIDrugiAdressOIB_1">ENGLISH LANGUAGE CENTRE, društvo s ograničenom odgovornošću za učenje engleskog i španjolskog jezika, OIB 02118717782, Dr. Ante Starčevića 57,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ENGLISH LANGUAGE CENTRE, društvo s ograničenom odgovornošću za učenje engleskog i španjolskog jezika</item>
      <item>E-oglasna ploča</item>
      <item>Sudski registar, Trgovački sud u Varaždinu</item>
    </izvorni_sadrzaj>
    <derivirana_varijabla naziv="DomainObject.Predmet.SudioniciListNaziv_1">
      <item>Financijska agencija</item>
      <item>ENGLISH LANGUAGE CENTRE, društvo s ograničenom odgovornošću za učenje engleskog i španjolskog jezika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ENGLISH LANGUAGE CENTRE, društvo s ograničenom odgovornošću za učenje engleskog i španjolskog jezika, OIB 02118717782, Dr. Ante Starčevića 57,40000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ENGLISH LANGUAGE CENTRE, društvo s ograničenom odgovornošću za učenje engleskog i španjolskog jezika, OIB 02118717782, Dr. Ante Starčevića 57,40000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53139-7038-450A-9DD8-F9A7A143B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3291</properties:Characters>
  <properties:Lines>93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2015-12-30T09:19:00Z</cp:lastPrinted>
  <dcterms:modified xmlns:xsi="http://www.w3.org/2001/XMLSchema-instance" xsi:type="dcterms:W3CDTF">2015-12-30T09:19:00Z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St-697/2015-6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