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bf713" w14:paraId="a3bf713" w:rsidRDefault="001D62FA" w:rsidP="001D62FA" w:rsidR="0072354A" w:rsidRPr="00DB4A97">
      <w:pPr>
        <w15:collapsed w:val="false"/>
        <w:rPr>
          <w:rFonts w:hAnsi="Times New Roman" w:ascii="Times New Roman"/>
          <w:szCs w:val="24"/>
        </w:rPr>
      </w:pPr>
      <w:r w:rsidRPr="00DB4A97">
        <w:rPr>
          <w:rFonts w:hAnsi="Times New Roman" w:ascii="Times New Roman"/>
          <w:szCs w:val="24"/>
        </w:rPr>
        <w:t xml:space="preserve"> </w:t>
      </w:r>
    </w:p>
    <w:p w:rsidRDefault="00DB4A97" w:rsidP="001D62FA" w:rsidR="00B97B01" w:rsidRPr="00DB4A97">
      <w:pPr>
        <w:rPr>
          <w:rFonts w:hAnsi="Times New Roman" w:ascii="Times New Roman"/>
          <w:szCs w:val="24"/>
        </w:rPr>
      </w:pPr>
      <w:r>
        <w:rPr>
          <w:noProof/>
        </w:rPr>
        <w:t xml:space="preserve">  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62FA" w:rsidP="001D62FA" w:rsidR="001D62FA" w:rsidRPr="00DB4A97">
      <w:pPr>
        <w:rPr>
          <w:rFonts w:hAnsi="Times New Roman" w:ascii="Times New Roman"/>
          <w:szCs w:val="24"/>
        </w:rPr>
      </w:pPr>
      <w:r w:rsidRPr="00DB4A97">
        <w:rPr>
          <w:rFonts w:hAnsi="Times New Roman" w:ascii="Times New Roman"/>
          <w:szCs w:val="24"/>
        </w:rPr>
        <w:t xml:space="preserve">         Republika Hrvatska</w:t>
      </w:r>
    </w:p>
    <w:p w:rsidRDefault="001D62FA" w:rsidP="001D62FA" w:rsidR="001D62FA" w:rsidRPr="00DB4A97">
      <w:pPr>
        <w:rPr>
          <w:rFonts w:hAnsi="Times New Roman" w:ascii="Times New Roman"/>
          <w:szCs w:val="24"/>
        </w:rPr>
      </w:pPr>
      <w:r w:rsidRPr="00DB4A97">
        <w:rPr>
          <w:rFonts w:hAnsi="Times New Roman" w:ascii="Times New Roman"/>
          <w:szCs w:val="24"/>
        </w:rPr>
        <w:t>TRGOVAČKI SUD U ZAGREBU</w:t>
      </w:r>
      <w:r w:rsidRPr="00DB4A97">
        <w:rPr>
          <w:rFonts w:hAnsi="Times New Roman" w:ascii="Times New Roman"/>
          <w:szCs w:val="24"/>
        </w:rPr>
        <w:tab/>
      </w:r>
    </w:p>
    <w:p w:rsidRDefault="001D62FA" w:rsidP="001D62FA" w:rsidR="001D62FA" w:rsidRPr="00DB4A97">
      <w:pPr>
        <w:rPr>
          <w:rFonts w:hAnsi="Times New Roman" w:ascii="Times New Roman"/>
          <w:szCs w:val="24"/>
        </w:rPr>
      </w:pPr>
      <w:r w:rsidRPr="00DB4A97">
        <w:rPr>
          <w:rFonts w:hAnsi="Times New Roman" w:ascii="Times New Roman"/>
          <w:szCs w:val="24"/>
        </w:rPr>
        <w:t xml:space="preserve">      Zagreb, Amruševa 2/II</w:t>
      </w:r>
      <w:r w:rsidRPr="00DB4A97">
        <w:rPr>
          <w:rFonts w:hAnsi="Times New Roman" w:ascii="Times New Roman"/>
          <w:szCs w:val="24"/>
        </w:rPr>
        <w:tab/>
      </w:r>
      <w:r w:rsidRPr="00DB4A97">
        <w:rPr>
          <w:rFonts w:hAnsi="Times New Roman" w:ascii="Times New Roman"/>
          <w:szCs w:val="24"/>
        </w:rPr>
        <w:tab/>
      </w:r>
      <w:r w:rsidRPr="00DB4A97">
        <w:rPr>
          <w:rFonts w:hAnsi="Times New Roman" w:ascii="Times New Roman"/>
          <w:szCs w:val="24"/>
        </w:rPr>
        <w:tab/>
      </w:r>
      <w:r w:rsidRPr="00DB4A97">
        <w:rPr>
          <w:rFonts w:hAnsi="Times New Roman" w:ascii="Times New Roman"/>
          <w:szCs w:val="24"/>
        </w:rPr>
        <w:tab/>
        <w:t xml:space="preserve">                             </w:t>
      </w:r>
    </w:p>
    <w:p w:rsidRDefault="00090D1A" w:rsidP="001D62FA" w:rsidR="001D62FA" w:rsidRPr="00DB4A97">
      <w:pPr>
        <w:jc w:val="right"/>
        <w:rPr>
          <w:rFonts w:hAnsi="Times New Roman" w:ascii="Times New Roman"/>
          <w:szCs w:val="24"/>
        </w:rPr>
      </w:pPr>
      <w:r w:rsidRPr="00DB4A97">
        <w:rPr>
          <w:rFonts w:hAnsi="Times New Roman" w:ascii="Times New Roman"/>
          <w:szCs w:val="24"/>
        </w:rPr>
        <w:tab/>
      </w:r>
      <w:r w:rsidRPr="00DB4A97">
        <w:rPr>
          <w:rFonts w:hAnsi="Times New Roman" w:ascii="Times New Roman"/>
          <w:szCs w:val="24"/>
        </w:rPr>
        <w:tab/>
      </w:r>
      <w:r w:rsidRPr="00DB4A97">
        <w:rPr>
          <w:rFonts w:hAnsi="Times New Roman" w:ascii="Times New Roman"/>
          <w:szCs w:val="24"/>
        </w:rPr>
        <w:tab/>
      </w:r>
      <w:r w:rsidRPr="00DB4A97">
        <w:rPr>
          <w:rFonts w:hAnsi="Times New Roman" w:ascii="Times New Roman"/>
          <w:szCs w:val="24"/>
        </w:rPr>
        <w:tab/>
      </w:r>
      <w:r w:rsidRPr="00DB4A97">
        <w:rPr>
          <w:rFonts w:hAnsi="Times New Roman" w:ascii="Times New Roman"/>
          <w:szCs w:val="24"/>
        </w:rPr>
        <w:tab/>
      </w:r>
      <w:r w:rsidRPr="00DB4A97">
        <w:rPr>
          <w:rFonts w:hAnsi="Times New Roman" w:ascii="Times New Roman"/>
          <w:szCs w:val="24"/>
        </w:rPr>
        <w:tab/>
      </w:r>
      <w:r w:rsidRPr="00DB4A97">
        <w:rPr>
          <w:rFonts w:hAnsi="Times New Roman" w:ascii="Times New Roman"/>
          <w:szCs w:val="24"/>
        </w:rPr>
        <w:tab/>
        <w:t>20 St-</w:t>
      </w:r>
      <w:r w:rsidR="00AA7DC9">
        <w:rPr>
          <w:rFonts w:hAnsi="Times New Roman" w:ascii="Times New Roman"/>
          <w:szCs w:val="24"/>
        </w:rPr>
        <w:t>417</w:t>
      </w:r>
      <w:r w:rsidR="0072354A" w:rsidRPr="00DB4A97">
        <w:rPr>
          <w:rFonts w:hAnsi="Times New Roman" w:ascii="Times New Roman"/>
          <w:szCs w:val="24"/>
        </w:rPr>
        <w:t>/</w:t>
      </w:r>
      <w:r w:rsidR="00AA7DC9">
        <w:rPr>
          <w:rFonts w:hAnsi="Times New Roman" w:ascii="Times New Roman"/>
          <w:szCs w:val="24"/>
        </w:rPr>
        <w:t>15</w:t>
      </w:r>
      <w:r w:rsidR="0072354A" w:rsidRPr="00DB4A97">
        <w:rPr>
          <w:rFonts w:hAnsi="Times New Roman" w:ascii="Times New Roman"/>
          <w:szCs w:val="24"/>
        </w:rPr>
        <w:t>-</w:t>
      </w:r>
      <w:r w:rsidR="00DF35F4">
        <w:rPr>
          <w:rFonts w:hAnsi="Times New Roman" w:ascii="Times New Roman"/>
          <w:szCs w:val="24"/>
        </w:rPr>
        <w:t>140</w:t>
      </w:r>
      <w:r w:rsidR="001D62FA" w:rsidRPr="00DB4A97">
        <w:rPr>
          <w:rFonts w:hAnsi="Times New Roman" w:ascii="Times New Roman"/>
          <w:szCs w:val="24"/>
        </w:rPr>
        <w:t xml:space="preserve">       </w:t>
      </w:r>
    </w:p>
    <w:p w:rsidRDefault="001D62FA" w:rsidP="001D62FA" w:rsidR="001D62FA" w:rsidRPr="00DB4A97">
      <w:pPr>
        <w:jc w:val="right"/>
        <w:rPr>
          <w:rFonts w:hAnsi="Times New Roman" w:ascii="Times New Roman"/>
          <w:szCs w:val="24"/>
        </w:rPr>
      </w:pPr>
    </w:p>
    <w:p w:rsidRDefault="001D62FA" w:rsidP="001D62FA" w:rsidR="001D62FA" w:rsidRPr="00DB4A97">
      <w:pPr>
        <w:jc w:val="center"/>
        <w:rPr>
          <w:rFonts w:hAnsi="Times New Roman" w:ascii="Times New Roman"/>
          <w:szCs w:val="24"/>
        </w:rPr>
      </w:pPr>
      <w:r w:rsidRPr="00DB4A97">
        <w:rPr>
          <w:rFonts w:hAnsi="Times New Roman" w:ascii="Times New Roman"/>
          <w:szCs w:val="24"/>
        </w:rPr>
        <w:t>R J E Š E N J E</w:t>
      </w:r>
    </w:p>
    <w:p w:rsidRDefault="001D62FA" w:rsidP="001D62FA" w:rsidR="001D62FA" w:rsidRPr="00AA7DC9">
      <w:pPr>
        <w:jc w:val="center"/>
        <w:rPr>
          <w:rFonts w:hAnsi="Times New Roman" w:ascii="Times New Roman"/>
          <w:szCs w:val="24"/>
        </w:rPr>
      </w:pPr>
    </w:p>
    <w:p w:rsidRDefault="001D62FA" w:rsidP="001D62FA" w:rsidR="001D62FA" w:rsidRPr="00AA7DC9">
      <w:pPr>
        <w:jc w:val="both"/>
        <w:rPr>
          <w:rFonts w:hAnsi="Times New Roman" w:ascii="Times New Roman"/>
          <w:szCs w:val="24"/>
        </w:rPr>
      </w:pPr>
      <w:r w:rsidRPr="00AA7DC9">
        <w:rPr>
          <w:rFonts w:hAnsi="Times New Roman" w:ascii="Times New Roman"/>
          <w:szCs w:val="24"/>
        </w:rPr>
        <w:tab/>
        <w:t>TRGOVAČKI SUD U ZAGREBU po sucu pojedincu Luciji Butigan, u stečajnom postupku nad stečajnim dužnikom</w:t>
      </w:r>
      <w:r w:rsidR="0072354A" w:rsidRPr="00AA7DC9">
        <w:rPr>
          <w:rFonts w:hAnsi="Times New Roman" w:ascii="Times New Roman"/>
          <w:szCs w:val="24"/>
        </w:rPr>
        <w:t xml:space="preserve"> </w:t>
      </w:r>
      <w:r w:rsidR="00AA7DC9" w:rsidRPr="00AA7DC9">
        <w:rPr>
          <w:rFonts w:hAnsi="Times New Roman" w:ascii="Times New Roman"/>
        </w:rPr>
        <w:t>GEOTEHNIKA - INŽENJERING d.o.o., Zagreb, Gradišćanska 26, OIB: 44124262642</w:t>
      </w:r>
      <w:r w:rsidRPr="00AA7DC9">
        <w:rPr>
          <w:rFonts w:hAnsi="Times New Roman" w:ascii="Times New Roman"/>
          <w:szCs w:val="24"/>
        </w:rPr>
        <w:t>,</w:t>
      </w:r>
      <w:r w:rsidR="00AA7DC9" w:rsidRPr="00AA7DC9">
        <w:rPr>
          <w:rFonts w:hAnsi="Times New Roman" w:ascii="Times New Roman"/>
          <w:szCs w:val="24"/>
        </w:rPr>
        <w:t xml:space="preserve"> u stečaju,</w:t>
      </w:r>
      <w:r w:rsidR="000974FD">
        <w:rPr>
          <w:rFonts w:hAnsi="Times New Roman" w:ascii="Times New Roman"/>
          <w:szCs w:val="24"/>
        </w:rPr>
        <w:t xml:space="preserve"> na ročištu za diobu kupovnina</w:t>
      </w:r>
      <w:r w:rsidR="00090D1A" w:rsidRPr="00AA7DC9">
        <w:rPr>
          <w:rFonts w:hAnsi="Times New Roman" w:ascii="Times New Roman"/>
          <w:szCs w:val="24"/>
        </w:rPr>
        <w:t xml:space="preserve"> održanom dana </w:t>
      </w:r>
      <w:r w:rsidR="00AA7DC9">
        <w:rPr>
          <w:rFonts w:hAnsi="Times New Roman" w:ascii="Times New Roman"/>
          <w:szCs w:val="24"/>
        </w:rPr>
        <w:t>17</w:t>
      </w:r>
      <w:r w:rsidR="0072354A" w:rsidRPr="00AA7DC9">
        <w:rPr>
          <w:rFonts w:hAnsi="Times New Roman" w:ascii="Times New Roman"/>
          <w:szCs w:val="24"/>
        </w:rPr>
        <w:t xml:space="preserve">. </w:t>
      </w:r>
      <w:r w:rsidR="00AA7DC9">
        <w:rPr>
          <w:rFonts w:hAnsi="Times New Roman" w:ascii="Times New Roman"/>
          <w:szCs w:val="24"/>
        </w:rPr>
        <w:t>srpnja</w:t>
      </w:r>
      <w:r w:rsidR="00090D1A" w:rsidRPr="00AA7DC9">
        <w:rPr>
          <w:rFonts w:hAnsi="Times New Roman" w:ascii="Times New Roman"/>
          <w:szCs w:val="24"/>
        </w:rPr>
        <w:t xml:space="preserve">  201</w:t>
      </w:r>
      <w:r w:rsidR="00DB4A97" w:rsidRPr="00AA7DC9">
        <w:rPr>
          <w:rFonts w:hAnsi="Times New Roman" w:ascii="Times New Roman"/>
          <w:szCs w:val="24"/>
        </w:rPr>
        <w:t>7</w:t>
      </w:r>
      <w:r w:rsidRPr="00AA7DC9">
        <w:rPr>
          <w:rFonts w:hAnsi="Times New Roman" w:ascii="Times New Roman"/>
          <w:szCs w:val="24"/>
        </w:rPr>
        <w:t>.</w:t>
      </w:r>
      <w:r w:rsidR="0072354A" w:rsidRPr="00AA7DC9">
        <w:rPr>
          <w:rFonts w:hAnsi="Times New Roman" w:ascii="Times New Roman"/>
          <w:szCs w:val="24"/>
        </w:rPr>
        <w:t>g.</w:t>
      </w:r>
    </w:p>
    <w:p w:rsidRDefault="001D62FA" w:rsidP="001D62FA" w:rsidR="001D62FA" w:rsidRPr="00DB4A97">
      <w:pPr>
        <w:jc w:val="center"/>
        <w:rPr>
          <w:rFonts w:hAnsi="Times New Roman" w:ascii="Times New Roman"/>
          <w:szCs w:val="24"/>
        </w:rPr>
      </w:pPr>
    </w:p>
    <w:p w:rsidRDefault="00BF35E0" w:rsidP="001D62FA" w:rsidR="001D62FA" w:rsidRPr="00DB4A97">
      <w:pPr>
        <w:jc w:val="center"/>
        <w:rPr>
          <w:rFonts w:hAnsi="Times New Roman" w:ascii="Times New Roman"/>
          <w:szCs w:val="24"/>
        </w:rPr>
      </w:pPr>
      <w:r w:rsidRPr="00DB4A97">
        <w:rPr>
          <w:rFonts w:hAnsi="Times New Roman" w:ascii="Times New Roman"/>
          <w:szCs w:val="24"/>
        </w:rPr>
        <w:t xml:space="preserve">r i j e š i o </w:t>
      </w:r>
      <w:r w:rsidR="001D62FA" w:rsidRPr="00DB4A97">
        <w:rPr>
          <w:rFonts w:hAnsi="Times New Roman" w:ascii="Times New Roman"/>
          <w:szCs w:val="24"/>
        </w:rPr>
        <w:t xml:space="preserve">  j e </w:t>
      </w:r>
    </w:p>
    <w:p w:rsidRDefault="009C0B71" w:rsidP="009C0B71" w:rsidR="009C0B71" w:rsidRPr="00DB4A97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szCs w:val="24"/>
        </w:rPr>
      </w:pPr>
    </w:p>
    <w:p w:rsidRDefault="00AA7DC9" w:rsidP="00AA7DC9" w:rsidR="00AA7DC9" w:rsidRPr="00AA7DC9">
      <w:pPr>
        <w:pStyle w:val="Uvuenotijeloteksta"/>
        <w:tabs>
          <w:tab w:pos="0" w:val="clear"/>
          <w:tab w:pos="1080" w:val="clear"/>
        </w:tabs>
        <w:overflowPunct/>
        <w:autoSpaceDE/>
        <w:autoSpaceDN/>
        <w:adjustRightInd/>
        <w:ind w:left="720"/>
        <w:jc w:val="both"/>
        <w:textAlignment w:val="auto"/>
        <w:rPr>
          <w:szCs w:val="24"/>
        </w:rPr>
      </w:pPr>
      <w:r>
        <w:rPr>
          <w:szCs w:val="24"/>
        </w:rPr>
        <w:t>I.</w:t>
      </w:r>
      <w:r>
        <w:rPr>
          <w:szCs w:val="24"/>
        </w:rPr>
        <w:tab/>
        <w:t>Iz kupovnina polučenih</w:t>
      </w:r>
      <w:r w:rsidR="009C0B71" w:rsidRPr="00AA7DC9">
        <w:rPr>
          <w:szCs w:val="24"/>
        </w:rPr>
        <w:t xml:space="preserve"> prodajom </w:t>
      </w:r>
      <w:r w:rsidRPr="001F29D4">
        <w:rPr>
          <w:bCs/>
          <w:szCs w:val="24"/>
        </w:rPr>
        <w:t>nekretnina</w:t>
      </w:r>
      <w:r w:rsidR="000974FD">
        <w:rPr>
          <w:bCs/>
          <w:szCs w:val="24"/>
        </w:rPr>
        <w:t>,</w:t>
      </w:r>
      <w:r w:rsidRPr="001F29D4">
        <w:rPr>
          <w:bCs/>
          <w:szCs w:val="24"/>
        </w:rPr>
        <w:t xml:space="preserve"> </w:t>
      </w:r>
      <w:r>
        <w:rPr>
          <w:bCs/>
          <w:szCs w:val="24"/>
        </w:rPr>
        <w:t>a koje su upisane kako slijedi:</w:t>
      </w:r>
    </w:p>
    <w:p w:rsidRDefault="00AA7DC9" w:rsidP="00AA7DC9" w:rsidR="00AA7DC9" w:rsidRPr="00AA7DC9">
      <w:pPr>
        <w:pStyle w:val="Uvuenotijeloteksta"/>
        <w:tabs>
          <w:tab w:pos="0" w:val="clear"/>
          <w:tab w:pos="1080" w:val="clear"/>
        </w:tabs>
        <w:overflowPunct/>
        <w:autoSpaceDE/>
        <w:autoSpaceDN/>
        <w:adjustRightInd/>
        <w:ind w:left="720"/>
        <w:jc w:val="both"/>
        <w:textAlignment w:val="auto"/>
        <w:rPr>
          <w:szCs w:val="24"/>
        </w:rPr>
      </w:pPr>
    </w:p>
    <w:p w:rsidRDefault="00AA7DC9" w:rsidP="00AA7DC9" w:rsidR="00AA7DC9" w:rsidRPr="001F29D4">
      <w:pPr>
        <w:pStyle w:val="Uvuenotijeloteksta"/>
        <w:numPr>
          <w:ilvl w:val="0"/>
          <w:numId w:val="22"/>
        </w:numPr>
        <w:tabs>
          <w:tab w:pos="0" w:val="clear"/>
          <w:tab w:pos="1080" w:val="clear"/>
        </w:tabs>
        <w:overflowPunct/>
        <w:autoSpaceDE/>
        <w:autoSpaceDN/>
        <w:adjustRightInd/>
        <w:jc w:val="both"/>
        <w:textAlignment w:val="auto"/>
        <w:rPr>
          <w:szCs w:val="24"/>
        </w:rPr>
      </w:pPr>
      <w:r>
        <w:rPr>
          <w:bCs/>
          <w:szCs w:val="24"/>
        </w:rPr>
        <w:t>nekretnina upisana</w:t>
      </w:r>
      <w:r w:rsidRPr="001F29D4">
        <w:rPr>
          <w:bCs/>
          <w:szCs w:val="24"/>
        </w:rPr>
        <w:t xml:space="preserve"> u zemljišnim knjigama Općinskog suda u Velikoj Gorici zk.ul. 1481, k.o. Gradići, na k.č.br. 380/11- pašnjak Majevice površine 13.845 m2</w:t>
      </w:r>
      <w:r>
        <w:rPr>
          <w:bCs/>
          <w:szCs w:val="24"/>
        </w:rPr>
        <w:t>, prodana za iznos kupovnine 3.024.355,61 kn;</w:t>
      </w:r>
    </w:p>
    <w:p w:rsidRDefault="00AA7DC9" w:rsidP="00AA7DC9" w:rsidR="00AA7DC9">
      <w:pPr>
        <w:pStyle w:val="Uvuenotijeloteksta"/>
        <w:rPr>
          <w:bCs/>
          <w:szCs w:val="24"/>
        </w:rPr>
      </w:pPr>
    </w:p>
    <w:p w:rsidRDefault="00AA7DC9" w:rsidP="00AA7DC9" w:rsidR="00AA7DC9" w:rsidRPr="00AA7DC9">
      <w:pPr>
        <w:pStyle w:val="Odlomakpopisa"/>
        <w:numPr>
          <w:ilvl w:val="0"/>
          <w:numId w:val="22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szCs w:val="24"/>
        </w:rPr>
      </w:pPr>
      <w:r w:rsidRPr="00AA7DC9">
        <w:rPr>
          <w:rFonts w:hAnsi="Times New Roman" w:ascii="Times New Roman"/>
          <w:szCs w:val="24"/>
        </w:rPr>
        <w:t>nekretnine upisane u zemljišnim knjigama Općinskog suda u Velikoj Gorici zk.ul. 1447, k.o. Gradići, na k.č.br. 380/6- zgrada u mjestu površine 899 m2, na k.č.br. 380/7- zgrada u mjestu površine 2662 m2 i na k.č.br. 380/8- zgrada u mjestu površine 1066 m2, ukupne površine 4627 m2;</w:t>
      </w:r>
    </w:p>
    <w:p w:rsidRDefault="00AA7DC9" w:rsidP="00AA7DC9" w:rsidR="00AA7DC9" w:rsidRPr="00AA7DC9">
      <w:pPr>
        <w:ind w:firstLine="294" w:left="426"/>
        <w:jc w:val="both"/>
        <w:rPr>
          <w:rFonts w:hAnsi="Times New Roman" w:ascii="Times New Roman"/>
          <w:szCs w:val="24"/>
        </w:rPr>
      </w:pPr>
    </w:p>
    <w:p w:rsidRDefault="00AA7DC9" w:rsidP="00AA7DC9" w:rsidR="00AA7DC9" w:rsidRPr="00AA7DC9">
      <w:pPr>
        <w:pStyle w:val="Odlomakpopisa"/>
        <w:numPr>
          <w:ilvl w:val="0"/>
          <w:numId w:val="22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szCs w:val="24"/>
        </w:rPr>
      </w:pPr>
      <w:r w:rsidRPr="00AA7DC9">
        <w:rPr>
          <w:rFonts w:hAnsi="Times New Roman" w:ascii="Times New Roman"/>
          <w:szCs w:val="24"/>
        </w:rPr>
        <w:t>nekretnina upisana u zemljišnim knjigama Općinskog suda u Velikoj Gorici zk.ul. 1548, k.o. Gradići, na k.č.br. 380/14- gospodarsko dvorište u Vukomeričkoj ulici površine 729 m2 i to na 1544/10000 suvlasničkog dijela nekretnine;</w:t>
      </w:r>
    </w:p>
    <w:p w:rsidRDefault="00AA7DC9" w:rsidP="00AA7DC9" w:rsidR="00AA7DC9" w:rsidRPr="00AA7DC9">
      <w:pPr>
        <w:ind w:firstLine="294" w:left="426"/>
        <w:jc w:val="both"/>
        <w:rPr>
          <w:rFonts w:hAnsi="Times New Roman" w:ascii="Times New Roman"/>
          <w:szCs w:val="24"/>
        </w:rPr>
      </w:pPr>
    </w:p>
    <w:p w:rsidRDefault="00AA7DC9" w:rsidP="00AA7DC9" w:rsidR="00AA7DC9" w:rsidRPr="00AA7DC9">
      <w:pPr>
        <w:pStyle w:val="Odlomakpopisa"/>
        <w:numPr>
          <w:ilvl w:val="0"/>
          <w:numId w:val="22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A7DC9">
        <w:rPr>
          <w:rFonts w:hAnsi="Times New Roman" w:ascii="Times New Roman"/>
          <w:szCs w:val="24"/>
        </w:rPr>
        <w:t>nekretnine upisane u zemljišnim knjigama Općinskog suda u Velikoj Gorici zk.ul. 570, k.o. Gradići, na k.č.br. 380/2- pašnjak Majevice površine 4625 m2, na k.č.br. 380/13- pašnjak Majevice površine 300m2 i na k.č.br. 380/17- pašnjak Majevice površine 16 m2, ukupne površine 4941 m2 i to na 47/100 suvlasničkog dijela nekretnine</w:t>
      </w:r>
    </w:p>
    <w:p w:rsidRDefault="00AA7DC9" w:rsidP="00AA7DC9" w:rsidR="00AA7DC9" w:rsidRPr="00AA7DC9">
      <w:pPr>
        <w:ind w:firstLine="709"/>
        <w:jc w:val="both"/>
        <w:rPr>
          <w:rFonts w:hAnsi="Times New Roman" w:ascii="Times New Roman"/>
          <w:bCs/>
          <w:szCs w:val="24"/>
        </w:rPr>
      </w:pPr>
    </w:p>
    <w:p w:rsidRDefault="00AA7DC9" w:rsidP="00AA7DC9" w:rsidR="00AA7DC9">
      <w:pPr>
        <w:pStyle w:val="Odlomakpopisa"/>
        <w:numPr>
          <w:ilvl w:val="0"/>
          <w:numId w:val="22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szCs w:val="24"/>
        </w:rPr>
      </w:pPr>
      <w:r w:rsidRPr="00AA7DC9">
        <w:rPr>
          <w:rFonts w:hAnsi="Times New Roman" w:ascii="Times New Roman"/>
          <w:szCs w:val="24"/>
        </w:rPr>
        <w:t>nekretnina upisana u zemljišnim knjigama Općinskog suda u Velikoj Gorici zk.ul. 1481, k.o. Gradići, na k.č.br. 380/11- pašnjak Majevice površine 13.845 m2, prodane za ukupan izn</w:t>
      </w:r>
      <w:r>
        <w:rPr>
          <w:rFonts w:hAnsi="Times New Roman" w:ascii="Times New Roman"/>
          <w:szCs w:val="24"/>
        </w:rPr>
        <w:t xml:space="preserve">os kupovnine od 4.599.486,22 kn, </w:t>
      </w:r>
    </w:p>
    <w:p w:rsidRDefault="00AA7DC9" w:rsidP="00AA7DC9" w:rsidR="00AA7DC9" w:rsidRPr="00AA7DC9">
      <w:pPr>
        <w:pStyle w:val="Odlomakpopisa"/>
        <w:rPr>
          <w:rFonts w:hAnsi="Times New Roman" w:ascii="Times New Roman"/>
          <w:szCs w:val="24"/>
        </w:rPr>
      </w:pPr>
    </w:p>
    <w:p w:rsidRDefault="00AA7DC9" w:rsidP="00AA7DC9" w:rsidR="00AA7DC9" w:rsidRPr="00AA7DC9">
      <w:pPr>
        <w:pStyle w:val="Odlomakpopisa"/>
        <w:overflowPunct/>
        <w:autoSpaceDE/>
        <w:autoSpaceDN/>
        <w:adjustRightInd/>
        <w:jc w:val="both"/>
        <w:textAlignment w:val="auto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namiruju se troškovi stečajnog postupka u iznosu od 377.734,84 kn.</w:t>
      </w:r>
    </w:p>
    <w:p w:rsidRDefault="00AA7DC9" w:rsidP="00AA7DC9" w:rsidR="00AA7DC9" w:rsidRPr="00AA7DC9">
      <w:pPr>
        <w:pStyle w:val="Odlomakpopisa"/>
        <w:overflowPunct/>
        <w:autoSpaceDE/>
        <w:autoSpaceDN/>
        <w:adjustRightInd/>
        <w:ind w:left="1080"/>
        <w:jc w:val="both"/>
        <w:textAlignment w:val="auto"/>
        <w:rPr>
          <w:rFonts w:hAnsi="Times New Roman" w:ascii="Times New Roman"/>
          <w:szCs w:val="24"/>
        </w:rPr>
      </w:pPr>
    </w:p>
    <w:p w:rsidRDefault="009C0B71" w:rsidP="00AA7DC9" w:rsidR="009C0B71">
      <w:pPr>
        <w:overflowPunct/>
        <w:autoSpaceDE/>
        <w:autoSpaceDN/>
        <w:adjustRightInd/>
        <w:ind w:hanging="709" w:left="709"/>
        <w:jc w:val="both"/>
        <w:textAlignment w:val="auto"/>
        <w:rPr>
          <w:rFonts w:hAnsi="Times New Roman" w:ascii="Times New Roman"/>
          <w:szCs w:val="24"/>
        </w:rPr>
      </w:pPr>
      <w:r w:rsidRPr="00DB4A97">
        <w:rPr>
          <w:rFonts w:hAnsi="Times New Roman" w:ascii="Times New Roman"/>
          <w:szCs w:val="24"/>
        </w:rPr>
        <w:t>II.</w:t>
      </w:r>
      <w:r w:rsidRPr="00DB4A97">
        <w:rPr>
          <w:rFonts w:hAnsi="Times New Roman" w:ascii="Times New Roman"/>
          <w:szCs w:val="24"/>
        </w:rPr>
        <w:tab/>
        <w:t>Razlučni vjerovnik RH, Ministarstvo financija</w:t>
      </w:r>
      <w:r w:rsidR="00995AC1">
        <w:rPr>
          <w:rFonts w:hAnsi="Times New Roman" w:ascii="Times New Roman"/>
          <w:szCs w:val="24"/>
        </w:rPr>
        <w:t>, Porezna uprava,</w:t>
      </w:r>
      <w:r w:rsidRPr="00DB4A97">
        <w:rPr>
          <w:rFonts w:hAnsi="Times New Roman" w:ascii="Times New Roman"/>
          <w:szCs w:val="24"/>
        </w:rPr>
        <w:t xml:space="preserve"> namiruje</w:t>
      </w:r>
      <w:r w:rsidR="00995AC1">
        <w:rPr>
          <w:rFonts w:hAnsi="Times New Roman" w:ascii="Times New Roman"/>
          <w:szCs w:val="24"/>
        </w:rPr>
        <w:t xml:space="preserve"> se u cijelosti</w:t>
      </w:r>
      <w:r w:rsidR="00DB4A97">
        <w:rPr>
          <w:rFonts w:hAnsi="Times New Roman" w:ascii="Times New Roman"/>
          <w:szCs w:val="24"/>
        </w:rPr>
        <w:t xml:space="preserve"> u odnosu na svoju osiguranu tražbinu, </w:t>
      </w:r>
      <w:r w:rsidRPr="00DB4A97">
        <w:rPr>
          <w:rFonts w:hAnsi="Times New Roman" w:ascii="Times New Roman"/>
          <w:szCs w:val="24"/>
        </w:rPr>
        <w:t xml:space="preserve"> </w:t>
      </w:r>
      <w:r w:rsidR="00995AC1">
        <w:rPr>
          <w:rFonts w:hAnsi="Times New Roman" w:ascii="Times New Roman"/>
          <w:szCs w:val="24"/>
        </w:rPr>
        <w:t>u</w:t>
      </w:r>
      <w:r w:rsidRPr="00DB4A97">
        <w:rPr>
          <w:rFonts w:hAnsi="Times New Roman" w:ascii="Times New Roman"/>
          <w:szCs w:val="24"/>
        </w:rPr>
        <w:t xml:space="preserve"> iznos</w:t>
      </w:r>
      <w:r w:rsidR="00995AC1">
        <w:rPr>
          <w:rFonts w:hAnsi="Times New Roman" w:ascii="Times New Roman"/>
          <w:szCs w:val="24"/>
        </w:rPr>
        <w:t>u</w:t>
      </w:r>
      <w:r w:rsidRPr="00DB4A97">
        <w:rPr>
          <w:rFonts w:hAnsi="Times New Roman" w:ascii="Times New Roman"/>
          <w:szCs w:val="24"/>
        </w:rPr>
        <w:t xml:space="preserve"> od </w:t>
      </w:r>
      <w:r w:rsidR="00AA7DC9" w:rsidRPr="00AA7DC9">
        <w:rPr>
          <w:rFonts w:hAnsi="Times New Roman" w:ascii="Times New Roman"/>
          <w:szCs w:val="24"/>
        </w:rPr>
        <w:t xml:space="preserve">3.219.865,72 </w:t>
      </w:r>
      <w:r w:rsidRPr="00DB4A97">
        <w:rPr>
          <w:rFonts w:hAnsi="Times New Roman" w:ascii="Times New Roman"/>
          <w:szCs w:val="24"/>
        </w:rPr>
        <w:t>kn.</w:t>
      </w:r>
    </w:p>
    <w:p w:rsidRDefault="00AA7DC9" w:rsidP="009C0B71" w:rsidR="00AA7DC9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szCs w:val="24"/>
        </w:rPr>
      </w:pPr>
    </w:p>
    <w:p w:rsidRDefault="00AA7DC9" w:rsidP="00995AC1" w:rsidR="00AA7DC9" w:rsidRPr="00DB4A97">
      <w:pPr>
        <w:overflowPunct/>
        <w:autoSpaceDE/>
        <w:autoSpaceDN/>
        <w:adjustRightInd/>
        <w:ind w:hanging="709" w:left="709"/>
        <w:jc w:val="both"/>
        <w:textAlignment w:val="auto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III.</w:t>
      </w:r>
      <w:r>
        <w:rPr>
          <w:rFonts w:hAnsi="Times New Roman" w:ascii="Times New Roman"/>
          <w:szCs w:val="24"/>
        </w:rPr>
        <w:tab/>
        <w:t xml:space="preserve">Razlučni vjerovnik Zagrebačka banka d.d. Zagreb, </w:t>
      </w:r>
      <w:r w:rsidR="00995AC1">
        <w:rPr>
          <w:rFonts w:hAnsi="Times New Roman" w:ascii="Times New Roman"/>
          <w:szCs w:val="24"/>
        </w:rPr>
        <w:t xml:space="preserve">namiruje se djelomično u odnosu na svoju osiguranu tražbinu, za iznos od </w:t>
      </w:r>
      <w:r w:rsidRPr="00AA7DC9">
        <w:rPr>
          <w:rFonts w:hAnsi="Times New Roman" w:ascii="Times New Roman"/>
          <w:szCs w:val="24"/>
        </w:rPr>
        <w:t>4.026.241,27 kn</w:t>
      </w:r>
    </w:p>
    <w:p w:rsidRDefault="00AA7DC9" w:rsidP="001D62FA" w:rsidR="00AA7DC9">
      <w:pPr>
        <w:jc w:val="center"/>
        <w:rPr>
          <w:rFonts w:hAnsi="Times New Roman" w:ascii="Times New Roman"/>
          <w:szCs w:val="24"/>
        </w:rPr>
      </w:pPr>
    </w:p>
    <w:p w:rsidRDefault="001D62FA" w:rsidP="001D62FA" w:rsidR="001D62FA" w:rsidRPr="00DB4A97">
      <w:pPr>
        <w:jc w:val="center"/>
        <w:rPr>
          <w:rFonts w:hAnsi="Times New Roman" w:ascii="Times New Roman"/>
          <w:szCs w:val="24"/>
        </w:rPr>
      </w:pPr>
      <w:r w:rsidRPr="00DB4A97">
        <w:rPr>
          <w:rFonts w:hAnsi="Times New Roman" w:ascii="Times New Roman"/>
          <w:szCs w:val="24"/>
        </w:rPr>
        <w:t>Obrazloženje</w:t>
      </w:r>
    </w:p>
    <w:p w:rsidRDefault="001D62FA" w:rsidP="001D62FA" w:rsidR="001D62FA" w:rsidRPr="00DB4A97">
      <w:pPr>
        <w:jc w:val="both"/>
        <w:rPr>
          <w:rFonts w:hAnsi="Times New Roman" w:ascii="Times New Roman"/>
          <w:szCs w:val="24"/>
        </w:rPr>
      </w:pPr>
    </w:p>
    <w:p w:rsidRDefault="009C0B71" w:rsidP="001D62FA" w:rsidR="00995AC1">
      <w:pPr>
        <w:jc w:val="both"/>
        <w:rPr>
          <w:rFonts w:hAnsi="Times New Roman" w:ascii="Times New Roman"/>
          <w:szCs w:val="24"/>
        </w:rPr>
      </w:pPr>
      <w:r w:rsidRPr="00DB4A97">
        <w:rPr>
          <w:rFonts w:hAnsi="Times New Roman" w:ascii="Times New Roman"/>
          <w:szCs w:val="24"/>
        </w:rPr>
        <w:tab/>
      </w:r>
      <w:r w:rsidR="00995AC1">
        <w:rPr>
          <w:rFonts w:hAnsi="Times New Roman" w:ascii="Times New Roman"/>
          <w:szCs w:val="24"/>
        </w:rPr>
        <w:t>Nekretnine stečajnog dužnika koje su činile stečajnu masu, a koje su bile opterećene razlučnim pravom razlučnih</w:t>
      </w:r>
      <w:r w:rsidRPr="00DB4A97">
        <w:rPr>
          <w:rFonts w:hAnsi="Times New Roman" w:ascii="Times New Roman"/>
          <w:szCs w:val="24"/>
        </w:rPr>
        <w:t xml:space="preserve"> vjerovnika RH, Ministarstvo financija</w:t>
      </w:r>
      <w:r w:rsidR="00DB4A97">
        <w:rPr>
          <w:rFonts w:hAnsi="Times New Roman" w:ascii="Times New Roman"/>
          <w:szCs w:val="24"/>
        </w:rPr>
        <w:t xml:space="preserve">, </w:t>
      </w:r>
      <w:r w:rsidR="00995AC1">
        <w:rPr>
          <w:rFonts w:hAnsi="Times New Roman" w:ascii="Times New Roman"/>
          <w:szCs w:val="24"/>
        </w:rPr>
        <w:t xml:space="preserve">Porezna uprava i Zagrebačke banke d.d. Zagreb, prodane su u stečajnom postupku na sedmoj, odnosno, osmoj </w:t>
      </w:r>
      <w:r w:rsidR="000974FD">
        <w:rPr>
          <w:rFonts w:hAnsi="Times New Roman" w:ascii="Times New Roman"/>
          <w:szCs w:val="24"/>
        </w:rPr>
        <w:t>javnoj dražbi za iznos kupovnine</w:t>
      </w:r>
      <w:r w:rsidR="00995AC1">
        <w:rPr>
          <w:rFonts w:hAnsi="Times New Roman" w:ascii="Times New Roman"/>
          <w:szCs w:val="24"/>
        </w:rPr>
        <w:t xml:space="preserve"> od 3.024.355,61 kn i za iznos kupovnine od 4.599.486,22 kn, a koje kupovnine su u cijelosti uplaćene.</w:t>
      </w:r>
    </w:p>
    <w:p w:rsidRDefault="009C0B71" w:rsidP="001D62FA" w:rsidR="009C0B71" w:rsidRPr="00DB4A97">
      <w:pPr>
        <w:jc w:val="both"/>
        <w:rPr>
          <w:rFonts w:hAnsi="Times New Roman" w:ascii="Times New Roman"/>
          <w:szCs w:val="24"/>
        </w:rPr>
      </w:pPr>
      <w:r w:rsidRPr="00DB4A97">
        <w:rPr>
          <w:rFonts w:hAnsi="Times New Roman" w:ascii="Times New Roman"/>
          <w:szCs w:val="24"/>
        </w:rPr>
        <w:tab/>
        <w:t xml:space="preserve"> </w:t>
      </w:r>
    </w:p>
    <w:p w:rsidRDefault="009C0B71" w:rsidP="00DB4A97" w:rsidR="00DB4A97">
      <w:pPr>
        <w:jc w:val="both"/>
        <w:rPr>
          <w:rFonts w:hAnsi="Times New Roman" w:ascii="Times New Roman"/>
          <w:szCs w:val="24"/>
        </w:rPr>
      </w:pPr>
      <w:r w:rsidRPr="00DB4A97">
        <w:rPr>
          <w:rFonts w:hAnsi="Times New Roman" w:ascii="Times New Roman"/>
          <w:szCs w:val="24"/>
        </w:rPr>
        <w:tab/>
      </w:r>
      <w:r w:rsidR="00995AC1">
        <w:rPr>
          <w:rFonts w:hAnsi="Times New Roman" w:ascii="Times New Roman"/>
          <w:szCs w:val="24"/>
        </w:rPr>
        <w:t>Iz navedenih kupovnina namiruju se, na temelju čl. 254. Stečajnog zakona (Narodne novine br. 71/15 dalje SZ-a), troškovi stečajnog postupka u iznosu od 377.734,84 kn. Navedeni iznos predstavlja trošak</w:t>
      </w:r>
      <w:r w:rsidR="00353607">
        <w:rPr>
          <w:rFonts w:hAnsi="Times New Roman" w:ascii="Times New Roman"/>
          <w:szCs w:val="24"/>
        </w:rPr>
        <w:t xml:space="preserve"> alikvotnog dijela</w:t>
      </w:r>
      <w:r w:rsidR="00995AC1">
        <w:rPr>
          <w:rFonts w:hAnsi="Times New Roman" w:ascii="Times New Roman"/>
          <w:szCs w:val="24"/>
        </w:rPr>
        <w:t xml:space="preserve"> bruto</w:t>
      </w:r>
      <w:r w:rsidR="00353607">
        <w:rPr>
          <w:rFonts w:hAnsi="Times New Roman" w:ascii="Times New Roman"/>
          <w:szCs w:val="24"/>
        </w:rPr>
        <w:t xml:space="preserve"> </w:t>
      </w:r>
      <w:r w:rsidR="00995AC1">
        <w:rPr>
          <w:rFonts w:hAnsi="Times New Roman" w:ascii="Times New Roman"/>
          <w:szCs w:val="24"/>
        </w:rPr>
        <w:t>nagrade stečajnog upravitelja</w:t>
      </w:r>
      <w:r w:rsidR="00353607">
        <w:rPr>
          <w:rFonts w:hAnsi="Times New Roman" w:ascii="Times New Roman"/>
          <w:szCs w:val="24"/>
        </w:rPr>
        <w:t xml:space="preserve"> u iznosu od 229.257,00 kn, zatim komunalne troškove predmetnih nekretnina u iznosu od 130.424,62 kn, trošak vode u iznosu od 1.191,11 kn, troškovi HEP-a u iznosu od 15.132,76 kn, te naknada za čistoću u iznosu od 1.729,35 kn.</w:t>
      </w:r>
      <w:r w:rsidR="00995AC1">
        <w:rPr>
          <w:rFonts w:hAnsi="Times New Roman" w:ascii="Times New Roman"/>
          <w:szCs w:val="24"/>
        </w:rPr>
        <w:t xml:space="preserve"> </w:t>
      </w:r>
    </w:p>
    <w:p w:rsidRDefault="00353607" w:rsidP="00DB4A97" w:rsidR="00353607">
      <w:pPr>
        <w:jc w:val="both"/>
        <w:rPr>
          <w:rFonts w:hAnsi="Times New Roman" w:ascii="Times New Roman"/>
          <w:szCs w:val="24"/>
        </w:rPr>
      </w:pPr>
    </w:p>
    <w:p w:rsidRDefault="00353607" w:rsidP="00353607" w:rsidR="00353607" w:rsidRPr="00353607">
      <w:pPr>
        <w:ind w:firstLine="720"/>
        <w:jc w:val="both"/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 xml:space="preserve">Zatim, iz preostalog dijela kupovnine u iznosu od </w:t>
      </w:r>
      <w:r>
        <w:rPr>
          <w:rFonts w:hAnsi="Times New Roman" w:ascii="Times New Roman"/>
          <w:szCs w:val="24"/>
        </w:rPr>
        <w:t>3.219.865,72</w:t>
      </w:r>
      <w:r w:rsidRPr="000551DE">
        <w:rPr>
          <w:rFonts w:hAnsi="Times New Roman" w:ascii="Times New Roman"/>
          <w:szCs w:val="24"/>
        </w:rPr>
        <w:t xml:space="preserve"> kn </w:t>
      </w:r>
      <w:r>
        <w:rPr>
          <w:rFonts w:hAnsi="Times New Roman" w:ascii="Times New Roman"/>
          <w:szCs w:val="24"/>
        </w:rPr>
        <w:t xml:space="preserve">u cijelosti se </w:t>
      </w:r>
      <w:r w:rsidRPr="000551DE">
        <w:rPr>
          <w:rFonts w:hAnsi="Times New Roman" w:ascii="Times New Roman"/>
          <w:szCs w:val="24"/>
        </w:rPr>
        <w:t xml:space="preserve">namiruje razlučni vjerovnik </w:t>
      </w:r>
      <w:r>
        <w:rPr>
          <w:rFonts w:hAnsi="Times New Roman" w:ascii="Times New Roman"/>
          <w:bCs/>
          <w:szCs w:val="24"/>
        </w:rPr>
        <w:t>RH Ministarstvo financija, Porezna uprava</w:t>
      </w:r>
      <w:r w:rsidRPr="000551DE">
        <w:rPr>
          <w:rFonts w:hAnsi="Times New Roman" w:ascii="Times New Roman"/>
          <w:szCs w:val="24"/>
        </w:rPr>
        <w:t xml:space="preserve">, a u odnosu na svoju ukupno osiguranu tražbinu, </w:t>
      </w:r>
      <w:r>
        <w:rPr>
          <w:rFonts w:hAnsi="Times New Roman" w:ascii="Times New Roman"/>
          <w:szCs w:val="24"/>
        </w:rPr>
        <w:t xml:space="preserve">te razlučni vjerovnik Zagrebačka banka d.d. Zagreb, se namiruje djelomično za iznos od 4.026.241,27 kn a što predstavlja namirenje od 20,74% </w:t>
      </w:r>
      <w:r w:rsidRPr="000551DE">
        <w:rPr>
          <w:rFonts w:hAnsi="Times New Roman" w:ascii="Times New Roman"/>
          <w:szCs w:val="24"/>
        </w:rPr>
        <w:t>u odnosu na svoju ukupno osiguranu tražbinu</w:t>
      </w:r>
      <w:r>
        <w:rPr>
          <w:rFonts w:hAnsi="Times New Roman" w:ascii="Times New Roman"/>
          <w:szCs w:val="24"/>
        </w:rPr>
        <w:t xml:space="preserve">, </w:t>
      </w:r>
      <w:r w:rsidR="000974FD">
        <w:rPr>
          <w:rFonts w:hAnsi="Times New Roman" w:ascii="Times New Roman"/>
          <w:szCs w:val="24"/>
        </w:rPr>
        <w:t>(</w:t>
      </w:r>
      <w:r>
        <w:rPr>
          <w:rFonts w:hAnsi="Times New Roman" w:ascii="Times New Roman"/>
          <w:szCs w:val="24"/>
        </w:rPr>
        <w:t>osigurana tražbina iznosi 19.408.071,20 kn</w:t>
      </w:r>
      <w:r w:rsidR="000974FD">
        <w:rPr>
          <w:rFonts w:hAnsi="Times New Roman" w:ascii="Times New Roman"/>
          <w:szCs w:val="24"/>
        </w:rPr>
        <w:t>)</w:t>
      </w:r>
      <w:r>
        <w:rPr>
          <w:rFonts w:hAnsi="Times New Roman" w:ascii="Times New Roman"/>
          <w:szCs w:val="24"/>
        </w:rPr>
        <w:t xml:space="preserve">, </w:t>
      </w:r>
      <w:r w:rsidRPr="000551DE">
        <w:rPr>
          <w:rFonts w:hAnsi="Times New Roman" w:ascii="Times New Roman"/>
          <w:szCs w:val="24"/>
        </w:rPr>
        <w:t>pa je sud donio rješenje u točki II.</w:t>
      </w:r>
      <w:r>
        <w:rPr>
          <w:rFonts w:hAnsi="Times New Roman" w:ascii="Times New Roman"/>
          <w:szCs w:val="24"/>
        </w:rPr>
        <w:t xml:space="preserve"> i III.</w:t>
      </w:r>
      <w:r w:rsidRPr="000551DE">
        <w:rPr>
          <w:rFonts w:hAnsi="Times New Roman" w:ascii="Times New Roman"/>
          <w:szCs w:val="24"/>
        </w:rPr>
        <w:t xml:space="preserve"> izreke, na temelju članka 164.a stavak 3. točka 2. SZ-a.</w:t>
      </w:r>
    </w:p>
    <w:p w:rsidRDefault="00AB661F" w:rsidP="00353607" w:rsidR="00DB4A9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353607">
        <w:rPr>
          <w:rFonts w:hAnsi="Times New Roman" w:ascii="Times New Roman"/>
          <w:szCs w:val="24"/>
        </w:rPr>
        <w:t>Pisani prijedlog u odnosu na namirenje troškova stečajnog postupka i namirenje razlučnih vjerovnika stečajni upravitelj dostavio je u ovosudni spis (list 654 do 661 spisa), a u kojem prijedlogu su detaljno specificirane sve stavke troškova kao i iznosi za namirenje razlučnih vjerovnika. Isto je, također izravno dostavljeno razlučnim vjerovnicima, te su se razlučni vjerovnici suglasili s dostavljenim pisanim prijedlogom, odnosno, razlučni vjerovnik Zagrebačka banka d.d. Zagreb na ročištu za diobu kupovnine dao je i na zapisnik svoju suglasnost.</w:t>
      </w:r>
    </w:p>
    <w:p w:rsidRDefault="001D62FA" w:rsidP="001D62FA" w:rsidR="001D62FA" w:rsidRPr="00DB4A97">
      <w:pPr>
        <w:jc w:val="both"/>
        <w:rPr>
          <w:rFonts w:hAnsi="Times New Roman" w:ascii="Times New Roman"/>
          <w:szCs w:val="24"/>
        </w:rPr>
      </w:pPr>
    </w:p>
    <w:p w:rsidRDefault="00B97B01" w:rsidP="001D62FA" w:rsidR="00B97B01" w:rsidRPr="00DB4A97">
      <w:pPr>
        <w:jc w:val="both"/>
        <w:rPr>
          <w:rFonts w:hAnsi="Times New Roman" w:ascii="Times New Roman"/>
          <w:szCs w:val="24"/>
        </w:rPr>
      </w:pPr>
    </w:p>
    <w:p w:rsidRDefault="00090D1A" w:rsidP="001D62FA" w:rsidR="001D62FA" w:rsidRPr="00DB4A97">
      <w:pPr>
        <w:jc w:val="center"/>
        <w:rPr>
          <w:rFonts w:hAnsi="Times New Roman" w:ascii="Times New Roman"/>
          <w:szCs w:val="24"/>
        </w:rPr>
      </w:pPr>
      <w:r w:rsidRPr="00DB4A97">
        <w:rPr>
          <w:rFonts w:hAnsi="Times New Roman" w:ascii="Times New Roman"/>
          <w:szCs w:val="24"/>
        </w:rPr>
        <w:t xml:space="preserve">U Zagrebu </w:t>
      </w:r>
      <w:r w:rsidR="00353607">
        <w:rPr>
          <w:rFonts w:hAnsi="Times New Roman" w:ascii="Times New Roman"/>
          <w:szCs w:val="24"/>
        </w:rPr>
        <w:t>17</w:t>
      </w:r>
      <w:r w:rsidR="00B97B01" w:rsidRPr="00DB4A97">
        <w:rPr>
          <w:rFonts w:hAnsi="Times New Roman" w:ascii="Times New Roman"/>
          <w:szCs w:val="24"/>
        </w:rPr>
        <w:t xml:space="preserve">. </w:t>
      </w:r>
      <w:r w:rsidR="00353607">
        <w:rPr>
          <w:rFonts w:hAnsi="Times New Roman" w:ascii="Times New Roman"/>
          <w:szCs w:val="24"/>
        </w:rPr>
        <w:t>srpnja</w:t>
      </w:r>
      <w:r w:rsidR="001D62FA" w:rsidRPr="00DB4A97">
        <w:rPr>
          <w:rFonts w:hAnsi="Times New Roman" w:ascii="Times New Roman"/>
          <w:szCs w:val="24"/>
        </w:rPr>
        <w:t xml:space="preserve"> 201</w:t>
      </w:r>
      <w:r w:rsidR="00AB661F">
        <w:rPr>
          <w:rFonts w:hAnsi="Times New Roman" w:ascii="Times New Roman"/>
          <w:szCs w:val="24"/>
        </w:rPr>
        <w:t>7</w:t>
      </w:r>
      <w:r w:rsidR="001D62FA" w:rsidRPr="00DB4A97">
        <w:rPr>
          <w:rFonts w:hAnsi="Times New Roman" w:ascii="Times New Roman"/>
          <w:szCs w:val="24"/>
        </w:rPr>
        <w:t>.</w:t>
      </w:r>
      <w:r w:rsidR="00B97B01" w:rsidRPr="00DB4A97">
        <w:rPr>
          <w:rFonts w:hAnsi="Times New Roman" w:ascii="Times New Roman"/>
          <w:szCs w:val="24"/>
        </w:rPr>
        <w:t>g.</w:t>
      </w:r>
    </w:p>
    <w:p w:rsidRDefault="001D62FA" w:rsidP="001D62FA" w:rsidR="001D62FA" w:rsidRPr="00DB4A97">
      <w:pPr>
        <w:jc w:val="right"/>
        <w:rPr>
          <w:rFonts w:hAnsi="Times New Roman" w:ascii="Times New Roman"/>
          <w:szCs w:val="24"/>
        </w:rPr>
      </w:pPr>
    </w:p>
    <w:p w:rsidRDefault="001D62FA" w:rsidP="001D62FA" w:rsidR="001D62FA" w:rsidRPr="00DB4A97">
      <w:pPr>
        <w:rPr>
          <w:rFonts w:hAnsi="Times New Roman" w:ascii="Times New Roman"/>
          <w:szCs w:val="24"/>
        </w:rPr>
      </w:pPr>
      <w:r w:rsidRPr="00DB4A97">
        <w:rPr>
          <w:rFonts w:hAnsi="Times New Roman" w:ascii="Times New Roman"/>
          <w:szCs w:val="24"/>
        </w:rPr>
        <w:tab/>
      </w:r>
      <w:r w:rsidRPr="00DB4A97">
        <w:rPr>
          <w:rFonts w:hAnsi="Times New Roman" w:ascii="Times New Roman"/>
          <w:szCs w:val="24"/>
        </w:rPr>
        <w:tab/>
      </w:r>
      <w:r w:rsidRPr="00DB4A97">
        <w:rPr>
          <w:rFonts w:hAnsi="Times New Roman" w:ascii="Times New Roman"/>
          <w:szCs w:val="24"/>
        </w:rPr>
        <w:tab/>
        <w:t xml:space="preserve">     </w:t>
      </w:r>
      <w:r w:rsidRPr="00DB4A97">
        <w:rPr>
          <w:rFonts w:hAnsi="Times New Roman" w:ascii="Times New Roman"/>
          <w:szCs w:val="24"/>
        </w:rPr>
        <w:tab/>
      </w:r>
      <w:r w:rsidRPr="00DB4A97">
        <w:rPr>
          <w:rFonts w:hAnsi="Times New Roman" w:ascii="Times New Roman"/>
          <w:szCs w:val="24"/>
        </w:rPr>
        <w:tab/>
      </w:r>
      <w:r w:rsidRPr="00DB4A97">
        <w:rPr>
          <w:rFonts w:hAnsi="Times New Roman" w:ascii="Times New Roman"/>
          <w:szCs w:val="24"/>
        </w:rPr>
        <w:tab/>
        <w:t xml:space="preserve">       </w:t>
      </w:r>
      <w:r w:rsidRPr="00DB4A97">
        <w:rPr>
          <w:rFonts w:hAnsi="Times New Roman" w:ascii="Times New Roman"/>
          <w:szCs w:val="24"/>
        </w:rPr>
        <w:tab/>
        <w:t xml:space="preserve">     </w:t>
      </w:r>
      <w:r w:rsidR="00DF35F4">
        <w:rPr>
          <w:rFonts w:hAnsi="Times New Roman" w:ascii="Times New Roman"/>
          <w:szCs w:val="24"/>
        </w:rPr>
        <w:t xml:space="preserve">    </w:t>
      </w:r>
      <w:r w:rsidRPr="00DB4A97">
        <w:rPr>
          <w:rFonts w:hAnsi="Times New Roman" w:ascii="Times New Roman"/>
          <w:szCs w:val="24"/>
        </w:rPr>
        <w:t xml:space="preserve"> S U D A C:</w:t>
      </w:r>
    </w:p>
    <w:p w:rsidRDefault="001D62FA" w:rsidP="001D62FA" w:rsidR="001D62FA" w:rsidRPr="00DB4A97">
      <w:pPr>
        <w:ind w:firstLine="720" w:left="720"/>
        <w:rPr>
          <w:rFonts w:hAnsi="Times New Roman" w:ascii="Times New Roman"/>
          <w:szCs w:val="24"/>
        </w:rPr>
      </w:pPr>
      <w:r w:rsidRPr="00DB4A97">
        <w:rPr>
          <w:rFonts w:hAnsi="Times New Roman" w:ascii="Times New Roman"/>
          <w:szCs w:val="24"/>
        </w:rPr>
        <w:tab/>
      </w:r>
      <w:r w:rsidRPr="00DB4A97">
        <w:rPr>
          <w:rFonts w:hAnsi="Times New Roman" w:ascii="Times New Roman"/>
          <w:szCs w:val="24"/>
        </w:rPr>
        <w:tab/>
      </w:r>
      <w:r w:rsidRPr="00DB4A97">
        <w:rPr>
          <w:rFonts w:hAnsi="Times New Roman" w:ascii="Times New Roman"/>
          <w:szCs w:val="24"/>
        </w:rPr>
        <w:tab/>
      </w:r>
      <w:r w:rsidRPr="00DB4A97">
        <w:rPr>
          <w:rFonts w:hAnsi="Times New Roman" w:ascii="Times New Roman"/>
          <w:szCs w:val="24"/>
        </w:rPr>
        <w:tab/>
        <w:t xml:space="preserve">                       </w:t>
      </w:r>
    </w:p>
    <w:p w:rsidRDefault="001D62FA" w:rsidP="001D62FA" w:rsidR="001D62FA" w:rsidRPr="00DB4A97">
      <w:pPr>
        <w:ind w:firstLine="720" w:left="2160"/>
        <w:rPr>
          <w:rFonts w:hAnsi="Times New Roman" w:ascii="Times New Roman"/>
          <w:szCs w:val="24"/>
        </w:rPr>
      </w:pPr>
      <w:r w:rsidRPr="00DB4A97">
        <w:rPr>
          <w:rFonts w:hAnsi="Times New Roman" w:ascii="Times New Roman"/>
          <w:szCs w:val="24"/>
        </w:rPr>
        <w:t xml:space="preserve">                                    </w:t>
      </w:r>
      <w:r w:rsidR="00DF35F4">
        <w:rPr>
          <w:rFonts w:hAnsi="Times New Roman" w:ascii="Times New Roman"/>
          <w:szCs w:val="24"/>
        </w:rPr>
        <w:t xml:space="preserve">  </w:t>
      </w:r>
      <w:bookmarkStart w:name="_GoBack" w:id="0"/>
      <w:bookmarkEnd w:id="0"/>
      <w:r w:rsidRPr="00DB4A97">
        <w:rPr>
          <w:rFonts w:hAnsi="Times New Roman" w:ascii="Times New Roman"/>
          <w:szCs w:val="24"/>
        </w:rPr>
        <w:t>LUCIJA BUTIGAN</w:t>
      </w:r>
      <w:r w:rsidR="00DF35F4">
        <w:rPr>
          <w:rFonts w:hAnsi="Times New Roman" w:ascii="Times New Roman"/>
          <w:szCs w:val="24"/>
        </w:rPr>
        <w:t>, v.r.</w:t>
      </w:r>
    </w:p>
    <w:p w:rsidRDefault="00DF35F4" w:rsidP="000D5F6E" w:rsidR="00DF35F4" w:rsidRPr="00AB60C9">
      <w:pPr>
        <w:jc w:val="both"/>
        <w:rPr>
          <w:rFonts w:hAnsi="Times New Roman" w:ascii="Times New Roman"/>
          <w:szCs w:val="24"/>
        </w:rPr>
      </w:pPr>
    </w:p>
    <w:p w:rsidRDefault="00DF35F4" w:rsidP="00DE2D2A" w:rsidR="00DF35F4">
      <w:pPr>
        <w:ind w:left="136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color w:val="FFFFFF"/>
          <w:szCs w:val="24"/>
        </w:rPr>
        <w:t xml:space="preserve">ŽDO                                             </w:t>
      </w:r>
      <w:r>
        <w:rPr>
          <w:rFonts w:hAnsi="Times New Roman" w:ascii="Times New Roman"/>
          <w:szCs w:val="24"/>
        </w:rPr>
        <w:t>Za točnost otpravka - ovlašteni službenik</w:t>
      </w:r>
    </w:p>
    <w:p w:rsidRDefault="00DF35F4" w:rsidP="00DE2D2A" w:rsidR="00DF35F4">
      <w:pPr>
        <w:ind w:left="136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Valentina Kranjčić</w:t>
      </w:r>
    </w:p>
    <w:p w:rsidRDefault="001D62FA" w:rsidP="001D62FA" w:rsidR="001D62FA" w:rsidRPr="00DB4A97">
      <w:pPr>
        <w:pStyle w:val="Tijeloteksta"/>
        <w:rPr>
          <w:szCs w:val="24"/>
          <w:u w:val="single"/>
        </w:rPr>
      </w:pPr>
    </w:p>
    <w:p w:rsidRDefault="001D62FA" w:rsidP="001D62FA" w:rsidR="001D62FA" w:rsidRPr="00DB4A97">
      <w:pPr>
        <w:pStyle w:val="Tijeloteksta"/>
        <w:rPr>
          <w:szCs w:val="24"/>
          <w:u w:val="single"/>
        </w:rPr>
      </w:pPr>
      <w:r w:rsidRPr="00DB4A97">
        <w:rPr>
          <w:szCs w:val="24"/>
          <w:u w:val="single"/>
        </w:rPr>
        <w:t>UPUTA O PRAVNOM LIJEKU:</w:t>
      </w:r>
    </w:p>
    <w:p w:rsidRDefault="001D62FA" w:rsidP="001D62FA" w:rsidR="001D62FA" w:rsidRPr="00DB4A97">
      <w:pPr>
        <w:jc w:val="both"/>
        <w:rPr>
          <w:rFonts w:hAnsi="Times New Roman" w:ascii="Times New Roman"/>
          <w:szCs w:val="24"/>
        </w:rPr>
      </w:pPr>
      <w:r w:rsidRPr="00DB4A97">
        <w:rPr>
          <w:rFonts w:hAnsi="Times New Roman" w:ascii="Times New Roman"/>
          <w:szCs w:val="24"/>
        </w:rPr>
        <w:t>Protiv ovog rješenja dopuštena je žalba Visokom trgovačkom sudu RH. Žalba se podnosi putem ovog suda u 2 primjerak u roku 8 dana i to računajući o dana dostave pisanog otpravka rješenja.</w:t>
      </w:r>
    </w:p>
    <w:p w:rsidRDefault="001D62FA" w:rsidP="001D62FA" w:rsidR="001D62FA" w:rsidRPr="00DB4A97">
      <w:pPr>
        <w:jc w:val="both"/>
        <w:rPr>
          <w:rFonts w:hAnsi="Times New Roman" w:ascii="Times New Roman"/>
          <w:szCs w:val="24"/>
        </w:rPr>
      </w:pPr>
    </w:p>
    <w:p w:rsidRDefault="001D62FA" w:rsidP="001D62FA" w:rsidR="001D62FA" w:rsidRPr="00DF35F4">
      <w:pPr>
        <w:jc w:val="both"/>
        <w:rPr>
          <w:rFonts w:hAnsi="Times New Roman" w:ascii="Times New Roman"/>
          <w:color w:val="FFFFFF"/>
          <w:szCs w:val="24"/>
        </w:rPr>
      </w:pPr>
      <w:r w:rsidRPr="00DF35F4">
        <w:rPr>
          <w:rFonts w:hAnsi="Times New Roman" w:ascii="Times New Roman"/>
          <w:color w:val="FFFFFF"/>
          <w:szCs w:val="24"/>
        </w:rPr>
        <w:t>DNA:</w:t>
      </w:r>
    </w:p>
    <w:p w:rsidRDefault="001D62FA" w:rsidP="001D62FA" w:rsidR="001D62FA" w:rsidRPr="00DF35F4">
      <w:pPr>
        <w:numPr>
          <w:ilvl w:val="0"/>
          <w:numId w:val="18"/>
        </w:numPr>
        <w:jc w:val="both"/>
        <w:rPr>
          <w:rFonts w:hAnsi="Times New Roman" w:ascii="Times New Roman"/>
          <w:color w:val="FFFFFF"/>
          <w:szCs w:val="24"/>
        </w:rPr>
      </w:pPr>
      <w:r w:rsidRPr="00DF35F4">
        <w:rPr>
          <w:rFonts w:hAnsi="Times New Roman" w:ascii="Times New Roman"/>
          <w:color w:val="FFFFFF"/>
          <w:szCs w:val="24"/>
        </w:rPr>
        <w:t>stečajni upravitelj</w:t>
      </w:r>
    </w:p>
    <w:p w:rsidRDefault="00353607" w:rsidP="00353607" w:rsidR="00353607" w:rsidRPr="00DF35F4">
      <w:pPr>
        <w:ind w:left="720"/>
        <w:jc w:val="both"/>
        <w:rPr>
          <w:rFonts w:hAnsi="Times New Roman" w:ascii="Times New Roman"/>
          <w:color w:val="FFFFFF"/>
          <w:szCs w:val="24"/>
        </w:rPr>
      </w:pPr>
      <w:r w:rsidRPr="00DF35F4">
        <w:rPr>
          <w:rFonts w:hAnsi="Times New Roman" w:ascii="Times New Roman"/>
          <w:color w:val="FFFFFF"/>
          <w:szCs w:val="24"/>
        </w:rPr>
        <w:t>razlučni vjerovnici</w:t>
      </w:r>
    </w:p>
    <w:p w:rsidRDefault="00353607" w:rsidP="001D62FA" w:rsidR="00353607" w:rsidRPr="00DF35F4">
      <w:pPr>
        <w:numPr>
          <w:ilvl w:val="0"/>
          <w:numId w:val="18"/>
        </w:numPr>
        <w:jc w:val="both"/>
        <w:rPr>
          <w:rFonts w:hAnsi="Times New Roman" w:ascii="Times New Roman"/>
          <w:color w:val="FFFFFF"/>
          <w:szCs w:val="24"/>
        </w:rPr>
      </w:pPr>
      <w:r w:rsidRPr="00DF35F4">
        <w:rPr>
          <w:rFonts w:hAnsi="Times New Roman" w:ascii="Times New Roman"/>
          <w:color w:val="FFFFFF"/>
          <w:szCs w:val="24"/>
        </w:rPr>
        <w:t>RH MF po ŽDO Zagreb</w:t>
      </w:r>
    </w:p>
    <w:p w:rsidRDefault="00353607" w:rsidP="001D62FA" w:rsidR="00353607" w:rsidRPr="00DF35F4">
      <w:pPr>
        <w:numPr>
          <w:ilvl w:val="0"/>
          <w:numId w:val="18"/>
        </w:numPr>
        <w:jc w:val="both"/>
        <w:rPr>
          <w:rFonts w:hAnsi="Times New Roman" w:ascii="Times New Roman"/>
          <w:color w:val="FFFFFF"/>
          <w:szCs w:val="24"/>
        </w:rPr>
      </w:pPr>
      <w:r w:rsidRPr="00DF35F4">
        <w:rPr>
          <w:rFonts w:hAnsi="Times New Roman" w:ascii="Times New Roman"/>
          <w:color w:val="FFFFFF"/>
          <w:szCs w:val="24"/>
        </w:rPr>
        <w:t>Zagrebačka banka d.d. Zagreb</w:t>
      </w:r>
    </w:p>
    <w:p w:rsidRDefault="00AB661F" w:rsidP="001D62FA" w:rsidR="001D62FA" w:rsidRPr="00DF35F4">
      <w:pPr>
        <w:numPr>
          <w:ilvl w:val="0"/>
          <w:numId w:val="18"/>
        </w:numPr>
        <w:jc w:val="both"/>
        <w:rPr>
          <w:rFonts w:hAnsi="Times New Roman" w:ascii="Times New Roman"/>
          <w:color w:val="FFFFFF"/>
          <w:szCs w:val="24"/>
        </w:rPr>
      </w:pPr>
      <w:r w:rsidRPr="00DF35F4">
        <w:rPr>
          <w:rFonts w:hAnsi="Times New Roman" w:ascii="Times New Roman"/>
          <w:color w:val="FFFFFF"/>
          <w:szCs w:val="24"/>
        </w:rPr>
        <w:lastRenderedPageBreak/>
        <w:t>e-</w:t>
      </w:r>
      <w:r w:rsidR="001D62FA" w:rsidRPr="00DF35F4">
        <w:rPr>
          <w:rFonts w:hAnsi="Times New Roman" w:ascii="Times New Roman"/>
          <w:color w:val="FFFFFF"/>
          <w:szCs w:val="24"/>
        </w:rPr>
        <w:t>oglasna ploča suda – 8 dana</w:t>
      </w:r>
    </w:p>
    <w:p w:rsidRDefault="001D62FA" w:rsidP="001D62FA" w:rsidR="001D62FA" w:rsidRPr="00DF35F4">
      <w:pPr>
        <w:jc w:val="right"/>
        <w:rPr>
          <w:rFonts w:hAnsi="Times New Roman" w:ascii="Times New Roman"/>
          <w:color w:val="FFFFFF"/>
          <w:szCs w:val="24"/>
        </w:rPr>
      </w:pPr>
    </w:p>
    <w:p w:rsidRDefault="005D47EF" w:rsidP="001D62FA" w:rsidR="005D47EF" w:rsidRPr="00DB4A97">
      <w:pPr>
        <w:rPr>
          <w:rFonts w:hAnsi="Times New Roman" w:ascii="Times New Roman"/>
          <w:szCs w:val="24"/>
        </w:rPr>
      </w:pPr>
    </w:p>
    <w:sectPr w:rsidSect="001D62FA" w:rsidR="005D47EF" w:rsidRPr="00DB4A9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40" w:w="11907"/>
      <w:pgMar w:gutter="0" w:footer="720" w:header="720" w:left="1701" w:bottom="1418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6C18" w:rsidR="006A6C18">
      <w:r>
        <w:separator/>
      </w:r>
    </w:p>
  </w:endnote>
  <w:endnote w:id="0" w:type="continuationSeparator">
    <w:p w:rsidRDefault="006A6C18" w:rsidR="006A6C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54A" w:rsidP="001D62FA" w:rsidR="0072354A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354A" w:rsidP="001D62FA" w:rsidR="0072354A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54A" w:rsidP="001D62FA" w:rsidR="0072354A">
    <w:pPr>
      <w:pStyle w:val="Podnoje"/>
      <w:ind w:right="360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1184" w:rsidR="000F118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6C18" w:rsidR="006A6C18">
      <w:r>
        <w:separator/>
      </w:r>
    </w:p>
  </w:footnote>
  <w:footnote w:id="0" w:type="continuationSeparator">
    <w:p w:rsidRDefault="006A6C18" w:rsidR="006A6C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54A" w:rsidP="001D62FA" w:rsidR="007235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354A" w:rsidR="007235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1184" w:rsidP="000F1184" w:rsidR="00AD287F">
    <w:pPr>
      <w:pStyle w:val="Zaglavlje"/>
      <w:jc w:val="center"/>
    </w:pPr>
    <w:r>
      <w:tab/>
      <w:t>2</w:t>
    </w:r>
    <w:r>
      <w:tab/>
      <w:t>St-417/15</w:t>
    </w:r>
  </w:p>
  <w:p w:rsidRDefault="0072354A" w:rsidP="001D62FA" w:rsidR="0072354A" w:rsidRPr="00F00759">
    <w:pPr>
      <w:pStyle w:val="Zaglavlje"/>
      <w:jc w:val="right"/>
      <w:rPr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1184" w:rsidR="000F118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21A35"/>
    <w:multiLevelType w:val="hybridMultilevel"/>
    <w:tmpl w:val="941A1FE4"/>
    <w:lvl w:tplc="C64867E8"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2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0E091C53"/>
    <w:multiLevelType w:val="hybridMultilevel"/>
    <w:tmpl w:val="7E6440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36C3B55"/>
    <w:multiLevelType w:val="hybridMultilevel"/>
    <w:tmpl w:val="222C40A4"/>
    <w:lvl w:tplc="D06429D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6">
    <w:nsid w:val="159364A5"/>
    <w:multiLevelType w:val="hybridMultilevel"/>
    <w:tmpl w:val="1D3E3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9116380"/>
    <w:multiLevelType w:val="hybridMultilevel"/>
    <w:tmpl w:val="0F2A0B3C"/>
    <w:lvl w:tplc="222A1476" w:ilvl="0">
      <w:start w:val="1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9">
    <w:nsid w:val="1E501917"/>
    <w:multiLevelType w:val="hybridMultilevel"/>
    <w:tmpl w:val="50D0AC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11D2095"/>
    <w:multiLevelType w:val="hybridMultilevel"/>
    <w:tmpl w:val="F1FE3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2F07FB7"/>
    <w:multiLevelType w:val="hybridMultilevel"/>
    <w:tmpl w:val="2402B88A"/>
    <w:lvl w:tplc="A0B00A94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2">
    <w:nsid w:val="23553EB7"/>
    <w:multiLevelType w:val="hybridMultilevel"/>
    <w:tmpl w:val="06EA8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2C52A2FE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4">
    <w:nsid w:val="324F3462"/>
    <w:multiLevelType w:val="hybridMultilevel"/>
    <w:tmpl w:val="DF0EC518"/>
    <w:lvl w:tplc="59D017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6">
    <w:nsid w:val="5B3C6068"/>
    <w:multiLevelType w:val="hybridMultilevel"/>
    <w:tmpl w:val="A972EF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5CE62AB9"/>
    <w:multiLevelType w:val="hybridMultilevel"/>
    <w:tmpl w:val="AA7845D8"/>
    <w:lvl w:tplc="443411C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20"/>
  </w:num>
  <w:num w:numId="4">
    <w:abstractNumId w:val="19"/>
  </w:num>
  <w:num w:numId="5">
    <w:abstractNumId w:val="17"/>
  </w:num>
  <w:num w:numId="6">
    <w:abstractNumId w:val="3"/>
  </w:num>
  <w:num w:numId="7">
    <w:abstractNumId w:val="13"/>
  </w:num>
  <w:num w:numId="8">
    <w:abstractNumId w:val="15"/>
  </w:num>
  <w:num w:numId="9">
    <w:abstractNumId w:val="7"/>
  </w:num>
  <w:num w:numId="10">
    <w:abstractNumId w:val="9"/>
  </w:num>
  <w:num w:numId="11">
    <w:abstractNumId w:val="6"/>
  </w:num>
  <w:num w:numId="12">
    <w:abstractNumId w:val="11"/>
  </w:num>
  <w:num w:numId="13">
    <w:abstractNumId w:val="8"/>
  </w:num>
  <w:num w:numId="14">
    <w:abstractNumId w:val="10"/>
  </w:num>
  <w:num w:numId="15">
    <w:abstractNumId w:val="12"/>
  </w:num>
  <w:num w:numId="16">
    <w:abstractNumId w:val="21"/>
  </w:num>
  <w:num w:numId="17">
    <w:abstractNumId w:val="4"/>
  </w:num>
  <w:num w:numId="18">
    <w:abstractNumId w:val="16"/>
  </w:num>
  <w:num w:numId="19">
    <w:abstractNumId w:val="5"/>
  </w:num>
  <w:num w:numId="20">
    <w:abstractNumId w:val="0"/>
  </w:num>
  <w:num w:numId="21">
    <w:abstractNumId w:val="14"/>
  </w:num>
  <w:num w:numId="22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3851"/>
    <w:rsid w:val="00011ABD"/>
    <w:rsid w:val="00055ADA"/>
    <w:rsid w:val="00074353"/>
    <w:rsid w:val="00075465"/>
    <w:rsid w:val="00090D1A"/>
    <w:rsid w:val="000974FD"/>
    <w:rsid w:val="000D4378"/>
    <w:rsid w:val="000F1184"/>
    <w:rsid w:val="00124F1E"/>
    <w:rsid w:val="00127213"/>
    <w:rsid w:val="001455C5"/>
    <w:rsid w:val="001504A0"/>
    <w:rsid w:val="00152DE3"/>
    <w:rsid w:val="00162DA3"/>
    <w:rsid w:val="00166D03"/>
    <w:rsid w:val="001D4A3C"/>
    <w:rsid w:val="001D62FA"/>
    <w:rsid w:val="001E5817"/>
    <w:rsid w:val="001E7045"/>
    <w:rsid w:val="002005FC"/>
    <w:rsid w:val="00253DBC"/>
    <w:rsid w:val="002723DA"/>
    <w:rsid w:val="002C4862"/>
    <w:rsid w:val="002F3CFB"/>
    <w:rsid w:val="00333828"/>
    <w:rsid w:val="00353607"/>
    <w:rsid w:val="00393AE5"/>
    <w:rsid w:val="003C7146"/>
    <w:rsid w:val="004069D8"/>
    <w:rsid w:val="0041163F"/>
    <w:rsid w:val="00412005"/>
    <w:rsid w:val="00432B49"/>
    <w:rsid w:val="00454923"/>
    <w:rsid w:val="00456AA5"/>
    <w:rsid w:val="004C20FB"/>
    <w:rsid w:val="004C2576"/>
    <w:rsid w:val="004C4430"/>
    <w:rsid w:val="004D0C8A"/>
    <w:rsid w:val="004E7D80"/>
    <w:rsid w:val="00514819"/>
    <w:rsid w:val="00527E30"/>
    <w:rsid w:val="005365F1"/>
    <w:rsid w:val="005D47EF"/>
    <w:rsid w:val="005F2F36"/>
    <w:rsid w:val="005F7B6E"/>
    <w:rsid w:val="00612D2B"/>
    <w:rsid w:val="006147B7"/>
    <w:rsid w:val="00635B8C"/>
    <w:rsid w:val="0064341B"/>
    <w:rsid w:val="00645CAB"/>
    <w:rsid w:val="0064607B"/>
    <w:rsid w:val="006544CC"/>
    <w:rsid w:val="006925D5"/>
    <w:rsid w:val="006A6C18"/>
    <w:rsid w:val="006D71AB"/>
    <w:rsid w:val="00707F4B"/>
    <w:rsid w:val="0072354A"/>
    <w:rsid w:val="007C77D9"/>
    <w:rsid w:val="007E2720"/>
    <w:rsid w:val="00810D75"/>
    <w:rsid w:val="008125CA"/>
    <w:rsid w:val="00874217"/>
    <w:rsid w:val="00891BE7"/>
    <w:rsid w:val="008B771F"/>
    <w:rsid w:val="008D2887"/>
    <w:rsid w:val="008D55E9"/>
    <w:rsid w:val="009263FF"/>
    <w:rsid w:val="00934AA8"/>
    <w:rsid w:val="00940B4E"/>
    <w:rsid w:val="009673AD"/>
    <w:rsid w:val="00987BE3"/>
    <w:rsid w:val="00995AC1"/>
    <w:rsid w:val="009B0B8B"/>
    <w:rsid w:val="009C0B71"/>
    <w:rsid w:val="00A1268B"/>
    <w:rsid w:val="00A2640F"/>
    <w:rsid w:val="00A427AF"/>
    <w:rsid w:val="00A5090C"/>
    <w:rsid w:val="00A777D8"/>
    <w:rsid w:val="00A8619E"/>
    <w:rsid w:val="00AA7DC9"/>
    <w:rsid w:val="00AB661F"/>
    <w:rsid w:val="00AD287F"/>
    <w:rsid w:val="00AF5F4B"/>
    <w:rsid w:val="00B37301"/>
    <w:rsid w:val="00B64B4F"/>
    <w:rsid w:val="00B70425"/>
    <w:rsid w:val="00B97B01"/>
    <w:rsid w:val="00BE09BD"/>
    <w:rsid w:val="00BF35E0"/>
    <w:rsid w:val="00C02E9D"/>
    <w:rsid w:val="00C31E51"/>
    <w:rsid w:val="00C36CBD"/>
    <w:rsid w:val="00C74C85"/>
    <w:rsid w:val="00CA019D"/>
    <w:rsid w:val="00CC1263"/>
    <w:rsid w:val="00CD714B"/>
    <w:rsid w:val="00D10B10"/>
    <w:rsid w:val="00D23FE1"/>
    <w:rsid w:val="00D319DF"/>
    <w:rsid w:val="00D47CBE"/>
    <w:rsid w:val="00D53E3B"/>
    <w:rsid w:val="00D544D5"/>
    <w:rsid w:val="00D73851"/>
    <w:rsid w:val="00D819ED"/>
    <w:rsid w:val="00DB4A97"/>
    <w:rsid w:val="00DF35F4"/>
    <w:rsid w:val="00E407A6"/>
    <w:rsid w:val="00E7389B"/>
    <w:rsid w:val="00EB4D7A"/>
    <w:rsid w:val="00EE1F77"/>
    <w:rsid w:val="00F70D4B"/>
    <w:rsid w:val="00FB205A"/>
    <w:rsid w:val="00FB6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hAnsi="Times New Roman" w:ascii="Times New Roman"/>
    </w:rPr>
  </w:style>
  <w:style w:styleId="Tekstbalonia" w:type="paragraph">
    <w:name w:val="Balloon Text"/>
    <w:basedOn w:val="Normal"/>
    <w:semiHidden/>
    <w:rsid w:val="0087421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1D62F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D62F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62FA"/>
  </w:style>
  <w:style w:styleId="Odlomakpopisa" w:type="paragraph">
    <w:name w:val="List Paragraph"/>
    <w:basedOn w:val="Normal"/>
    <w:uiPriority w:val="34"/>
    <w:qFormat/>
    <w:rsid w:val="00AA7DC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AD287F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1E581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E581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581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581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581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ascii="Times New Roman" w:hAnsi="Times New Roman"/>
    </w:rPr>
  </w:style>
  <w:style w:styleId="Tekstbalonia" w:type="paragraph">
    <w:name w:val="Balloon Text"/>
    <w:basedOn w:val="Normal"/>
    <w:semiHidden/>
    <w:rsid w:val="0087421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1D62F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D62F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62FA"/>
  </w:style>
  <w:style w:styleId="Odlomakpopisa" w:type="paragraph">
    <w:name w:val="List Paragraph"/>
    <w:basedOn w:val="Normal"/>
    <w:uiPriority w:val="34"/>
    <w:qFormat/>
    <w:rsid w:val="00AA7DC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AD287F"/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1E581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E581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581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581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581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2017.</izvorni_sadrzaj>
    <derivirana_varijabla naziv="DomainObject.DatumDonosenjaOdluke_1">17.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St-417/2015-140</izvorni_sadrzaj>
    <derivirana_varijabla naziv="DomainObject.Oznaka_1">St-417/2015-140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</izvorni_sadrzaj>
    <derivirana_varijabla naziv="DomainObject.Predmet.Broj_1">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2015.</izvorni_sadrzaj>
    <derivirana_varijabla naziv="DomainObject.Predmet.DatumOsnivanja_1">12.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St-417/2015</izvorni_sadrzaj>
    <derivirana_varijabla naziv="DomainObject.Predmet.OznakaBroj_1">St-417/2015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GEOTEHNIKA - INŽENJERING d.o.o.</izvorni_sadrzaj>
    <derivirana_varijabla naziv="DomainObject.Predmet.ProtustrankaFormated_1">  GEOTEHNIKA - INŽENJERING d.o.o.</derivirana_varijabla>
  </DomainObject.Predmet.ProtustrankaFormated>
  <DomainObject.Predmet.ProtustrankaFormatedOIB>
    <izvorni_sadrzaj>  GEOTEHNIKA - INŽENJERING d.o.o., OIB 44124262642</izvorni_sadrzaj>
    <derivirana_varijabla naziv="DomainObject.Predmet.ProtustrankaFormatedOIB_1">  GEOTEHNIKA - INŽENJERING d.o.o., OIB 44124262642</derivirana_varijabla>
  </DomainObject.Predmet.ProtustrankaFormatedOIB>
  <DomainObject.Predmet.ProtustrankaFormatedWithAdress>
    <izvorni_sadrzaj> GEOTEHNIKA - INŽENJERING d.o.o., Gradišćanska 26, 10000 Zagreb</izvorni_sadrzaj>
    <derivirana_varijabla naziv="DomainObject.Predmet.ProtustrankaFormatedWithAdress_1"> GEOTEHNIKA - INŽENJERING d.o.o., Gradišćanska 26, 10000 Zagreb</derivirana_varijabla>
  </DomainObject.Predmet.ProtustrankaFormatedWithAdress>
  <DomainObject.Predmet.ProtustrankaFormatedWithAdressOIB>
    <izvorni_sadrzaj> GEOTEHNIKA - INŽENJERING d.o.o., OIB 44124262642, Gradišćanska 26, 10000 Zagreb</izvorni_sadrzaj>
    <derivirana_varijabla naziv="DomainObject.Predmet.ProtustrankaFormatedWithAdressOIB_1"> GEOTEHNIKA - INŽENJERING d.o.o., OIB 44124262642, Gradišćanska 26, 10000 Zagreb</derivirana_varijabla>
  </DomainObject.Predmet.ProtustrankaFormatedWithAdressOIB>
  <DomainObject.Predmet.ProtustrankaWithAdress>
    <izvorni_sadrzaj>GEOTEHNIKA - INŽENJERING d.o.o. Gradišćanska 26, 10000 Zagreb</izvorni_sadrzaj>
    <derivirana_varijabla naziv="DomainObject.Predmet.ProtustrankaWithAdress_1">GEOTEHNIKA - INŽENJERING d.o.o. Gradišćanska 26, 10000 Zagreb</derivirana_varijabla>
  </DomainObject.Predmet.ProtustrankaWithAdress>
  <DomainObject.Predmet.ProtustrankaWithAdressOIB>
    <izvorni_sadrzaj>GEOTEHNIKA - INŽENJERING d.o.o., OIB 44124262642, Gradišćanska 26, 10000 Zagreb</izvorni_sadrzaj>
    <derivirana_varijabla naziv="DomainObject.Predmet.ProtustrankaWithAdressOIB_1">GEOTEHNIKA - INŽENJERING d.o.o., OIB 44124262642, Gradišćanska 26, 10000 Zagreb</derivirana_varijabla>
  </DomainObject.Predmet.ProtustrankaWithAdressOIB>
  <DomainObject.Predmet.ProtustrankaNazivFormated>
    <izvorni_sadrzaj>GEOTEHNIKA - INŽENJERING d.o.o.</izvorni_sadrzaj>
    <derivirana_varijabla naziv="DomainObject.Predmet.ProtustrankaNazivFormated_1">GEOTEHNIKA - INŽENJERING d.o.o.</derivirana_varijabla>
  </DomainObject.Predmet.ProtustrankaNazivFormated>
  <DomainObject.Predmet.ProtustrankaNazivFormatedOIB>
    <izvorni_sadrzaj>GEOTEHNIKA - INŽENJERING d.o.o., OIB 44124262642</izvorni_sadrzaj>
    <derivirana_varijabla naziv="DomainObject.Predmet.ProtustrankaNazivFormatedOIB_1">GEOTEHNIKA - INŽENJERING d.o.o., OIB 44124262642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GEOTEHNIKA - INŽENJERING d.o.o.; Zavod za vještačenje, profesionalnu rehabilitaciju i zapošljavanje osoba s invaliditetom; Ivan Kovač; MAGNUS TRANS d.o.o. za prijevoz i trgovinu; Igh Mostar d.o.o.; MONTMONTAŽA-OPREMA društvo s ograničenom odgovornošću za izvođenje investicijskih radova; MAR-MAR d.o.o. za proizvodnju, trgovinu i usluge</izvorni_sadrzaj>
    <derivirana_varijabla naziv="DomainObject.Predmet.StrankaFormated_1">  GEOTEHNIKA - INŽENJERING d.o.o.; Zavod za vještačenje, profesionalnu rehabilitaciju i zapošljavanje osoba s invaliditetom; Ivan Kovač; MAGNUS TRANS d.o.o. za prijevoz i trgovinu; Igh Mostar d.o.o.; MONTMONTAŽA-OPREMA društvo s ograničenom odgovornošću za izvođenje investicijskih radova; MAR-MAR d.o.o. za proizvodnju, trgovinu i usluge</derivirana_varijabla>
  </DomainObject.Predmet.StrankaFormated>
  <DomainObject.Predmet.StrankaFormatedOIB>
    <izvorni_sadrzaj>  GEOTEHNIKA - INŽENJERING d.o.o., OIB 44124262642; Zavod za vještačenje, profesionalnu rehabilitaciju i zapošljavanje osoba s invaliditetom, OIB 20502470829; Ivan Kovač; MAGNUS TRANS d.o.o. za prijevoz i trgovinu, OIB 82468393068; Igh Mostar d.o.o., OIB ; MONTMONTAŽA-OPREMA društvo s ograničenom odgovornošću za izvođenje investicijskih radova, OIB 06544535948; MAR-MAR d.o.o. za proizvodnju, trgovinu i usluge, OIB 69794795650</izvorni_sadrzaj>
    <derivirana_varijabla naziv="DomainObject.Predmet.StrankaFormatedOIB_1">  GEOTEHNIKA - INŽENJERING d.o.o., OIB 44124262642; Zavod za vještačenje, profesionalnu rehabilitaciju i zapošljavanje osoba s invaliditetom, OIB 20502470829; Ivan Kovač; MAGNUS TRANS d.o.o. za prijevoz i trgovinu, OIB 82468393068; Igh Mostar d.o.o., OIB ; MONTMONTAŽA-OPREMA društvo s ograničenom odgovornošću za izvođenje investicijskih radova, OIB 06544535948; MAR-MAR d.o.o. za proizvodnju, trgovinu i usluge, OIB 69794795650</derivirana_varijabla>
  </DomainObject.Predmet.StrankaFormatedOIB>
  <DomainObject.Predmet.StrankaFormatedWithAdress>
    <izvorni_sadrzaj> GEOTEHNIKA - INŽENJERING d.o.o., Gradišćanska 26, 10000 Zagreb; Zavod za vještačenje, profesionalnu rehabilitaciju i zapošljavanje osoba s invaliditetom, Antuna Mihanovića 3, 10000 Zagreb; Ivan Kovač; MAGNUS TRANS d.o.o. za prijevoz i trgovinu, Selska cesta 90 C , 10000 Zagreb; Igh Mostar d.o.o., Bišće polje BB, 88000 Mostar; MONTMONTAŽA-OPREMA društvo s ograničenom odgovornošću za izvođenje investicijskih radova, Samoborska cesta 145, 10000 Zagreb; MAR-MAR d.o.o. za proizvodnju, trgovinu i usluge, Buzin, Buzinski prilaz 21, 10000 Zagreb</izvorni_sadrzaj>
    <derivirana_varijabla naziv="DomainObject.Predmet.StrankaFormatedWithAdress_1"> GEOTEHNIKA - INŽENJERING d.o.o., Gradišćanska 26, 10000 Zagreb; Zavod za vještačenje, profesionalnu rehabilitaciju i zapošljavanje osoba s invaliditetom, Antuna Mihanovića 3, 10000 Zagreb; Ivan Kovač; MAGNUS TRANS d.o.o. za prijevoz i trgovinu, Selska cesta 90 C , 10000 Zagreb; Igh Mostar d.o.o., Bišće polje BB, 88000 Mostar; MONTMONTAŽA-OPREMA društvo s ograničenom odgovornošću za izvođenje investicijskih radova, Samoborska cesta 145, 10000 Zagreb; MAR-MAR d.o.o. za proizvodnju, trgovinu i usluge, Buzin, Buzinski prilaz 21, 10000 Zagreb</derivirana_varijabla>
  </DomainObject.Predmet.StrankaFormatedWithAdress>
  <DomainObject.Predmet.StrankaFormatedWithAdressOIB>
    <izvorni_sadrzaj> GEOTEHNIKA - INŽENJERING d.o.o., OIB 44124262642, Gradišćanska 26, 10000 Zagreb; Zavod za vještačenje, profesionalnu rehabilitaciju i zapošljavanje osoba s invaliditetom, OIB 20502470829, Antuna Mihanovića 3, 10000 Zagreb; Ivan Kovač; MAGNUS TRANS d.o.o. za prijevoz i trgovinu, OIB 82468393068, Selska cesta 90 C , 10000 Zagreb; Igh Mostar d.o.o., OIB , Bišće polje BB, 88000 Mostar; MONTMONTAŽA-OPREMA društvo s ograničenom odgovornošću za izvođenje investicijskih radova, OIB 06544535948, Samoborska cesta 145, 10000 Zagreb; MAR-MAR d.o.o. za proizvodnju, trgovinu i usluge, OIB 69794795650, Buzin, Buzinski prilaz 21, 10000 Zagreb</izvorni_sadrzaj>
    <derivirana_varijabla naziv="DomainObject.Predmet.StrankaFormatedWithAdressOIB_1"> GEOTEHNIKA - INŽENJERING d.o.o., OIB 44124262642, Gradišćanska 26, 10000 Zagreb; Zavod za vještačenje, profesionalnu rehabilitaciju i zapošljavanje osoba s invaliditetom, OIB 20502470829, Antuna Mihanovića 3, 10000 Zagreb; Ivan Kovač; MAGNUS TRANS d.o.o. za prijevoz i trgovinu, OIB 82468393068, Selska cesta 90 C , 10000 Zagreb; Igh Mostar d.o.o., OIB , Bišće polje BB, 88000 Mostar; MONTMONTAŽA-OPREMA društvo s ograničenom odgovornošću za izvođenje investicijskih radova, OIB 06544535948, Samoborska cesta 145, 10000 Zagreb; MAR-MAR d.o.o. za proizvodnju, trgovinu i usluge, OIB 69794795650, Buzin, Buzinski prilaz 21, 10000 Zagreb</derivirana_varijabla>
  </DomainObject.Predmet.StrankaFormatedWithAdressOIB>
  <DomainObject.Predmet.StrankaWithAdress>
    <izvorni_sadrzaj>GEOTEHNIKA - INŽENJERING d.o.o. Gradišćanska 26,10000 Zagreb,Zavod za vještačenje, profesionalnu rehabilitaciju i zapošljavanje osoba s invaliditetom Antuna Mihanovića 3,10000 Zagreb,Ivan Kovač ,MAGNUS TRANS d.o.o. za prijevoz i trgovinu Selska cesta 90 C ,10000 Zagreb,Igh Mostar d.o.o. Bišće polje BB,88000 Mostar,MONTMONTAŽA-OPREMA društvo s ograničenom odgovornošću za izvođenje investicijskih radova Samoborska cesta 145,10000 Zagreb,MAR-MAR d.o.o. za proizvodnju, trgovinu i usluge Buzin, Buzinski prilaz 21,10000 Zagreb</izvorni_sadrzaj>
    <derivirana_varijabla naziv="DomainObject.Predmet.StrankaWithAdress_1">GEOTEHNIKA - INŽENJERING d.o.o. Gradišćanska 26,10000 Zagreb,Zavod za vještačenje, profesionalnu rehabilitaciju i zapošljavanje osoba s invaliditetom Antuna Mihanovića 3,10000 Zagreb,Ivan Kovač ,MAGNUS TRANS d.o.o. za prijevoz i trgovinu Selska cesta 90 C ,10000 Zagreb,Igh Mostar d.o.o. Bišće polje BB,88000 Mostar,MONTMONTAŽA-OPREMA društvo s ograničenom odgovornošću za izvođenje investicijskih radova Samoborska cesta 145,10000 Zagreb,MAR-MAR d.o.o. za proizvodnju, trgovinu i usluge Buzin, Buzinski prilaz 21,10000 Zagreb</derivirana_varijabla>
  </DomainObject.Predmet.StrankaWithAdress>
  <DomainObject.Predmet.StrankaWithAdressOIB>
    <izvorni_sadrzaj>GEOTEHNIKA - INŽENJERING d.o.o., OIB 44124262642, Gradišćanska 26,10000 Zagreb,Zavod za vještačenje, profesionalnu rehabilitaciju i zapošljavanje osoba s invaliditetom, OIB 20502470829, Antuna Mihanovića 3,10000 Zagreb,Ivan Kovač,MAGNUS TRANS d.o.o. za prijevoz i trgovinu, OIB 82468393068, Selska cesta 90 C ,10000 Zagreb,Igh Mostar d.o.o., OIB , Bišće polje BB,88000 Mostar,MONTMONTAŽA-OPREMA društvo s ograničenom odgovornošću za izvođenje investicijskih radova, OIB 06544535948, Samoborska cesta 145,10000 Zagreb,MAR-MAR d.o.o. za proizvodnju, trgovinu i usluge, OIB 69794795650, Buzin, Buzinski prilaz 21,10000 Zagreb</izvorni_sadrzaj>
    <derivirana_varijabla naziv="DomainObject.Predmet.StrankaWithAdressOIB_1">GEOTEHNIKA - INŽENJERING d.o.o., OIB 44124262642, Gradišćanska 26,10000 Zagreb,Zavod za vještačenje, profesionalnu rehabilitaciju i zapošljavanje osoba s invaliditetom, OIB 20502470829, Antuna Mihanovića 3,10000 Zagreb,Ivan Kovač,MAGNUS TRANS d.o.o. za prijevoz i trgovinu, OIB 82468393068, Selska cesta 90 C ,10000 Zagreb,Igh Mostar d.o.o., OIB , Bišće polje BB,88000 Mostar,MONTMONTAŽA-OPREMA društvo s ograničenom odgovornošću za izvođenje investicijskih radova, OIB 06544535948, Samoborska cesta 145,10000 Zagreb,MAR-MAR d.o.o. za proizvodnju, trgovinu i usluge, OIB 69794795650, Buzin, Buzinski prilaz 21,10000 Zagreb</derivirana_varijabla>
  </DomainObject.Predmet.StrankaWithAdressOIB>
  <DomainObject.Predmet.StrankaNazivFormated>
    <izvorni_sadrzaj>GEOTEHNIKA - INŽENJERING d.o.o.,Zavod za vještačenje, profesionalnu rehabilitaciju i zapošljavanje osoba s invaliditetom,Ivan Kovač,MAGNUS TRANS d.o.o. za prijevoz i trgovinu,Igh Mostar d.o.o.,MONTMONTAŽA-OPREMA društvo s ograničenom odgovornošću za izvođenje investicijskih radova,MAR-MAR d.o.o. za proizvodnju, trgovinu i usluge</izvorni_sadrzaj>
    <derivirana_varijabla naziv="DomainObject.Predmet.StrankaNazivFormated_1">GEOTEHNIKA - INŽENJERING d.o.o.,Zavod za vještačenje, profesionalnu rehabilitaciju i zapošljavanje osoba s invaliditetom,Ivan Kovač,MAGNUS TRANS d.o.o. za prijevoz i trgovinu,Igh Mostar d.o.o.,MONTMONTAŽA-OPREMA društvo s ograničenom odgovornošću za izvođenje investicijskih radova,MAR-MAR d.o.o. za proizvodnju, trgovinu i usluge</derivirana_varijabla>
  </DomainObject.Predmet.StrankaNazivFormated>
  <DomainObject.Predmet.StrankaNazivFormatedOIB>
    <izvorni_sadrzaj>GEOTEHNIKA - INŽENJERING d.o.o., OIB 44124262642,Zavod za vještačenje, profesionalnu rehabilitaciju i zapošljavanje osoba s invaliditetom, OIB 20502470829,Ivan Kovač,MAGNUS TRANS d.o.o. za prijevoz i trgovinu, OIB 82468393068,Igh Mostar d.o.o., OIB ,MONTMONTAŽA-OPREMA društvo s ograničenom odgovornošću za izvođenje investicijskih radova, OIB 06544535948,MAR-MAR d.o.o. za proizvodnju, trgovinu i usluge, OIB 69794795650</izvorni_sadrzaj>
    <derivirana_varijabla naziv="DomainObject.Predmet.StrankaNazivFormatedOIB_1">GEOTEHNIKA - INŽENJERING d.o.o., OIB 44124262642,Zavod za vještačenje, profesionalnu rehabilitaciju i zapošljavanje osoba s invaliditetom, OIB 20502470829,Ivan Kovač,MAGNUS TRANS d.o.o. za prijevoz i trgovinu, OIB 82468393068,Igh Mostar d.o.o., OIB ,MONTMONTAŽA-OPREMA društvo s ograničenom odgovornošću za izvođenje investicijskih radova, OIB 06544535948,MAR-MAR d.o.o. za proizvodnju, trgovinu i usluge, OIB 69794795650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GEOTEHNIKA - INŽENJERING d.o.o.</item>
      <item>Zavod za vještačenje, profesionalnu rehabilitaciju i zapošljavanje osoba s invaliditetom</item>
      <item>Ivan Kovač</item>
      <item>MAGNUS TRANS d.o.o. za prijevoz i trgovinu</item>
      <item>Igh Mostar d.o.o.</item>
      <item>MONTMONTAŽA-OPREMA društvo s ograničenom odgovornošću za izvođenje investicijskih radova</item>
      <item>MAR-MAR d.o.o. za proizvodnju, trgovinu i usluge</item>
    </izvorni_sadrzaj>
    <derivirana_varijabla naziv="DomainObject.Predmet.StrankaListFormated_1">
      <item>GEOTEHNIKA - INŽENJERING d.o.o.</item>
      <item>Zavod za vještačenje, profesionalnu rehabilitaciju i zapošljavanje osoba s invaliditetom</item>
      <item>Ivan Kovač</item>
      <item>MAGNUS TRANS d.o.o. za prijevoz i trgovinu</item>
      <item>Igh Mostar d.o.o.</item>
      <item>MONTMONTAŽA-OPREMA društvo s ograničenom odgovornošću za izvođenje investicijskih radova</item>
      <item>MAR-MAR d.o.o. za proizvodnju, trgovinu i usluge</item>
    </derivirana_varijabla>
  </DomainObject.Predmet.StrankaListFormated>
  <DomainObject.Predmet.StrankaListFormatedOIB>
    <izvorni_sadrzaj>
      <item>GEOTEHNIKA - INŽENJERING d.o.o., OIB 44124262642</item>
      <item>Zavod za vještačenje, profesionalnu rehabilitaciju i zapošljavanje osoba s invaliditetom, OIB 20502470829</item>
      <item>Ivan Kovač</item>
      <item>MAGNUS TRANS d.o.o. za prijevoz i trgovinu, OIB 82468393068</item>
      <item>Igh Mostar d.o.o., OIB </item>
      <item>MONTMONTAŽA-OPREMA društvo s ograničenom odgovornošću za izvođenje investicijskih radova, OIB 06544535948</item>
      <item>MAR-MAR d.o.o. za proizvodnju, trgovinu i usluge, OIB 69794795650</item>
    </izvorni_sadrzaj>
    <derivirana_varijabla naziv="DomainObject.Predmet.StrankaListFormatedOIB_1">
      <item>GEOTEHNIKA - INŽENJERING d.o.o., OIB 44124262642</item>
      <item>Zavod za vještačenje, profesionalnu rehabilitaciju i zapošljavanje osoba s invaliditetom, OIB 20502470829</item>
      <item>Ivan Kovač</item>
      <item>MAGNUS TRANS d.o.o. za prijevoz i trgovinu, OIB 82468393068</item>
      <item>Igh Mostar d.o.o., OIB </item>
      <item>MONTMONTAŽA-OPREMA društvo s ograničenom odgovornošću za izvođenje investicijskih radova, OIB 06544535948</item>
      <item>MAR-MAR d.o.o. za proizvodnju, trgovinu i usluge, OIB 69794795650</item>
    </derivirana_varijabla>
  </DomainObject.Predmet.StrankaListFormatedOIB>
  <DomainObject.Predmet.StrankaListFormatedWithAdress>
    <izvorni_sadrzaj>
      <item>GEOTEHNIKA - INŽENJERING d.o.o., Gradišćanska 26, 10000 Zagreb</item>
      <item>Zavod za vještačenje, profesionalnu rehabilitaciju i zapošljavanje osoba s invaliditetom, Antuna Mihanovića 3, 10000 Zagreb</item>
      <item>Ivan Kovač</item>
      <item>MAGNUS TRANS d.o.o. za prijevoz i trgovinu, Selska cesta 90 C , 10000 Zagreb</item>
      <item>Igh Mostar d.o.o., Bišće polje BB, 88000 Mostar</item>
      <item>MONTMONTAŽA-OPREMA društvo s ograničenom odgovornošću za izvođenje investicijskih radova, Samoborska cesta 145, 10000 Zagreb</item>
      <item>MAR-MAR d.o.o. za proizvodnju, trgovinu i usluge, Buzin, Buzinski prilaz 21, 10000 Zagreb</item>
    </izvorni_sadrzaj>
    <derivirana_varijabla naziv="DomainObject.Predmet.StrankaListFormatedWithAdress_1">
      <item>GEOTEHNIKA - INŽENJERING d.o.o., Gradišćanska 26, 10000 Zagreb</item>
      <item>Zavod za vještačenje, profesionalnu rehabilitaciju i zapošljavanje osoba s invaliditetom, Antuna Mihanovića 3, 10000 Zagreb</item>
      <item>Ivan Kovač</item>
      <item>MAGNUS TRANS d.o.o. za prijevoz i trgovinu, Selska cesta 90 C , 10000 Zagreb</item>
      <item>Igh Mostar d.o.o., Bišće polje BB, 88000 Mostar</item>
      <item>MONTMONTAŽA-OPREMA društvo s ograničenom odgovornošću za izvođenje investicijskih radova, Samoborska cesta 145, 10000 Zagreb</item>
      <item>MAR-MAR d.o.o. za proizvodnju, trgovinu i usluge, Buzin, Buzinski prilaz 21, 10000 Zagreb</item>
    </derivirana_varijabla>
  </DomainObject.Predmet.StrankaListFormatedWithAdress>
  <DomainObject.Predmet.StrankaListFormatedWithAdressOIB>
    <izvorni_sadrzaj>
      <item>GEOTEHNIKA - INŽENJERING d.o.o., OIB 44124262642, Gradišćanska 26, 10000 Zagreb</item>
      <item>Zavod za vještačenje, profesionalnu rehabilitaciju i zapošljavanje osoba s invaliditetom, OIB 20502470829, Antuna Mihanovića 3, 10000 Zagreb</item>
      <item>Ivan Kovač</item>
      <item>MAGNUS TRANS d.o.o. za prijevoz i trgovinu, OIB 82468393068, Selska cesta 90 C , 10000 Zagreb</item>
      <item>Igh Mostar d.o.o., OIB , Bišće polje BB, 88000 Mostar</item>
      <item>MONTMONTAŽA-OPREMA društvo s ograničenom odgovornošću za izvođenje investicijskih radova, OIB 06544535948, Samoborska cesta 145, 10000 Zagreb</item>
      <item>MAR-MAR d.o.o. za proizvodnju, trgovinu i usluge, OIB 69794795650, Buzin, Buzinski prilaz 21, 10000 Zagreb</item>
    </izvorni_sadrzaj>
    <derivirana_varijabla naziv="DomainObject.Predmet.StrankaListFormatedWithAdressOIB_1">
      <item>GEOTEHNIKA - INŽENJERING d.o.o., OIB 44124262642, Gradišćanska 26, 10000 Zagreb</item>
      <item>Zavod za vještačenje, profesionalnu rehabilitaciju i zapošljavanje osoba s invaliditetom, OIB 20502470829, Antuna Mihanovića 3, 10000 Zagreb</item>
      <item>Ivan Kovač</item>
      <item>MAGNUS TRANS d.o.o. za prijevoz i trgovinu, OIB 82468393068, Selska cesta 90 C , 10000 Zagreb</item>
      <item>Igh Mostar d.o.o., OIB , Bišće polje BB, 88000 Mostar</item>
      <item>MONTMONTAŽA-OPREMA društvo s ograničenom odgovornošću za izvođenje investicijskih radova, OIB 06544535948, Samoborska cesta 145, 10000 Zagreb</item>
      <item>MAR-MAR d.o.o. za proizvodnju, trgovinu i usluge, OIB 69794795650, Buzin, Buzinski prilaz 21, 10000 Zagreb</item>
    </derivirana_varijabla>
  </DomainObject.Predmet.StrankaListFormatedWithAdressOIB>
  <DomainObject.Predmet.StrankaListNazivFormated>
    <izvorni_sadrzaj>
      <item>GEOTEHNIKA - INŽENJERING d.o.o.</item>
      <item>Zavod za vještačenje, profesionalnu rehabilitaciju i zapošljavanje osoba s invaliditetom</item>
      <item>Ivan Kovač</item>
      <item>MAGNUS TRANS d.o.o. za prijevoz i trgovinu</item>
      <item>Igh Mostar d.o.o.</item>
      <item>MONTMONTAŽA-OPREMA društvo s ograničenom odgovornošću za izvođenje investicijskih radova</item>
      <item>MAR-MAR d.o.o. za proizvodnju, trgovinu i usluge</item>
    </izvorni_sadrzaj>
    <derivirana_varijabla naziv="DomainObject.Predmet.StrankaListNazivFormated_1">
      <item>GEOTEHNIKA - INŽENJERING d.o.o.</item>
      <item>Zavod za vještačenje, profesionalnu rehabilitaciju i zapošljavanje osoba s invaliditetom</item>
      <item>Ivan Kovač</item>
      <item>MAGNUS TRANS d.o.o. za prijevoz i trgovinu</item>
      <item>Igh Mostar d.o.o.</item>
      <item>MONTMONTAŽA-OPREMA društvo s ograničenom odgovornošću za izvođenje investicijskih radova</item>
      <item>MAR-MAR d.o.o. za proizvodnju, trgovinu i usluge</item>
    </derivirana_varijabla>
  </DomainObject.Predmet.StrankaListNazivFormated>
  <DomainObject.Predmet.StrankaListNazivFormatedOIB>
    <izvorni_sadrzaj>
      <item>GEOTEHNIKA - INŽENJERING d.o.o., OIB 44124262642</item>
      <item>Zavod za vještačenje, profesionalnu rehabilitaciju i zapošljavanje osoba s invaliditetom, OIB 20502470829</item>
      <item>Ivan Kovač</item>
      <item>MAGNUS TRANS d.o.o. za prijevoz i trgovinu, OIB 82468393068</item>
      <item>Igh Mostar d.o.o., OIB </item>
      <item>MONTMONTAŽA-OPREMA društvo s ograničenom odgovornošću za izvođenje investicijskih radova, OIB 06544535948</item>
      <item>MAR-MAR d.o.o. za proizvodnju, trgovinu i usluge, OIB 69794795650</item>
    </izvorni_sadrzaj>
    <derivirana_varijabla naziv="DomainObject.Predmet.StrankaListNazivFormatedOIB_1">
      <item>GEOTEHNIKA - INŽENJERING d.o.o., OIB 44124262642</item>
      <item>Zavod za vještačenje, profesionalnu rehabilitaciju i zapošljavanje osoba s invaliditetom, OIB 20502470829</item>
      <item>Ivan Kovač</item>
      <item>MAGNUS TRANS d.o.o. za prijevoz i trgovinu, OIB 82468393068</item>
      <item>Igh Mostar d.o.o., OIB </item>
      <item>MONTMONTAŽA-OPREMA društvo s ograničenom odgovornošću za izvođenje investicijskih radova, OIB 06544535948</item>
      <item>MAR-MAR d.o.o. za proizvodnju, trgovinu i usluge, OIB 69794795650</item>
    </derivirana_varijabla>
  </DomainObject.Predmet.StrankaListNazivFormatedOIB>
  <DomainObject.Predmet.ProtuStrankaListFormated>
    <izvorni_sadrzaj>
      <item>GEOTEHNIKA - INŽENJERING d.o.o.</item>
    </izvorni_sadrzaj>
    <derivirana_varijabla naziv="DomainObject.Predmet.ProtuStrankaListFormated_1">
      <item>GEOTEHNIKA - INŽENJERING d.o.o.</item>
    </derivirana_varijabla>
  </DomainObject.Predmet.ProtuStrankaListFormated>
  <DomainObject.Predmet.ProtuStrankaListFormatedOIB>
    <izvorni_sadrzaj>
      <item>GEOTEHNIKA - INŽENJERING d.o.o., OIB 44124262642</item>
    </izvorni_sadrzaj>
    <derivirana_varijabla naziv="DomainObject.Predmet.ProtuStrankaListFormatedOIB_1">
      <item>GEOTEHNIKA - INŽENJERING d.o.o., OIB 44124262642</item>
    </derivirana_varijabla>
  </DomainObject.Predmet.ProtuStrankaListFormatedOIB>
  <DomainObject.Predmet.ProtuStrankaListFormatedWithAdress>
    <izvorni_sadrzaj>
      <item>GEOTEHNIKA - INŽENJERING d.o.o., Gradišćanska 26, 10000 Zagreb</item>
    </izvorni_sadrzaj>
    <derivirana_varijabla naziv="DomainObject.Predmet.ProtuStrankaListFormatedWithAdress_1">
      <item>GEOTEHNIKA - INŽENJERING d.o.o., Gradišćanska 26, 10000 Zagreb</item>
    </derivirana_varijabla>
  </DomainObject.Predmet.ProtuStrankaListFormatedWithAdress>
  <DomainObject.Predmet.ProtuStrankaListFormatedWithAdressOIB>
    <izvorni_sadrzaj>
      <item>GEOTEHNIKA - INŽENJERING d.o.o., OIB 44124262642, Gradišćanska 26, 10000 Zagreb</item>
    </izvorni_sadrzaj>
    <derivirana_varijabla naziv="DomainObject.Predmet.ProtuStrankaListFormatedWithAdressOIB_1">
      <item>GEOTEHNIKA - INŽENJERING d.o.o., OIB 44124262642, Gradišćanska 26, 10000 Zagreb</item>
    </derivirana_varijabla>
  </DomainObject.Predmet.ProtuStrankaListFormatedWithAdressOIB>
  <DomainObject.Predmet.ProtuStrankaListNazivFormated>
    <izvorni_sadrzaj>
      <item>GEOTEHNIKA - INŽENJERING d.o.o.</item>
    </izvorni_sadrzaj>
    <derivirana_varijabla naziv="DomainObject.Predmet.ProtuStrankaListNazivFormated_1">
      <item>GEOTEHNIKA - INŽENJERING d.o.o.</item>
    </derivirana_varijabla>
  </DomainObject.Predmet.ProtuStrankaListNazivFormated>
  <DomainObject.Predmet.ProtuStrankaListNazivFormatedOIB>
    <izvorni_sadrzaj>
      <item>GEOTEHNIKA - INŽENJERING d.o.o., OIB 44124262642</item>
    </izvorni_sadrzaj>
    <derivirana_varijabla naziv="DomainObject.Predmet.ProtuStrankaListNazivFormatedOIB_1">
      <item>GEOTEHNIKA - INŽENJERING d.o.o., OIB 44124262642</item>
    </derivirana_varijabla>
  </DomainObject.Predmet.ProtuStrankaListNazivFormatedOIB>
  <DomainObject.Predmet.OstaliListFormated>
    <izvorni_sadrzaj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  <item>Vlatko Krajnović</item>
      <item>Vedran Krajnović</item>
      <item>Zvonko Fišer</item>
    </izvorni_sadrzaj>
    <derivirana_varijabla naziv="DomainObject.Predmet.OstaliListFormated_1"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  <item>Vlatko Krajnović</item>
      <item>Vedran Krajnović</item>
      <item>Zvonko Fišer</item>
    </derivirana_varijabla>
  </DomainObject.Predmet.OstaliListFormated>
  <DomainObject.Predmet.OstaliListFormatedOIB>
    <izvorni_sadrzaj>
      <item>GORDAN ČELIKOVIĆ</item>
      <item>IVAN KRSTANOVIĆ</item>
      <item>Davorka Huljev, OIB 34743014377</item>
      <item>Dubravko Antonić, OIB 92781625528</item>
      <item>Stjepan Bilić, OIB 01085232535</item>
      <item>Josip Bilonić, OIB 48206131453</item>
      <item>Marko Bjelajac, OIB 03572886385</item>
      <item>Damir Blažinović, OIB 54228238529</item>
      <item>Ivan Brkić, OIB 36145912288</item>
      <item>Marinko Brkić, OIB 04900687543</item>
      <item>Dražen Car, OIB 78763799516</item>
      <item>Gordan Čeliković, OIB 91346275353</item>
      <item>Marinko Čolak, OIB 43924160222</item>
      <item>Ioan Darie, OIB 86457593623</item>
      <item>Velimir Dejanović, OIB 15359050296</item>
      <item>Irena Držaić, OIB 13313590208</item>
      <item>Anto Džalto, OIB 32218075217</item>
      <item>Ivan Džalto, OIB 81761619819</item>
      <item>Jure Džalto, OIB 30890923159</item>
      <item>Vedran Džalto, OIB 15850032354</item>
      <item>Ivan Erdelja, OIB 68527001750</item>
      <item>Ivan Farkaš, OIB 11262369181</item>
      <item>Branislav Filipović, OIB 81167862221</item>
      <item>Ivan Gereci, OIB 88962988662</item>
      <item>Zlatko Grepo, OIB 39526623368</item>
      <item>Tomislav Grepo, OIB 40986687180</item>
      <item>Tomislav Gudelj, OIB 13054333296</item>
      <item>Bojan Horvat, OIB 92393650679</item>
      <item>Josip Horvat, OIB 24439125142</item>
      <item>Viktor Horvat, OIB 28768985379</item>
      <item>Mato Ivandić, OIB 77136564688</item>
      <item>Mato Ivandić, OIB 77136564688</item>
      <item>Miljenko Ivanušec, OIB 24353874744</item>
      <item>Mato Jeličić, OIB 69436403725</item>
      <item>Zlatko Jembrih, OIB 34742636426</item>
      <item>Tado Jukić, OIB 52548758185</item>
      <item>Franjo Jurić, OIB 40993775827</item>
      <item>Luka Kandić, OIB 77474096954</item>
      <item>Zvonimir Kaniški, OIB 36556804137</item>
      <item>Danijela Karadža, OIB 65070174340</item>
      <item>Damir Katačić, OIB 26308235284</item>
      <item>Matija Komljenović, OIB 60950406105</item>
      <item>Ivica Krasko, OIB 97869477343</item>
      <item>Nedeljko Krbot, OIB 94557819780</item>
      <item>Branko Kršak, OIB 91751500788</item>
      <item>Andjelko Kvesić, OIB 41803507944</item>
      <item>Anto Lončar, OIB 24664216966</item>
      <item>Ivan Magaš, OIB 38561061351</item>
      <item>Krešimir Majdak, OIB 99032133739</item>
      <item>Ivica Marasović, OIB 01549404409</item>
      <item>Ante Matešić, OIB 40184613069</item>
      <item>Slavko Miloš, OIB 00667656692</item>
      <item>Stjepan Nikolić, OIB 94908627843</item>
      <item>Zdenek Opolzer, OIB 82055885044</item>
      <item>Mato Pačarić, OIB 28682825607</item>
      <item>Šimo Pačarić, OIB 31162258450</item>
      <item>Stipo Parić, OIB 70913141022</item>
      <item>Dubravko Pavleković, OIB 62804018402</item>
      <item>Dubravko Pokec, OIB 99582714781</item>
      <item>Antonijo Pozaić, OIB 78069739653</item>
      <item>Dragutin Proroković, OIB 70304758082</item>
      <item>Ivica Pušić, OIB 98598974022</item>
      <item>Marijo Pušić, OIB 41233905945</item>
      <item>Petar Rogina, OIB 63997524913</item>
      <item>Niko Rončević, OIB 33685622943</item>
      <item>Božidar Sakač, OIB 55583194121</item>
      <item>Šerif Selimanović, OIB 95239548463</item>
      <item>Nikola Simić, OIB 66916973868</item>
      <item>Stevan Simić, OIB 03459360292</item>
      <item>Zdenka Simić, OIB 29961368203</item>
      <item>Ramo Stenaklić, OIB 40613705522</item>
      <item>Dragutin Španić, OIB 60485237828</item>
      <item>Antun Tetković, OIB 99206482085</item>
      <item>Hrvoje Tkalec, OIB 80189233253</item>
      <item>Srećko Tolić, OIB 72641126749</item>
      <item>Romeo Tomak-marković, OIB 07028605773</item>
      <item>Miljenko Toplak, OIB 06327857077</item>
      <item>Vladimir Tusić, OIB 05404516915</item>
      <item>Igor Valjan, OIB 80754720860</item>
      <item>Suzi Vidošić, OIB 71891960080</item>
      <item>Darko Vladić, OIB 18001113826</item>
      <item>Drago Vladić, OIB 50029218206</item>
      <item>Ivica Vlašić, OIB 84241473307</item>
      <item>Blaženka Vukić, OIB 28193063064</item>
      <item>Damir Vuradin, OIB 43582143053</item>
      <item>Danijel Vukoja, OIB 08367054640</item>
      <item>Ivan Zeljko, OIB 62128946266</item>
      <item>Anđelko Zvonar, OIB 70192758920</item>
      <item>Antonio Žugec, OIB 02507758170</item>
      <item>Igor Žugec, OIB 65955197530</item>
      <item>Matija Žugec, OIB 94249849148</item>
      <item>Ivica Žuti, OIB 73022697913</item>
      <item>Rajko Bolanča, OIB 64859520014</item>
      <item>Goran Dizdar, OIB 01904605580</item>
      <item>Ivica Džalto, OIB 09844015675</item>
      <item>Drago Filipović, OIB 34215549900</item>
      <item>Ivan Jelić, OIB 66509094385</item>
      <item>Edo Dundov, OIB 82707099489</item>
      <item>Dražen Čović, OIB 47069091684</item>
      <item>Ivica Bahunek, OIB 98785571764</item>
      <item>Mijo Antunović, OIB 92326507340</item>
      <item>Ivo Lončar, OIB 72603422183</item>
      <item>Nikola Vladić, OIB 32815247104</item>
      <item>Nikola Beljo, OIB 02477699132</item>
      <item>Dragutin Benković, OIB </item>
      <item>ATLAS COPCO d.o.o. za usluge, OIB 80829168312</item>
      <item>ADRIA NORMA d.o.o. za usluge i trgovinu, OIB 80109305109</item>
      <item>NEXE BETON d.o.o. za proizvodnju betona, OIB 48358267745</item>
      <item>DOKA Hrvatska društvo s ograničenom odgovornošću za proizvodnju, prodaju i iznajmljivanje oplatnih proizvoda i sustava, OIB 25940944046</item>
      <item>Hrvatski Telekom d.d., OIB 81793146560</item>
      <item>AGRODUHAN društvo s ograničenom odgovornošću za poljoprivrednu proizvodnju i usluge, OIB 97446273531</item>
      <item>PBZ-LEASING, društvo s ograničenom odgovornošću za poslove leasinga, OIB 57270798205</item>
      <item>ASTRA INTERNATIONAL, dioničko društvo za vanjsku trgovinu u stečaju, OIB 98560810474</item>
      <item>CODEX SORTIUM društvo s ograničenom odgovornošću za pružanje kompleksnih konzalting usluga, OIB 83918065246</item>
      <item>PRIMORJE d.d. (u stečaju), OIB </item>
      <item>RH MINISTARSTVO FINANCIJA PU Područni ured Zagreb, OIB 18683136487</item>
      <item>ALLIANZ ZAGREB dioničko društvo za osiguranje, OIB 23759810849</item>
      <item>GRAD VELIKA GORICA, OIB 75834963344</item>
      <item>GRAD KUTINA, OIB 41888874500</item>
      <item>INVENTO PRO d.o.o. za projektiranje, OIB 91338031185</item>
      <item>CROSCO, naftni servisi, d.o.o., OIB 15538072333</item>
      <item>GEOTEHNIKA - KONSOLIDACIJA društvo s ograničenom odgovornošću za konsolidacijske radove, OIB 96552131417</item>
      <item>G.V. - PROM društvo s ograničenom odgovornošću za unutarnju, vanjsku trgovinu i usluge, OIB 64880141785</item>
      <item>BOŽAN d.o.o. za proizvodnju, montažu, održavanje i trgovinu, OIB 66214866918</item>
      <item>VODOOPSKRBA I ODVODNJA društvo s ograničenom odgovornošću za javnu vodoopskrbu i odvodnju, OIB 83416546499</item>
      <item>Igor Pačarić, OIB 99043160937</item>
      <item>Vlatko Krajnović, OIB 18327147831</item>
      <item>Vedran Krajnović, OIB 45528448689</item>
      <item>Zvonko Fišer, OIB 22799155020</item>
    </izvorni_sadrzaj>
    <derivirana_varijabla naziv="DomainObject.Predmet.OstaliListFormatedOIB_1">
      <item>GORDAN ČELIKOVIĆ</item>
      <item>IVAN KRSTANOVIĆ</item>
      <item>Davorka Huljev, OIB 34743014377</item>
      <item>Dubravko Antonić, OIB 92781625528</item>
      <item>Stjepan Bilić, OIB 01085232535</item>
      <item>Josip Bilonić, OIB 48206131453</item>
      <item>Marko Bjelajac, OIB 03572886385</item>
      <item>Damir Blažinović, OIB 54228238529</item>
      <item>Ivan Brkić, OIB 36145912288</item>
      <item>Marinko Brkić, OIB 04900687543</item>
      <item>Dražen Car, OIB 78763799516</item>
      <item>Gordan Čeliković, OIB 91346275353</item>
      <item>Marinko Čolak, OIB 43924160222</item>
      <item>Ioan Darie, OIB 86457593623</item>
      <item>Velimir Dejanović, OIB 15359050296</item>
      <item>Irena Držaić, OIB 13313590208</item>
      <item>Anto Džalto, OIB 32218075217</item>
      <item>Ivan Džalto, OIB 81761619819</item>
      <item>Jure Džalto, OIB 30890923159</item>
      <item>Vedran Džalto, OIB 15850032354</item>
      <item>Ivan Erdelja, OIB 68527001750</item>
      <item>Ivan Farkaš, OIB 11262369181</item>
      <item>Branislav Filipović, OIB 81167862221</item>
      <item>Ivan Gereci, OIB 88962988662</item>
      <item>Zlatko Grepo, OIB 39526623368</item>
      <item>Tomislav Grepo, OIB 40986687180</item>
      <item>Tomislav Gudelj, OIB 13054333296</item>
      <item>Bojan Horvat, OIB 92393650679</item>
      <item>Josip Horvat, OIB 24439125142</item>
      <item>Viktor Horvat, OIB 28768985379</item>
      <item>Mato Ivandić, OIB 77136564688</item>
      <item>Mato Ivandić, OIB 77136564688</item>
      <item>Miljenko Ivanušec, OIB 24353874744</item>
      <item>Mato Jeličić, OIB 69436403725</item>
      <item>Zlatko Jembrih, OIB 34742636426</item>
      <item>Tado Jukić, OIB 52548758185</item>
      <item>Franjo Jurić, OIB 40993775827</item>
      <item>Luka Kandić, OIB 77474096954</item>
      <item>Zvonimir Kaniški, OIB 36556804137</item>
      <item>Danijela Karadža, OIB 65070174340</item>
      <item>Damir Katačić, OIB 26308235284</item>
      <item>Matija Komljenović, OIB 60950406105</item>
      <item>Ivica Krasko, OIB 97869477343</item>
      <item>Nedeljko Krbot, OIB 94557819780</item>
      <item>Branko Kršak, OIB 91751500788</item>
      <item>Andjelko Kvesić, OIB 41803507944</item>
      <item>Anto Lončar, OIB 24664216966</item>
      <item>Ivan Magaš, OIB 38561061351</item>
      <item>Krešimir Majdak, OIB 99032133739</item>
      <item>Ivica Marasović, OIB 01549404409</item>
      <item>Ante Matešić, OIB 40184613069</item>
      <item>Slavko Miloš, OIB 00667656692</item>
      <item>Stjepan Nikolić, OIB 94908627843</item>
      <item>Zdenek Opolzer, OIB 82055885044</item>
      <item>Mato Pačarić, OIB 28682825607</item>
      <item>Šimo Pačarić, OIB 31162258450</item>
      <item>Stipo Parić, OIB 70913141022</item>
      <item>Dubravko Pavleković, OIB 62804018402</item>
      <item>Dubravko Pokec, OIB 99582714781</item>
      <item>Antonijo Pozaić, OIB 78069739653</item>
      <item>Dragutin Proroković, OIB 70304758082</item>
      <item>Ivica Pušić, OIB 98598974022</item>
      <item>Marijo Pušić, OIB 41233905945</item>
      <item>Petar Rogina, OIB 63997524913</item>
      <item>Niko Rončević, OIB 33685622943</item>
      <item>Božidar Sakač, OIB 55583194121</item>
      <item>Šerif Selimanović, OIB 95239548463</item>
      <item>Nikola Simić, OIB 66916973868</item>
      <item>Stevan Simić, OIB 03459360292</item>
      <item>Zdenka Simić, OIB 29961368203</item>
      <item>Ramo Stenaklić, OIB 40613705522</item>
      <item>Dragutin Španić, OIB 60485237828</item>
      <item>Antun Tetković, OIB 99206482085</item>
      <item>Hrvoje Tkalec, OIB 80189233253</item>
      <item>Srećko Tolić, OIB 72641126749</item>
      <item>Romeo Tomak-marković, OIB 07028605773</item>
      <item>Miljenko Toplak, OIB 06327857077</item>
      <item>Vladimir Tusić, OIB 05404516915</item>
      <item>Igor Valjan, OIB 80754720860</item>
      <item>Suzi Vidošić, OIB 71891960080</item>
      <item>Darko Vladić, OIB 18001113826</item>
      <item>Drago Vladić, OIB 50029218206</item>
      <item>Ivica Vlašić, OIB 84241473307</item>
      <item>Blaženka Vukić, OIB 28193063064</item>
      <item>Damir Vuradin, OIB 43582143053</item>
      <item>Danijel Vukoja, OIB 08367054640</item>
      <item>Ivan Zeljko, OIB 62128946266</item>
      <item>Anđelko Zvonar, OIB 70192758920</item>
      <item>Antonio Žugec, OIB 02507758170</item>
      <item>Igor Žugec, OIB 65955197530</item>
      <item>Matija Žugec, OIB 94249849148</item>
      <item>Ivica Žuti, OIB 73022697913</item>
      <item>Rajko Bolanča, OIB 64859520014</item>
      <item>Goran Dizdar, OIB 01904605580</item>
      <item>Ivica Džalto, OIB 09844015675</item>
      <item>Drago Filipović, OIB 34215549900</item>
      <item>Ivan Jelić, OIB 66509094385</item>
      <item>Edo Dundov, OIB 82707099489</item>
      <item>Dražen Čović, OIB 47069091684</item>
      <item>Ivica Bahunek, OIB 98785571764</item>
      <item>Mijo Antunović, OIB 92326507340</item>
      <item>Ivo Lončar, OIB 72603422183</item>
      <item>Nikola Vladić, OIB 32815247104</item>
      <item>Nikola Beljo, OIB 02477699132</item>
      <item>Dragutin Benković, OIB </item>
      <item>ATLAS COPCO d.o.o. za usluge, OIB 80829168312</item>
      <item>ADRIA NORMA d.o.o. za usluge i trgovinu, OIB 80109305109</item>
      <item>NEXE BETON d.o.o. za proizvodnju betona, OIB 48358267745</item>
      <item>DOKA Hrvatska društvo s ograničenom odgovornošću za proizvodnju, prodaju i iznajmljivanje oplatnih proizvoda i sustava, OIB 25940944046</item>
      <item>Hrvatski Telekom d.d., OIB 81793146560</item>
      <item>AGRODUHAN društvo s ograničenom odgovornošću za poljoprivrednu proizvodnju i usluge, OIB 97446273531</item>
      <item>PBZ-LEASING, društvo s ograničenom odgovornošću za poslove leasinga, OIB 57270798205</item>
      <item>ASTRA INTERNATIONAL, dioničko društvo za vanjsku trgovinu u stečaju, OIB 98560810474</item>
      <item>CODEX SORTIUM društvo s ograničenom odgovornošću za pružanje kompleksnih konzalting usluga, OIB 83918065246</item>
      <item>PRIMORJE d.d. (u stečaju), OIB </item>
      <item>RH MINISTARSTVO FINANCIJA PU Područni ured Zagreb, OIB 18683136487</item>
      <item>ALLIANZ ZAGREB dioničko društvo za osiguranje, OIB 23759810849</item>
      <item>GRAD VELIKA GORICA, OIB 75834963344</item>
      <item>GRAD KUTINA, OIB 41888874500</item>
      <item>INVENTO PRO d.o.o. za projektiranje, OIB 91338031185</item>
      <item>CROSCO, naftni servisi, d.o.o., OIB 15538072333</item>
      <item>GEOTEHNIKA - KONSOLIDACIJA društvo s ograničenom odgovornošću za konsolidacijske radove, OIB 96552131417</item>
      <item>G.V. - PROM društvo s ograničenom odgovornošću za unutarnju, vanjsku trgovinu i usluge, OIB 64880141785</item>
      <item>BOŽAN d.o.o. za proizvodnju, montažu, održavanje i trgovinu, OIB 66214866918</item>
      <item>VODOOPSKRBA I ODVODNJA društvo s ograničenom odgovornošću za javnu vodoopskrbu i odvodnju, OIB 83416546499</item>
      <item>Igor Pačarić, OIB 99043160937</item>
      <item>Vlatko Krajnović, OIB 18327147831</item>
      <item>Vedran Krajnović, OIB 45528448689</item>
      <item>Zvonko Fišer, OIB 22799155020</item>
    </derivirana_varijabla>
  </DomainObject.Predmet.OstaliListFormatedOIB>
  <DomainObject.Predmet.OstaliListFormatedWithAdress>
    <izvorni_sadrzaj>
      <item>GORDAN ČELIKOVIĆ, MALE PUTINE 12, 10000 Zagreb</item>
      <item>IVAN KRSTANOVIĆ, 8. POŽARINJE 15, 10000 Zagreb</item>
      <item>Davorka Huljev, Miramarska 13/D, 10000 Zagreb</item>
      <item>Dubravko Antonić, Vretenec 23, 10360 Sesvete</item>
      <item>Stjepan Bilić, Ilica 346, 10000 Zagreb</item>
      <item>Josip Bilonić, Boki 5, 10370 Puhovo</item>
      <item>Marko Bjelajac, Matijašec 29, 10000 Zagreb</item>
      <item>Damir Blažinović, Siromajska Cesta 22, 10361 Struga Nartska</item>
      <item>Ivan Brkić, Kralja Zvonimira 17, 34310 Gradac</item>
      <item>Marinko Brkić, Kralja Zvonimira 17, 34310 Gradac</item>
      <item>Dražen Car, Kordunska 9, 10000 Zagreb</item>
      <item>Gordan Čeliković, Borovci 18, 10000 Zagreb</item>
      <item>Marinko Čolak, Stjepana Radića 119, 34310 Gradac</item>
      <item>Ioan Darie</item>
      <item>Velimir Dejanović, Baranovićeva Ulica 12, 10000 Zagreb</item>
      <item>Irena Držaić, Rudolfa Bićanića 20, 10000 Zagreb</item>
      <item>Anto Džalto, Vinka Sedinića 17, 10361 Dumovec</item>
      <item>Ivan Džalto, Ilica 346, 10000 Zagreb</item>
      <item>Jure Džalto, Vugrovečka 77, 10360 Dobrodol</item>
      <item>Vedran Džalto, Mira Barešića 14, 21000 Split</item>
      <item>Ivan Erdelja, Mihovljan 344, 49252 Mihovljan</item>
      <item>Ivan Farkaš, Kralja Zvonimira 12, 31403 Vladislavci</item>
      <item>Branislav Filipović, Šćit 0, Prozor-rama</item>
      <item>Ivan Gereci, Laz Bistrički 46, 49246 Laz Bistrički</item>
      <item>Zlatko Grepo, Josipa Kozarca 57, 31224 Koška</item>
      <item>Tomislav Grepo, Zrinsko Frankopanska 12, 31512 Feričanci</item>
      <item>Tomislav Gudelj, Trg Otokara Keršovanija 8, 10000 Zagreb</item>
      <item>Bojan Horvat, Pavlenski Put 5o, 10000 Zagreb</item>
      <item>Josip Horvat, Krč 39, 42220 Krč</item>
      <item>Viktor Horvat, Sajmišna 50, 49250 Zlatar</item>
      <item>Mato Ivandić, Detkovac 172, 33411 Detkovac</item>
      <item>Mato Ivandić, Detkovac 172, 33411 Detkovac</item>
      <item>Miljenko Ivanušec, Zagrebačka 63, 42220 Ljubešćica</item>
      <item>Mato Jeličić, Kustošijski Venec 80, 10000 Zagreb</item>
      <item>Zlatko Jembrih, Mače 32h, 49250 Mače</item>
      <item>Tado Jukić, Kikićeva 16, 10000 Zagreb</item>
      <item>Franjo Jurić, Andrije Pirnata 2, 44250 Petrinja</item>
      <item>Luka Kandić, Nikole Šubića Zrinskog 10, 31542 Beničanci</item>
      <item>Zvonimir Kaniški, Staromlinska 74, 42000 Gornji Kućan</item>
      <item>Danijela Karadža, Redovka 15, 10000 Zagreb</item>
      <item>Damir Katačić, 3. Pile 12, 10000 Zagreb</item>
      <item>Matija Komljenović, Japjeci 10, 10255 Donji Stupnik</item>
      <item>Ivica Krasko, Stjepana Radića 155, 34310 Gradac</item>
      <item>Nedeljko Krbot, Grana 67a, 42220 Grana</item>
      <item>Branko Kršak, Sveta Helena 93, 10382 Sveta Helena</item>
      <item>Andjelko Kvesić, Ivanićgradska 56, 10000 Zagreb</item>
      <item>Anto Lončar, Josipa Stipana Reljkovića 24, 32281 Ivankovo</item>
      <item>Ivan Magaš, Ferenščica I. 47, 10000 Zagreb</item>
      <item>Krešimir Majdak, Donja Batina 133, 49250 Donja Batina</item>
      <item>Ivica Marasović, Savska Cesta 56, 10000 Zagreb</item>
      <item>Ante Matešić, Kustošijski Venec 80, 10000 Zagreb</item>
      <item>Slavko Miloš, Iii.kozari Put 83, 10000 Zagreb</item>
      <item>Stjepan Nikolić, Ulica Augusta Šenoe 33, 10290 Zaprešić</item>
      <item>Zdenek Opolzer, Viganj 118, 20267 Viganj</item>
      <item>Mato Pačarić, Štrosmajerova 20, 31402 Koritna</item>
      <item>Šimo Pačarić, Štrosmajerova 13, 31402 Koritna</item>
      <item>Stipo Parić, Drage 8, 10000 Zagreb</item>
      <item>Dubravko Pavleković, Tihi Dol 26, 10000 Zagreb</item>
      <item>Dubravko Pokec, Andrije Hebranga 7, 48350 Virje</item>
      <item>Antonijo Pozaić, Franje Horvata Kiša 42, 49250 Zlatar</item>
      <item>Dragutin Proroković, Fausta Vrančića 2, 10000 Zagreb</item>
      <item>Ivica Pušić, Don Mate Šantića 20, 21217 Kaštel Novi</item>
      <item>Marijo Pušić, Ulica A. Gustava Matoša 3, 10360 Sesvete</item>
      <item>Petar Rogina, Vinogradska 44, 49250 Zlatar</item>
      <item>Niko Rončević, Istarska Ulica 29, 48260 Križevci</item>
      <item>Božidar Sakač, Kapela Kalnička 21, 42220 Kapela Kalnička</item>
      <item>Šerif Selimanović, I.kozari Put Xii.odvojak 43, 10000 Zagreb</item>
      <item>Nikola Simić, Nikole Bonifačića 15, 10410 Velika Gorica</item>
      <item>Stevan Simić, Dragutina Domjanića 5, 10410 Velika Gorica</item>
      <item>Zdenka Simić, Dragutina Domjanića 5, 10410 Velika Gorica</item>
      <item>Ramo Stenaklić, Ii.kozari Put Iii.odvojak 2a, 10000 Zagreb</item>
      <item>Dragutin Španić, Kalnička 50, 42220 Ljubešćica</item>
      <item>Antun Tetković, Ante Starčevića 40, 32262 Račinovci</item>
      <item>Hrvoje Tkalec, Zagorska Cesta 37, 10296 Luka</item>
      <item>Srećko Tolić, Vlade Gotovca 9, 10000 Zagreb</item>
      <item>Romeo Tomak-marković, Boševci 12a, 47280 Boševci</item>
      <item>Miljenko Toplak, Donje Makojišće 203, 42220 Donje Makojišće</item>
      <item>Vladimir Tusić, Sjenjak 48, 31000 Osijek</item>
      <item>Igor Valjan, Švica 47, 53220 Švica</item>
      <item>Suzi Vidošić, Drage Gervaisa 23, 10000 Zagreb</item>
      <item>Darko Vladić, Savska 39, 35425 Davor</item>
      <item>Drago Vladić, Ilica 346, 10000 Zagreb</item>
      <item>Ivica Vlašić, Ribnica 175a, 10410 Ribnica</item>
      <item>Blaženka Vukić, Rudopoljska 12, 10000 Zagreb</item>
      <item>Damir Vuradin, Remetinec 230, 42220 Remetinec</item>
      <item>Danijel Vukoja, Kačićeva 56, 35425 Davor</item>
      <item>Ivan Zeljko, Alojzija Stepinca 44, 34310 Gradac</item>
      <item>Anđelko Zvonar, Zagrebačka 84a, 42220 Ljubešćica</item>
      <item>Antonio Žugec, Možđenec 83, 42220 Možđenec</item>
      <item>Igor Žugec, Možđenec 172, 42220 Možđenec</item>
      <item>Matija Žugec, Možđenec 26, 42220 Možđenec</item>
      <item>Ivica Žuti, Možđenec 183a, 42220 Možđenec</item>
      <item>Rajko Bolanča, Ii. Ferenščica Ii. Odvojak 9, 10000 Zagreb</item>
      <item>Goran Dizdar, Kralja Zvonimira 12, 47000 Karlovac</item>
      <item>Ivica Džalto, Vukovarska 8, 22300 Knin</item>
      <item>Drago Filipović, Savska Cesta 101a, 10000 Zagreb</item>
      <item>Ivan Jelić, Janka Leskovara 1, 10000 Zagreb</item>
      <item>Edo Dundov, Vladimira Ruždjaka 9c, 10000 Zagreb</item>
      <item>Dražen Čović, Plješevička 19, 31431 Čepin</item>
      <item>Ivica Bahunek, Ivanovo Polje 8, 42220 Ljubešćica</item>
      <item>Mijo Antunović, Matije Gupca 72, 49210 Zabok</item>
      <item>Ivo Lončar, Ustirama 0, Prozor-rama</item>
      <item>Nikola Vladić, Josipa Pupačića 4, 10000 Zagreb</item>
      <item>Nikola Beljo, Lučica Xxix 5, 23234 Vir</item>
      <item>Dragutin Benković, Donje Mokojišće 203, 42220 Novi Marof</item>
      <item>ATLAS COPCO d.o.o. za usluge, Slavonska avenija 19, 10000 Zagreb</item>
      <item>ADRIA NORMA d.o.o. za usluge i trgovinu, Ulica grada Vukovara 284/C, 10000 Zagreb</item>
      <item>NEXE BETON d.o.o. za proizvodnju betona, Braće Radića 200, 31500 Našice</item>
      <item>DOKA Hrvatska društvo s ograničenom odgovornošću za proizvodnju, prodaju i iznajmljivanje oplatnih proizvoda i sustava, Radnička cesta 173/g, 10000 Zagreb</item>
      <item>Hrvatski Telekom d.d., Roberta Frangeša Mihanovića 9, 10000 Zagreb</item>
      <item>AGRODUHAN društvo s ograničenom odgovornošću za poljoprivrednu proizvodnju i usluge, Nikole Šubića Zrinskog 30, 33520 Slatina</item>
      <item>PBZ-LEASING, društvo s ograničenom odgovornošću za poslove leasinga, Radnička cesta 44, 10000 Zagreb</item>
      <item>ASTRA INTERNATIONAL, dioničko društvo za vanjsku trgovinu u stečaju, Budmanijeva 5, 10000 Zagreb</item>
      <item>CODEX SORTIUM društvo s ograničenom odgovornošću za pružanje kompleksnih konzalting usluga, Ivana Šibla 9, 10000 Zagreb</item>
      <item>PRIMORJE d.d. (u stečaju), Vipovska cesta 3, 5270 Ajdovščina</item>
      <item>RH MINISTARSTVO FINANCIJA PU Područni ured Zagreb, Avenija Dubrovnik 32, 10000 Zagreb</item>
      <item>ALLIANZ ZAGREB dioničko društvo za osiguranje, Heinzelova 70, 10000 Zagreb</item>
      <item>GRAD VELIKA GORICA, Trg kralja Tomislava 34, 10410 Velika Gorica</item>
      <item>GRAD KUTINA, Trg kralja Tomislava 12, 44320 Kutina</item>
      <item>INVENTO PRO d.o.o. za projektiranje, Držićeva 81b, 10000 Zagreb</item>
      <item>CROSCO, naftni servisi, d.o.o., Grada Vukovara 18, 10000 Zagreb</item>
      <item>GEOTEHNIKA - KONSOLIDACIJA društvo s ograničenom odgovornošću za konsolidacijske radove, Siget 16B, 10000 Zagreb</item>
      <item>G.V. - PROM društvo s ograničenom odgovornošću za unutarnju, vanjsku trgovinu i usluge, Augusta Šenoe 2, 10450 Jastrebarsko</item>
      <item>BOŽAN d.o.o. za proizvodnju, montažu, održavanje i trgovinu, 3. Kozari put 85, 10000 Zagreb</item>
      <item>VODOOPSKRBA I ODVODNJA društvo s ograničenom odgovornošću za javnu vodoopskrbu i odvodnju, Folnegovićeva 1, 10000 Zagreb</item>
      <item>Igor Pačarić, Štrosmajerova 20, 31402 Koritna</item>
      <item>Vlatko Krajnović, Ulica Branimira Sakača 7, 10000 Zagreb</item>
      <item>Vedran Krajnović, Kuzminečka Ulica 16, 10000 Zagreb</item>
      <item>Zvonko Fišer, Goranska 5, 10000 Zagreb</item>
    </izvorni_sadrzaj>
    <derivirana_varijabla naziv="DomainObject.Predmet.OstaliListFormatedWithAdress_1">
      <item>GORDAN ČELIKOVIĆ, MALE PUTINE 12, 10000 Zagreb</item>
      <item>IVAN KRSTANOVIĆ, 8. POŽARINJE 15, 10000 Zagreb</item>
      <item>Davorka Huljev, Miramarska 13/D, 10000 Zagreb</item>
      <item>Dubravko Antonić, Vretenec 23, 10360 Sesvete</item>
      <item>Stjepan Bilić, Ilica 346, 10000 Zagreb</item>
      <item>Josip Bilonić, Boki 5, 10370 Puhovo</item>
      <item>Marko Bjelajac, Matijašec 29, 10000 Zagreb</item>
      <item>Damir Blažinović, Siromajska Cesta 22, 10361 Struga Nartska</item>
      <item>Ivan Brkić, Kralja Zvonimira 17, 34310 Gradac</item>
      <item>Marinko Brkić, Kralja Zvonimira 17, 34310 Gradac</item>
      <item>Dražen Car, Kordunska 9, 10000 Zagreb</item>
      <item>Gordan Čeliković, Borovci 18, 10000 Zagreb</item>
      <item>Marinko Čolak, Stjepana Radića 119, 34310 Gradac</item>
      <item>Ioan Darie</item>
      <item>Velimir Dejanović, Baranovićeva Ulica 12, 10000 Zagreb</item>
      <item>Irena Držaić, Rudolfa Bićanića 20, 10000 Zagreb</item>
      <item>Anto Džalto, Vinka Sedinića 17, 10361 Dumovec</item>
      <item>Ivan Džalto, Ilica 346, 10000 Zagreb</item>
      <item>Jure Džalto, Vugrovečka 77, 10360 Dobrodol</item>
      <item>Vedran Džalto, Mira Barešića 14, 21000 Split</item>
      <item>Ivan Erdelja, Mihovljan 344, 49252 Mihovljan</item>
      <item>Ivan Farkaš, Kralja Zvonimira 12, 31403 Vladislavci</item>
      <item>Branislav Filipović, Šćit 0, Prozor-rama</item>
      <item>Ivan Gereci, Laz Bistrički 46, 49246 Laz Bistrički</item>
      <item>Zlatko Grepo, Josipa Kozarca 57, 31224 Koška</item>
      <item>Tomislav Grepo, Zrinsko Frankopanska 12, 31512 Feričanci</item>
      <item>Tomislav Gudelj, Trg Otokara Keršovanija 8, 10000 Zagreb</item>
      <item>Bojan Horvat, Pavlenski Put 5o, 10000 Zagreb</item>
      <item>Josip Horvat, Krč 39, 42220 Krč</item>
      <item>Viktor Horvat, Sajmišna 50, 49250 Zlatar</item>
      <item>Mato Ivandić, Detkovac 172, 33411 Detkovac</item>
      <item>Mato Ivandić, Detkovac 172, 33411 Detkovac</item>
      <item>Miljenko Ivanušec, Zagrebačka 63, 42220 Ljubešćica</item>
      <item>Mato Jeličić, Kustošijski Venec 80, 10000 Zagreb</item>
      <item>Zlatko Jembrih, Mače 32h, 49250 Mače</item>
      <item>Tado Jukić, Kikićeva 16, 10000 Zagreb</item>
      <item>Franjo Jurić, Andrije Pirnata 2, 44250 Petrinja</item>
      <item>Luka Kandić, Nikole Šubića Zrinskog 10, 31542 Beničanci</item>
      <item>Zvonimir Kaniški, Staromlinska 74, 42000 Gornji Kućan</item>
      <item>Danijela Karadža, Redovka 15, 10000 Zagreb</item>
      <item>Damir Katačić, 3. Pile 12, 10000 Zagreb</item>
      <item>Matija Komljenović, Japjeci 10, 10255 Donji Stupnik</item>
      <item>Ivica Krasko, Stjepana Radića 155, 34310 Gradac</item>
      <item>Nedeljko Krbot, Grana 67a, 42220 Grana</item>
      <item>Branko Kršak, Sveta Helena 93, 10382 Sveta Helena</item>
      <item>Andjelko Kvesić, Ivanićgradska 56, 10000 Zagreb</item>
      <item>Anto Lončar, Josipa Stipana Reljkovića 24, 32281 Ivankovo</item>
      <item>Ivan Magaš, Ferenščica I. 47, 10000 Zagreb</item>
      <item>Krešimir Majdak, Donja Batina 133, 49250 Donja Batina</item>
      <item>Ivica Marasović, Savska Cesta 56, 10000 Zagreb</item>
      <item>Ante Matešić, Kustošijski Venec 80, 10000 Zagreb</item>
      <item>Slavko Miloš, Iii.kozari Put 83, 10000 Zagreb</item>
      <item>Stjepan Nikolić, Ulica Augusta Šenoe 33, 10290 Zaprešić</item>
      <item>Zdenek Opolzer, Viganj 118, 20267 Viganj</item>
      <item>Mato Pačarić, Štrosmajerova 20, 31402 Koritna</item>
      <item>Šimo Pačarić, Štrosmajerova 13, 31402 Koritna</item>
      <item>Stipo Parić, Drage 8, 10000 Zagreb</item>
      <item>Dubravko Pavleković, Tihi Dol 26, 10000 Zagreb</item>
      <item>Dubravko Pokec, Andrije Hebranga 7, 48350 Virje</item>
      <item>Antonijo Pozaić, Franje Horvata Kiša 42, 49250 Zlatar</item>
      <item>Dragutin Proroković, Fausta Vrančića 2, 10000 Zagreb</item>
      <item>Ivica Pušić, Don Mate Šantića 20, 21217 Kaštel Novi</item>
      <item>Marijo Pušić, Ulica A. Gustava Matoša 3, 10360 Sesvete</item>
      <item>Petar Rogina, Vinogradska 44, 49250 Zlatar</item>
      <item>Niko Rončević, Istarska Ulica 29, 48260 Križevci</item>
      <item>Božidar Sakač, Kapela Kalnička 21, 42220 Kapela Kalnička</item>
      <item>Šerif Selimanović, I.kozari Put Xii.odvojak 43, 10000 Zagreb</item>
      <item>Nikola Simić, Nikole Bonifačića 15, 10410 Velika Gorica</item>
      <item>Stevan Simić, Dragutina Domjanića 5, 10410 Velika Gorica</item>
      <item>Zdenka Simić, Dragutina Domjanića 5, 10410 Velika Gorica</item>
      <item>Ramo Stenaklić, Ii.kozari Put Iii.odvojak 2a, 10000 Zagreb</item>
      <item>Dragutin Španić, Kalnička 50, 42220 Ljubešćica</item>
      <item>Antun Tetković, Ante Starčevića 40, 32262 Račinovci</item>
      <item>Hrvoje Tkalec, Zagorska Cesta 37, 10296 Luka</item>
      <item>Srećko Tolić, Vlade Gotovca 9, 10000 Zagreb</item>
      <item>Romeo Tomak-marković, Boševci 12a, 47280 Boševci</item>
      <item>Miljenko Toplak, Donje Makojišće 203, 42220 Donje Makojišće</item>
      <item>Vladimir Tusić, Sjenjak 48, 31000 Osijek</item>
      <item>Igor Valjan, Švica 47, 53220 Švica</item>
      <item>Suzi Vidošić, Drage Gervaisa 23, 10000 Zagreb</item>
      <item>Darko Vladić, Savska 39, 35425 Davor</item>
      <item>Drago Vladić, Ilica 346, 10000 Zagreb</item>
      <item>Ivica Vlašić, Ribnica 175a, 10410 Ribnica</item>
      <item>Blaženka Vukić, Rudopoljska 12, 10000 Zagreb</item>
      <item>Damir Vuradin, Remetinec 230, 42220 Remetinec</item>
      <item>Danijel Vukoja, Kačićeva 56, 35425 Davor</item>
      <item>Ivan Zeljko, Alojzija Stepinca 44, 34310 Gradac</item>
      <item>Anđelko Zvonar, Zagrebačka 84a, 42220 Ljubešćica</item>
      <item>Antonio Žugec, Možđenec 83, 42220 Možđenec</item>
      <item>Igor Žugec, Možđenec 172, 42220 Možđenec</item>
      <item>Matija Žugec, Možđenec 26, 42220 Možđenec</item>
      <item>Ivica Žuti, Možđenec 183a, 42220 Možđenec</item>
      <item>Rajko Bolanča, Ii. Ferenščica Ii. Odvojak 9, 10000 Zagreb</item>
      <item>Goran Dizdar, Kralja Zvonimira 12, 47000 Karlovac</item>
      <item>Ivica Džalto, Vukovarska 8, 22300 Knin</item>
      <item>Drago Filipović, Savska Cesta 101a, 10000 Zagreb</item>
      <item>Ivan Jelić, Janka Leskovara 1, 10000 Zagreb</item>
      <item>Edo Dundov, Vladimira Ruždjaka 9c, 10000 Zagreb</item>
      <item>Dražen Čović, Plješevička 19, 31431 Čepin</item>
      <item>Ivica Bahunek, Ivanovo Polje 8, 42220 Ljubešćica</item>
      <item>Mijo Antunović, Matije Gupca 72, 49210 Zabok</item>
      <item>Ivo Lončar, Ustirama 0, Prozor-rama</item>
      <item>Nikola Vladić, Josipa Pupačića 4, 10000 Zagreb</item>
      <item>Nikola Beljo, Lučica Xxix 5, 23234 Vir</item>
      <item>Dragutin Benković, Donje Mokojišće 203, 42220 Novi Marof</item>
      <item>ATLAS COPCO d.o.o. za usluge, Slavonska avenija 19, 10000 Zagreb</item>
      <item>ADRIA NORMA d.o.o. za usluge i trgovinu, Ulica grada Vukovara 284/C, 10000 Zagreb</item>
      <item>NEXE BETON d.o.o. za proizvodnju betona, Braće Radića 200, 31500 Našice</item>
      <item>DOKA Hrvatska društvo s ograničenom odgovornošću za proizvodnju, prodaju i iznajmljivanje oplatnih proizvoda i sustava, Radnička cesta 173/g, 10000 Zagreb</item>
      <item>Hrvatski Telekom d.d., Roberta Frangeša Mihanovića 9, 10000 Zagreb</item>
      <item>AGRODUHAN društvo s ograničenom odgovornošću za poljoprivrednu proizvodnju i usluge, Nikole Šubića Zrinskog 30, 33520 Slatina</item>
      <item>PBZ-LEASING, društvo s ograničenom odgovornošću za poslove leasinga, Radnička cesta 44, 10000 Zagreb</item>
      <item>ASTRA INTERNATIONAL, dioničko društvo za vanjsku trgovinu u stečaju, Budmanijeva 5, 10000 Zagreb</item>
      <item>CODEX SORTIUM društvo s ograničenom odgovornošću za pružanje kompleksnih konzalting usluga, Ivana Šibla 9, 10000 Zagreb</item>
      <item>PRIMORJE d.d. (u stečaju), Vipovska cesta 3, 5270 Ajdovščina</item>
      <item>RH MINISTARSTVO FINANCIJA PU Područni ured Zagreb, Avenija Dubrovnik 32, 10000 Zagreb</item>
      <item>ALLIANZ ZAGREB dioničko društvo za osiguranje, Heinzelova 70, 10000 Zagreb</item>
      <item>GRAD VELIKA GORICA, Trg kralja Tomislava 34, 10410 Velika Gorica</item>
      <item>GRAD KUTINA, Trg kralja Tomislava 12, 44320 Kutina</item>
      <item>INVENTO PRO d.o.o. za projektiranje, Držićeva 81b, 10000 Zagreb</item>
      <item>CROSCO, naftni servisi, d.o.o., Grada Vukovara 18, 10000 Zagreb</item>
      <item>GEOTEHNIKA - KONSOLIDACIJA društvo s ograničenom odgovornošću za konsolidacijske radove, Siget 16B, 10000 Zagreb</item>
      <item>G.V. - PROM društvo s ograničenom odgovornošću za unutarnju, vanjsku trgovinu i usluge, Augusta Šenoe 2, 10450 Jastrebarsko</item>
      <item>BOŽAN d.o.o. za proizvodnju, montažu, održavanje i trgovinu, 3. Kozari put 85, 10000 Zagreb</item>
      <item>VODOOPSKRBA I ODVODNJA društvo s ograničenom odgovornošću za javnu vodoopskrbu i odvodnju, Folnegovićeva 1, 10000 Zagreb</item>
      <item>Igor Pačarić, Štrosmajerova 20, 31402 Koritna</item>
      <item>Vlatko Krajnović, Ulica Branimira Sakača 7, 10000 Zagreb</item>
      <item>Vedran Krajnović, Kuzminečka Ulica 16, 10000 Zagreb</item>
      <item>Zvonko Fišer, Goranska 5, 10000 Zagreb</item>
    </derivirana_varijabla>
  </DomainObject.Predmet.OstaliListFormatedWithAdress>
  <DomainObject.Predmet.OstaliListFormatedWithAdressOIB>
    <izvorni_sadrzaj>
      <item>GORDAN ČELIKOVIĆ, MALE PUTINE 12, 10000 Zagreb</item>
      <item>IVAN KRSTANOVIĆ, 8. POŽARINJE 15, 10000 Zagreb</item>
      <item>Davorka Huljev, OIB 34743014377, Miramarska 13/D, 10000 Zagreb</item>
      <item>Dubravko Antonić, OIB 92781625528, Vretenec 23, 10360 Sesvete</item>
      <item>Stjepan Bilić, OIB 01085232535, Ilica 346, 10000 Zagreb</item>
      <item>Josip Bilonić, OIB 48206131453, Boki 5, 10370 Puhovo</item>
      <item>Marko Bjelajac, OIB 03572886385, Matijašec 29, 10000 Zagreb</item>
      <item>Damir Blažinović, OIB 54228238529, Siromajska Cesta 22, 10361 Struga Nartska</item>
      <item>Ivan Brkić, OIB 36145912288, Kralja Zvonimira 17, 34310 Gradac</item>
      <item>Marinko Brkić, OIB 04900687543, Kralja Zvonimira 17, 34310 Gradac</item>
      <item>Dražen Car, OIB 78763799516, Kordunska 9, 10000 Zagreb</item>
      <item>Gordan Čeliković, OIB 91346275353, Borovci 18, 10000 Zagreb</item>
      <item>Marinko Čolak, OIB 43924160222, Stjepana Radića 119, 34310 Gradac</item>
      <item>Ioan Darie, OIB 86457593623</item>
      <item>Velimir Dejanović, OIB 15359050296, Baranovićeva Ulica 12, 10000 Zagreb</item>
      <item>Irena Držaić, OIB 13313590208, Rudolfa Bićanića 20, 10000 Zagreb</item>
      <item>Anto Džalto, OIB 32218075217, Vinka Sedinića 17, 10361 Dumovec</item>
      <item>Ivan Džalto, OIB 81761619819, Ilica 346, 10000 Zagreb</item>
      <item>Jure Džalto, OIB 30890923159, Vugrovečka 77, 10360 Dobrodol</item>
      <item>Vedran Džalto, OIB 15850032354, Mira Barešića 14, 21000 Split</item>
      <item>Ivan Erdelja, OIB 68527001750, Mihovljan 344, 49252 Mihovljan</item>
      <item>Ivan Farkaš, OIB 11262369181, Kralja Zvonimira 12, 31403 Vladislavci</item>
      <item>Branislav Filipović, OIB 81167862221, Šćit 0, Prozor-rama</item>
      <item>Ivan Gereci, OIB 88962988662, Laz Bistrički 46, 49246 Laz Bistrički</item>
      <item>Zlatko Grepo, OIB 39526623368, Josipa Kozarca 57, 31224 Koška</item>
      <item>Tomislav Grepo, OIB 40986687180, Zrinsko Frankopanska 12, 31512 Feričanci</item>
      <item>Tomislav Gudelj, OIB 13054333296, Trg Otokara Keršovanija 8, 10000 Zagreb</item>
      <item>Bojan Horvat, OIB 92393650679, Pavlenski Put 5o, 10000 Zagreb</item>
      <item>Josip Horvat, OIB 24439125142, Krč 39, 42220 Krč</item>
      <item>Viktor Horvat, OIB 28768985379, Sajmišna 50, 49250 Zlatar</item>
      <item>Mato Ivandić, OIB 77136564688, Detkovac 172, 33411 Detkovac</item>
      <item>Mato Ivandić, OIB 77136564688, Detkovac 172, 33411 Detkovac</item>
      <item>Miljenko Ivanušec, OIB 24353874744, Zagrebačka 63, 42220 Ljubešćica</item>
      <item>Mato Jeličić, OIB 69436403725, Kustošijski Venec 80, 10000 Zagreb</item>
      <item>Zlatko Jembrih, OIB 34742636426, Mače 32h, 49250 Mače</item>
      <item>Tado Jukić, OIB 52548758185, Kikićeva 16, 10000 Zagreb</item>
      <item>Franjo Jurić, OIB 40993775827, Andrije Pirnata 2, 44250 Petrinja</item>
      <item>Luka Kandić, OIB 77474096954, Nikole Šubića Zrinskog 10, 31542 Beničanci</item>
      <item>Zvonimir Kaniški, OIB 36556804137, Staromlinska 74, 42000 Gornji Kućan</item>
      <item>Danijela Karadža, OIB 65070174340, Redovka 15, 10000 Zagreb</item>
      <item>Damir Katačić, OIB 26308235284, 3. Pile 12, 10000 Zagreb</item>
      <item>Matija Komljenović, OIB 60950406105, Japjeci 10, 10255 Donji Stupnik</item>
      <item>Ivica Krasko, OIB 97869477343, Stjepana Radića 155, 34310 Gradac</item>
      <item>Nedeljko Krbot, OIB 94557819780, Grana 67a, 42220 Grana</item>
      <item>Branko Kršak, OIB 91751500788, Sveta Helena 93, 10382 Sveta Helena</item>
      <item>Andjelko Kvesić, OIB 41803507944, Ivanićgradska 56, 10000 Zagreb</item>
      <item>Anto Lončar, OIB 24664216966, Josipa Stipana Reljkovića 24, 32281 Ivankovo</item>
      <item>Ivan Magaš, OIB 38561061351, Ferenščica I. 47, 10000 Zagreb</item>
      <item>Krešimir Majdak, OIB 99032133739, Donja Batina 133, 49250 Donja Batina</item>
      <item>Ivica Marasović, OIB 01549404409, Savska Cesta 56, 10000 Zagreb</item>
      <item>Ante Matešić, OIB 40184613069, Kustošijski Venec 80, 10000 Zagreb</item>
      <item>Slavko Miloš, OIB 00667656692, Iii.kozari Put 83, 10000 Zagreb</item>
      <item>Stjepan Nikolić, OIB 94908627843, Ulica Augusta Šenoe 33, 10290 Zaprešić</item>
      <item>Zdenek Opolzer, OIB 82055885044, Viganj 118, 20267 Viganj</item>
      <item>Mato Pačarić, OIB 28682825607, Štrosmajerova 20, 31402 Koritna</item>
      <item>Šimo Pačarić, OIB 31162258450, Štrosmajerova 13, 31402 Koritna</item>
      <item>Stipo Parić, OIB 70913141022, Drage 8, 10000 Zagreb</item>
      <item>Dubravko Pavleković, OIB 62804018402, Tihi Dol 26, 10000 Zagreb</item>
      <item>Dubravko Pokec, OIB 99582714781, Andrije Hebranga 7, 48350 Virje</item>
      <item>Antonijo Pozaić, OIB 78069739653, Franje Horvata Kiša 42, 49250 Zlatar</item>
      <item>Dragutin Proroković, OIB 70304758082, Fausta Vrančića 2, 10000 Zagreb</item>
      <item>Ivica Pušić, OIB 98598974022, Don Mate Šantića 20, 21217 Kaštel Novi</item>
      <item>Marijo Pušić, OIB 41233905945, Ulica A. Gustava Matoša 3, 10360 Sesvete</item>
      <item>Petar Rogina, OIB 63997524913, Vinogradska 44, 49250 Zlatar</item>
      <item>Niko Rončević, OIB 33685622943, Istarska Ulica 29, 48260 Križevci</item>
      <item>Božidar Sakač, OIB 55583194121, Kapela Kalnička 21, 42220 Kapela Kalnička</item>
      <item>Šerif Selimanović, OIB 95239548463, I.kozari Put Xii.odvojak 43, 10000 Zagreb</item>
      <item>Nikola Simić, OIB 66916973868, Nikole Bonifačića 15, 10410 Velika Gorica</item>
      <item>Stevan Simić, OIB 03459360292, Dragutina Domjanića 5, 10410 Velika Gorica</item>
      <item>Zdenka Simić, OIB 29961368203, Dragutina Domjanića 5, 10410 Velika Gorica</item>
      <item>Ramo Stenaklić, OIB 40613705522, Ii.kozari Put Iii.odvojak 2a, 10000 Zagreb</item>
      <item>Dragutin Španić, OIB 60485237828, Kalnička 50, 42220 Ljubešćica</item>
      <item>Antun Tetković, OIB 99206482085, Ante Starčevića 40, 32262 Račinovci</item>
      <item>Hrvoje Tkalec, OIB 80189233253, Zagorska Cesta 37, 10296 Luka</item>
      <item>Srećko Tolić, OIB 72641126749, Vlade Gotovca 9, 10000 Zagreb</item>
      <item>Romeo Tomak-marković, OIB 07028605773, Boševci 12a, 47280 Boševci</item>
      <item>Miljenko Toplak, OIB 06327857077, Donje Makojišće 203, 42220 Donje Makojišće</item>
      <item>Vladimir Tusić, OIB 05404516915, Sjenjak 48, 31000 Osijek</item>
      <item>Igor Valjan, OIB 80754720860, Švica 47, 53220 Švica</item>
      <item>Suzi Vidošić, OIB 71891960080, Drage Gervaisa 23, 10000 Zagreb</item>
      <item>Darko Vladić, OIB 18001113826, Savska 39, 35425 Davor</item>
      <item>Drago Vladić, OIB 50029218206, Ilica 346, 10000 Zagreb</item>
      <item>Ivica Vlašić, OIB 84241473307, Ribnica 175a, 10410 Ribnica</item>
      <item>Blaženka Vukić, OIB 28193063064, Rudopoljska 12, 10000 Zagreb</item>
      <item>Damir Vuradin, OIB 43582143053, Remetinec 230, 42220 Remetinec</item>
      <item>Danijel Vukoja, OIB 08367054640, Kačićeva 56, 35425 Davor</item>
      <item>Ivan Zeljko, OIB 62128946266, Alojzija Stepinca 44, 34310 Gradac</item>
      <item>Anđelko Zvonar, OIB 70192758920, Zagrebačka 84a, 42220 Ljubešćica</item>
      <item>Antonio Žugec, OIB 02507758170, Možđenec 83, 42220 Možđenec</item>
      <item>Igor Žugec, OIB 65955197530, Možđenec 172, 42220 Možđenec</item>
      <item>Matija Žugec, OIB 94249849148, Možđenec 26, 42220 Možđenec</item>
      <item>Ivica Žuti, OIB 73022697913, Možđenec 183a, 42220 Možđenec</item>
      <item>Rajko Bolanča, OIB 64859520014, Ii. Ferenščica Ii. Odvojak 9, 10000 Zagreb</item>
      <item>Goran Dizdar, OIB 01904605580, Kralja Zvonimira 12, 47000 Karlovac</item>
      <item>Ivica Džalto, OIB 09844015675, Vukovarska 8, 22300 Knin</item>
      <item>Drago Filipović, OIB 34215549900, Savska Cesta 101a, 10000 Zagreb</item>
      <item>Ivan Jelić, OIB 66509094385, Janka Leskovara 1, 10000 Zagreb</item>
      <item>Edo Dundov, OIB 82707099489, Vladimira Ruždjaka 9c, 10000 Zagreb</item>
      <item>Dražen Čović, OIB 47069091684, Plješevička 19, 31431 Čepin</item>
      <item>Ivica Bahunek, OIB 98785571764, Ivanovo Polje 8, 42220 Ljubešćica</item>
      <item>Mijo Antunović, OIB 92326507340, Matije Gupca 72, 49210 Zabok</item>
      <item>Ivo Lončar, OIB 72603422183, Ustirama 0, Prozor-rama</item>
      <item>Nikola Vladić, OIB 32815247104, Josipa Pupačića 4, 10000 Zagreb</item>
      <item>Nikola Beljo, OIB 02477699132, Lučica Xxix 5, 23234 Vir</item>
      <item>Dragutin Benković, OIB , Donje Mokojišće 203, 42220 Novi Marof</item>
      <item>ATLAS COPCO d.o.o. za usluge, OIB 80829168312, Slavonska avenija 19, 10000 Zagreb</item>
      <item>ADRIA NORMA d.o.o. za usluge i trgovinu, OIB 80109305109, Ulica grada Vukovara 284/C, 10000 Zagreb</item>
      <item>NEXE BETON d.o.o. za proizvodnju betona, OIB 48358267745, Braće Radića 200, 31500 Našice</item>
      <item>DOKA Hrvatska društvo s ograničenom odgovornošću za proizvodnju, prodaju i iznajmljivanje oplatnih proizvoda i sustava, OIB 25940944046, Radnička cesta 173/g, 10000 Zagreb</item>
      <item>Hrvatski Telekom d.d., OIB 81793146560, Roberta Frangeša Mihanovića 9, 10000 Zagreb</item>
      <item>AGRODUHAN društvo s ograničenom odgovornošću za poljoprivrednu proizvodnju i usluge, OIB 97446273531, Nikole Šubića Zrinskog 30, 33520 Slatina</item>
      <item>PBZ-LEASING, društvo s ograničenom odgovornošću za poslove leasinga, OIB 57270798205, Radnička cesta 44, 10000 Zagreb</item>
      <item>ASTRA INTERNATIONAL, dioničko društvo za vanjsku trgovinu u stečaju, OIB 98560810474, Budmanijeva 5, 10000 Zagreb</item>
      <item>CODEX SORTIUM društvo s ograničenom odgovornošću za pružanje kompleksnih konzalting usluga, OIB 83918065246, Ivana Šibla 9, 10000 Zagreb</item>
      <item>PRIMORJE d.d. (u stečaju), OIB , Vipovska cesta 3, 5270 Ajdovščina</item>
      <item>RH MINISTARSTVO FINANCIJA PU Područni ured Zagreb, OIB 18683136487, Avenija Dubrovnik 32, 10000 Zagreb</item>
      <item>ALLIANZ ZAGREB dioničko društvo za osiguranje, OIB 23759810849, Heinzelova 70, 10000 Zagreb</item>
      <item>GRAD VELIKA GORICA, OIB 75834963344, Trg kralja Tomislava 34, 10410 Velika Gorica</item>
      <item>GRAD KUTINA, OIB 41888874500, Trg kralja Tomislava 12, 44320 Kutina</item>
      <item>INVENTO PRO d.o.o. za projektiranje, OIB 91338031185, Držićeva 81b, 10000 Zagreb</item>
      <item>CROSCO, naftni servisi, d.o.o., OIB 15538072333, Grada Vukovara 18, 10000 Zagreb</item>
      <item>GEOTEHNIKA - KONSOLIDACIJA društvo s ograničenom odgovornošću za konsolidacijske radove, OIB 96552131417, Siget 16B, 10000 Zagreb</item>
      <item>G.V. - PROM društvo s ograničenom odgovornošću za unutarnju, vanjsku trgovinu i usluge, OIB 64880141785, Augusta Šenoe 2, 10450 Jastrebarsko</item>
      <item>BOŽAN d.o.o. za proizvodnju, montažu, održavanje i trgovinu, OIB 66214866918, 3. Kozari put 85, 10000 Zagreb</item>
      <item>VODOOPSKRBA I ODVODNJA društvo s ograničenom odgovornošću za javnu vodoopskrbu i odvodnju, OIB 83416546499, Folnegovićeva 1, 10000 Zagreb</item>
      <item>Igor Pačarić, OIB 99043160937, Štrosmajerova 20, 31402 Koritna</item>
      <item>Vlatko Krajnović, OIB 18327147831, Ulica Branimira Sakača 7, 10000 Zagreb</item>
      <item>Vedran Krajnović, OIB 45528448689, Kuzminečka Ulica 16, 10000 Zagreb</item>
      <item>Zvonko Fišer, OIB 22799155020, Goranska 5, 10000 Zagreb</item>
    </izvorni_sadrzaj>
    <derivirana_varijabla naziv="DomainObject.Predmet.OstaliListFormatedWithAdressOIB_1">
      <item>GORDAN ČELIKOVIĆ, MALE PUTINE 12, 10000 Zagreb</item>
      <item>IVAN KRSTANOVIĆ, 8. POŽARINJE 15, 10000 Zagreb</item>
      <item>Davorka Huljev, OIB 34743014377, Miramarska 13/D, 10000 Zagreb</item>
      <item>Dubravko Antonić, OIB 92781625528, Vretenec 23, 10360 Sesvete</item>
      <item>Stjepan Bilić, OIB 01085232535, Ilica 346, 10000 Zagreb</item>
      <item>Josip Bilonić, OIB 48206131453, Boki 5, 10370 Puhovo</item>
      <item>Marko Bjelajac, OIB 03572886385, Matijašec 29, 10000 Zagreb</item>
      <item>Damir Blažinović, OIB 54228238529, Siromajska Cesta 22, 10361 Struga Nartska</item>
      <item>Ivan Brkić, OIB 36145912288, Kralja Zvonimira 17, 34310 Gradac</item>
      <item>Marinko Brkić, OIB 04900687543, Kralja Zvonimira 17, 34310 Gradac</item>
      <item>Dražen Car, OIB 78763799516, Kordunska 9, 10000 Zagreb</item>
      <item>Gordan Čeliković, OIB 91346275353, Borovci 18, 10000 Zagreb</item>
      <item>Marinko Čolak, OIB 43924160222, Stjepana Radića 119, 34310 Gradac</item>
      <item>Ioan Darie, OIB 86457593623</item>
      <item>Velimir Dejanović, OIB 15359050296, Baranovićeva Ulica 12, 10000 Zagreb</item>
      <item>Irena Držaić, OIB 13313590208, Rudolfa Bićanića 20, 10000 Zagreb</item>
      <item>Anto Džalto, OIB 32218075217, Vinka Sedinića 17, 10361 Dumovec</item>
      <item>Ivan Džalto, OIB 81761619819, Ilica 346, 10000 Zagreb</item>
      <item>Jure Džalto, OIB 30890923159, Vugrovečka 77, 10360 Dobrodol</item>
      <item>Vedran Džalto, OIB 15850032354, Mira Barešića 14, 21000 Split</item>
      <item>Ivan Erdelja, OIB 68527001750, Mihovljan 344, 49252 Mihovljan</item>
      <item>Ivan Farkaš, OIB 11262369181, Kralja Zvonimira 12, 31403 Vladislavci</item>
      <item>Branislav Filipović, OIB 81167862221, Šćit 0, Prozor-rama</item>
      <item>Ivan Gereci, OIB 88962988662, Laz Bistrički 46, 49246 Laz Bistrički</item>
      <item>Zlatko Grepo, OIB 39526623368, Josipa Kozarca 57, 31224 Koška</item>
      <item>Tomislav Grepo, OIB 40986687180, Zrinsko Frankopanska 12, 31512 Feričanci</item>
      <item>Tomislav Gudelj, OIB 13054333296, Trg Otokara Keršovanija 8, 10000 Zagreb</item>
      <item>Bojan Horvat, OIB 92393650679, Pavlenski Put 5o, 10000 Zagreb</item>
      <item>Josip Horvat, OIB 24439125142, Krč 39, 42220 Krč</item>
      <item>Viktor Horvat, OIB 28768985379, Sajmišna 50, 49250 Zlatar</item>
      <item>Mato Ivandić, OIB 77136564688, Detkovac 172, 33411 Detkovac</item>
      <item>Mato Ivandić, OIB 77136564688, Detkovac 172, 33411 Detkovac</item>
      <item>Miljenko Ivanušec, OIB 24353874744, Zagrebačka 63, 42220 Ljubešćica</item>
      <item>Mato Jeličić, OIB 69436403725, Kustošijski Venec 80, 10000 Zagreb</item>
      <item>Zlatko Jembrih, OIB 34742636426, Mače 32h, 49250 Mače</item>
      <item>Tado Jukić, OIB 52548758185, Kikićeva 16, 10000 Zagreb</item>
      <item>Franjo Jurić, OIB 40993775827, Andrije Pirnata 2, 44250 Petrinja</item>
      <item>Luka Kandić, OIB 77474096954, Nikole Šubića Zrinskog 10, 31542 Beničanci</item>
      <item>Zvonimir Kaniški, OIB 36556804137, Staromlinska 74, 42000 Gornji Kućan</item>
      <item>Danijela Karadža, OIB 65070174340, Redovka 15, 10000 Zagreb</item>
      <item>Damir Katačić, OIB 26308235284, 3. Pile 12, 10000 Zagreb</item>
      <item>Matija Komljenović, OIB 60950406105, Japjeci 10, 10255 Donji Stupnik</item>
      <item>Ivica Krasko, OIB 97869477343, Stjepana Radića 155, 34310 Gradac</item>
      <item>Nedeljko Krbot, OIB 94557819780, Grana 67a, 42220 Grana</item>
      <item>Branko Kršak, OIB 91751500788, Sveta Helena 93, 10382 Sveta Helena</item>
      <item>Andjelko Kvesić, OIB 41803507944, Ivanićgradska 56, 10000 Zagreb</item>
      <item>Anto Lončar, OIB 24664216966, Josipa Stipana Reljkovića 24, 32281 Ivankovo</item>
      <item>Ivan Magaš, OIB 38561061351, Ferenščica I. 47, 10000 Zagreb</item>
      <item>Krešimir Majdak, OIB 99032133739, Donja Batina 133, 49250 Donja Batina</item>
      <item>Ivica Marasović, OIB 01549404409, Savska Cesta 56, 10000 Zagreb</item>
      <item>Ante Matešić, OIB 40184613069, Kustošijski Venec 80, 10000 Zagreb</item>
      <item>Slavko Miloš, OIB 00667656692, Iii.kozari Put 83, 10000 Zagreb</item>
      <item>Stjepan Nikolić, OIB 94908627843, Ulica Augusta Šenoe 33, 10290 Zaprešić</item>
      <item>Zdenek Opolzer, OIB 82055885044, Viganj 118, 20267 Viganj</item>
      <item>Mato Pačarić, OIB 28682825607, Štrosmajerova 20, 31402 Koritna</item>
      <item>Šimo Pačarić, OIB 31162258450, Štrosmajerova 13, 31402 Koritna</item>
      <item>Stipo Parić, OIB 70913141022, Drage 8, 10000 Zagreb</item>
      <item>Dubravko Pavleković, OIB 62804018402, Tihi Dol 26, 10000 Zagreb</item>
      <item>Dubravko Pokec, OIB 99582714781, Andrije Hebranga 7, 48350 Virje</item>
      <item>Antonijo Pozaić, OIB 78069739653, Franje Horvata Kiša 42, 49250 Zlatar</item>
      <item>Dragutin Proroković, OIB 70304758082, Fausta Vrančića 2, 10000 Zagreb</item>
      <item>Ivica Pušić, OIB 98598974022, Don Mate Šantića 20, 21217 Kaštel Novi</item>
      <item>Marijo Pušić, OIB 41233905945, Ulica A. Gustava Matoša 3, 10360 Sesvete</item>
      <item>Petar Rogina, OIB 63997524913, Vinogradska 44, 49250 Zlatar</item>
      <item>Niko Rončević, OIB 33685622943, Istarska Ulica 29, 48260 Križevci</item>
      <item>Božidar Sakač, OIB 55583194121, Kapela Kalnička 21, 42220 Kapela Kalnička</item>
      <item>Šerif Selimanović, OIB 95239548463, I.kozari Put Xii.odvojak 43, 10000 Zagreb</item>
      <item>Nikola Simić, OIB 66916973868, Nikole Bonifačića 15, 10410 Velika Gorica</item>
      <item>Stevan Simić, OIB 03459360292, Dragutina Domjanića 5, 10410 Velika Gorica</item>
      <item>Zdenka Simić, OIB 29961368203, Dragutina Domjanića 5, 10410 Velika Gorica</item>
      <item>Ramo Stenaklić, OIB 40613705522, Ii.kozari Put Iii.odvojak 2a, 10000 Zagreb</item>
      <item>Dragutin Španić, OIB 60485237828, Kalnička 50, 42220 Ljubešćica</item>
      <item>Antun Tetković, OIB 99206482085, Ante Starčevića 40, 32262 Račinovci</item>
      <item>Hrvoje Tkalec, OIB 80189233253, Zagorska Cesta 37, 10296 Luka</item>
      <item>Srećko Tolić, OIB 72641126749, Vlade Gotovca 9, 10000 Zagreb</item>
      <item>Romeo Tomak-marković, OIB 07028605773, Boševci 12a, 47280 Boševci</item>
      <item>Miljenko Toplak, OIB 06327857077, Donje Makojišće 203, 42220 Donje Makojišće</item>
      <item>Vladimir Tusić, OIB 05404516915, Sjenjak 48, 31000 Osijek</item>
      <item>Igor Valjan, OIB 80754720860, Švica 47, 53220 Švica</item>
      <item>Suzi Vidošić, OIB 71891960080, Drage Gervaisa 23, 10000 Zagreb</item>
      <item>Darko Vladić, OIB 18001113826, Savska 39, 35425 Davor</item>
      <item>Drago Vladić, OIB 50029218206, Ilica 346, 10000 Zagreb</item>
      <item>Ivica Vlašić, OIB 84241473307, Ribnica 175a, 10410 Ribnica</item>
      <item>Blaženka Vukić, OIB 28193063064, Rudopoljska 12, 10000 Zagreb</item>
      <item>Damir Vuradin, OIB 43582143053, Remetinec 230, 42220 Remetinec</item>
      <item>Danijel Vukoja, OIB 08367054640, Kačićeva 56, 35425 Davor</item>
      <item>Ivan Zeljko, OIB 62128946266, Alojzija Stepinca 44, 34310 Gradac</item>
      <item>Anđelko Zvonar, OIB 70192758920, Zagrebačka 84a, 42220 Ljubešćica</item>
      <item>Antonio Žugec, OIB 02507758170, Možđenec 83, 42220 Možđenec</item>
      <item>Igor Žugec, OIB 65955197530, Možđenec 172, 42220 Možđenec</item>
      <item>Matija Žugec, OIB 94249849148, Možđenec 26, 42220 Možđenec</item>
      <item>Ivica Žuti, OIB 73022697913, Možđenec 183a, 42220 Možđenec</item>
      <item>Rajko Bolanča, OIB 64859520014, Ii. Ferenščica Ii. Odvojak 9, 10000 Zagreb</item>
      <item>Goran Dizdar, OIB 01904605580, Kralja Zvonimira 12, 47000 Karlovac</item>
      <item>Ivica Džalto, OIB 09844015675, Vukovarska 8, 22300 Knin</item>
      <item>Drago Filipović, OIB 34215549900, Savska Cesta 101a, 10000 Zagreb</item>
      <item>Ivan Jelić, OIB 66509094385, Janka Leskovara 1, 10000 Zagreb</item>
      <item>Edo Dundov, OIB 82707099489, Vladimira Ruždjaka 9c, 10000 Zagreb</item>
      <item>Dražen Čović, OIB 47069091684, Plješevička 19, 31431 Čepin</item>
      <item>Ivica Bahunek, OIB 98785571764, Ivanovo Polje 8, 42220 Ljubešćica</item>
      <item>Mijo Antunović, OIB 92326507340, Matije Gupca 72, 49210 Zabok</item>
      <item>Ivo Lončar, OIB 72603422183, Ustirama 0, Prozor-rama</item>
      <item>Nikola Vladić, OIB 32815247104, Josipa Pupačića 4, 10000 Zagreb</item>
      <item>Nikola Beljo, OIB 02477699132, Lučica Xxix 5, 23234 Vir</item>
      <item>Dragutin Benković, OIB , Donje Mokojišće 203, 42220 Novi Marof</item>
      <item>ATLAS COPCO d.o.o. za usluge, OIB 80829168312, Slavonska avenija 19, 10000 Zagreb</item>
      <item>ADRIA NORMA d.o.o. za usluge i trgovinu, OIB 80109305109, Ulica grada Vukovara 284/C, 10000 Zagreb</item>
      <item>NEXE BETON d.o.o. za proizvodnju betona, OIB 48358267745, Braće Radića 200, 31500 Našice</item>
      <item>DOKA Hrvatska društvo s ograničenom odgovornošću za proizvodnju, prodaju i iznajmljivanje oplatnih proizvoda i sustava, OIB 25940944046, Radnička cesta 173/g, 10000 Zagreb</item>
      <item>Hrvatski Telekom d.d., OIB 81793146560, Roberta Frangeša Mihanovića 9, 10000 Zagreb</item>
      <item>AGRODUHAN društvo s ograničenom odgovornošću za poljoprivrednu proizvodnju i usluge, OIB 97446273531, Nikole Šubića Zrinskog 30, 33520 Slatina</item>
      <item>PBZ-LEASING, društvo s ograničenom odgovornošću za poslove leasinga, OIB 57270798205, Radnička cesta 44, 10000 Zagreb</item>
      <item>ASTRA INTERNATIONAL, dioničko društvo za vanjsku trgovinu u stečaju, OIB 98560810474, Budmanijeva 5, 10000 Zagreb</item>
      <item>CODEX SORTIUM društvo s ograničenom odgovornošću za pružanje kompleksnih konzalting usluga, OIB 83918065246, Ivana Šibla 9, 10000 Zagreb</item>
      <item>PRIMORJE d.d. (u stečaju), OIB , Vipovska cesta 3, 5270 Ajdovščina</item>
      <item>RH MINISTARSTVO FINANCIJA PU Područni ured Zagreb, OIB 18683136487, Avenija Dubrovnik 32, 10000 Zagreb</item>
      <item>ALLIANZ ZAGREB dioničko društvo za osiguranje, OIB 23759810849, Heinzelova 70, 10000 Zagreb</item>
      <item>GRAD VELIKA GORICA, OIB 75834963344, Trg kralja Tomislava 34, 10410 Velika Gorica</item>
      <item>GRAD KUTINA, OIB 41888874500, Trg kralja Tomislava 12, 44320 Kutina</item>
      <item>INVENTO PRO d.o.o. za projektiranje, OIB 91338031185, Držićeva 81b, 10000 Zagreb</item>
      <item>CROSCO, naftni servisi, d.o.o., OIB 15538072333, Grada Vukovara 18, 10000 Zagreb</item>
      <item>GEOTEHNIKA - KONSOLIDACIJA društvo s ograničenom odgovornošću za konsolidacijske radove, OIB 96552131417, Siget 16B, 10000 Zagreb</item>
      <item>G.V. - PROM društvo s ograničenom odgovornošću za unutarnju, vanjsku trgovinu i usluge, OIB 64880141785, Augusta Šenoe 2, 10450 Jastrebarsko</item>
      <item>BOŽAN d.o.o. za proizvodnju, montažu, održavanje i trgovinu, OIB 66214866918, 3. Kozari put 85, 10000 Zagreb</item>
      <item>VODOOPSKRBA I ODVODNJA društvo s ograničenom odgovornošću za javnu vodoopskrbu i odvodnju, OIB 83416546499, Folnegovićeva 1, 10000 Zagreb</item>
      <item>Igor Pačarić, OIB 99043160937, Štrosmajerova 20, 31402 Koritna</item>
      <item>Vlatko Krajnović, OIB 18327147831, Ulica Branimira Sakača 7, 10000 Zagreb</item>
      <item>Vedran Krajnović, OIB 45528448689, Kuzminečka Ulica 16, 10000 Zagreb</item>
      <item>Zvonko Fišer, OIB 22799155020, Goranska 5, 10000 Zagreb</item>
    </derivirana_varijabla>
  </DomainObject.Predmet.OstaliListFormatedWithAdressOIB>
  <DomainObject.Predmet.OstaliListNazivFormated>
    <izvorni_sadrzaj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  <item>Vlatko Krajnović</item>
      <item>Vedran Krajnović</item>
      <item>Zvonko Fišer</item>
    </izvorni_sadrzaj>
    <derivirana_varijabla naziv="DomainObject.Predmet.OstaliListNazivFormated_1"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  <item>Vlatko Krajnović</item>
      <item>Vedran Krajnović</item>
      <item>Zvonko Fišer</item>
    </derivirana_varijabla>
  </DomainObject.Predmet.OstaliListNazivFormated>
  <DomainObject.Predmet.OstaliListNazivFormatedOIB>
    <izvorni_sadrzaj>
      <item>GORDAN ČELIKOVIĆ</item>
      <item>IVAN KRSTANOVIĆ</item>
      <item>Davorka Huljev, OIB 34743014377</item>
      <item>Dubravko Antonić, OIB 92781625528</item>
      <item>Stjepan Bilić, OIB 01085232535</item>
      <item>Josip Bilonić, OIB 48206131453</item>
      <item>Marko Bjelajac, OIB 03572886385</item>
      <item>Damir Blažinović, OIB 54228238529</item>
      <item>Ivan Brkić, OIB 36145912288</item>
      <item>Marinko Brkić, OIB 04900687543</item>
      <item>Dražen Car, OIB 78763799516</item>
      <item>Gordan Čeliković, OIB 91346275353</item>
      <item>Marinko Čolak, OIB 43924160222</item>
      <item>Ioan Darie, OIB 86457593623</item>
      <item>Velimir Dejanović, OIB 15359050296</item>
      <item>Irena Držaić, OIB 13313590208</item>
      <item>Anto Džalto, OIB 32218075217</item>
      <item>Ivan Džalto, OIB 81761619819</item>
      <item>Jure Džalto, OIB 30890923159</item>
      <item>Vedran Džalto, OIB 15850032354</item>
      <item>Ivan Erdelja, OIB 68527001750</item>
      <item>Ivan Farkaš, OIB 11262369181</item>
      <item>Branislav Filipović, OIB 81167862221</item>
      <item>Ivan Gereci, OIB 88962988662</item>
      <item>Zlatko Grepo, OIB 39526623368</item>
      <item>Tomislav Grepo, OIB 40986687180</item>
      <item>Tomislav Gudelj, OIB 13054333296</item>
      <item>Bojan Horvat, OIB 92393650679</item>
      <item>Josip Horvat, OIB 24439125142</item>
      <item>Viktor Horvat, OIB 28768985379</item>
      <item>Mato Ivandić, OIB 77136564688</item>
      <item>Mato Ivandić, OIB 77136564688</item>
      <item>Miljenko Ivanušec, OIB 24353874744</item>
      <item>Mato Jeličić, OIB 69436403725</item>
      <item>Zlatko Jembrih, OIB 34742636426</item>
      <item>Tado Jukić, OIB 52548758185</item>
      <item>Franjo Jurić, OIB 40993775827</item>
      <item>Luka Kandić, OIB 77474096954</item>
      <item>Zvonimir Kaniški, OIB 36556804137</item>
      <item>Danijela Karadža, OIB 65070174340</item>
      <item>Damir Katačić, OIB 26308235284</item>
      <item>Matija Komljenović, OIB 60950406105</item>
      <item>Ivica Krasko, OIB 97869477343</item>
      <item>Nedeljko Krbot, OIB 94557819780</item>
      <item>Branko Kršak, OIB 91751500788</item>
      <item>Andjelko Kvesić, OIB 41803507944</item>
      <item>Anto Lončar, OIB 24664216966</item>
      <item>Ivan Magaš, OIB 38561061351</item>
      <item>Krešimir Majdak, OIB 99032133739</item>
      <item>Ivica Marasović, OIB 01549404409</item>
      <item>Ante Matešić, OIB 40184613069</item>
      <item>Slavko Miloš, OIB 00667656692</item>
      <item>Stjepan Nikolić, OIB 94908627843</item>
      <item>Zdenek Opolzer, OIB 82055885044</item>
      <item>Mato Pačarić, OIB 28682825607</item>
      <item>Šimo Pačarić, OIB 31162258450</item>
      <item>Stipo Parić, OIB 70913141022</item>
      <item>Dubravko Pavleković, OIB 62804018402</item>
      <item>Dubravko Pokec, OIB 99582714781</item>
      <item>Antonijo Pozaić, OIB 78069739653</item>
      <item>Dragutin Proroković, OIB 70304758082</item>
      <item>Ivica Pušić, OIB 98598974022</item>
      <item>Marijo Pušić, OIB 41233905945</item>
      <item>Petar Rogina, OIB 63997524913</item>
      <item>Niko Rončević, OIB 33685622943</item>
      <item>Božidar Sakač, OIB 55583194121</item>
      <item>Šerif Selimanović, OIB 95239548463</item>
      <item>Nikola Simić, OIB 66916973868</item>
      <item>Stevan Simić, OIB 03459360292</item>
      <item>Zdenka Simić, OIB 29961368203</item>
      <item>Ramo Stenaklić, OIB 40613705522</item>
      <item>Dragutin Španić, OIB 60485237828</item>
      <item>Antun Tetković, OIB 99206482085</item>
      <item>Hrvoje Tkalec, OIB 80189233253</item>
      <item>Srećko Tolić, OIB 72641126749</item>
      <item>Romeo Tomak-marković, OIB 07028605773</item>
      <item>Miljenko Toplak, OIB 06327857077</item>
      <item>Vladimir Tusić, OIB 05404516915</item>
      <item>Igor Valjan, OIB 80754720860</item>
      <item>Suzi Vidošić, OIB 71891960080</item>
      <item>Darko Vladić, OIB 18001113826</item>
      <item>Drago Vladić, OIB 50029218206</item>
      <item>Ivica Vlašić, OIB 84241473307</item>
      <item>Blaženka Vukić, OIB 28193063064</item>
      <item>Damir Vuradin, OIB 43582143053</item>
      <item>Danijel Vukoja, OIB 08367054640</item>
      <item>Ivan Zeljko, OIB 62128946266</item>
      <item>Anđelko Zvonar, OIB 70192758920</item>
      <item>Antonio Žugec, OIB 02507758170</item>
      <item>Igor Žugec, OIB 65955197530</item>
      <item>Matija Žugec, OIB 94249849148</item>
      <item>Ivica Žuti, OIB 73022697913</item>
      <item>Rajko Bolanča, OIB 64859520014</item>
      <item>Goran Dizdar, OIB 01904605580</item>
      <item>Ivica Džalto, OIB 09844015675</item>
      <item>Drago Filipović, OIB 34215549900</item>
      <item>Ivan Jelić, OIB 66509094385</item>
      <item>Edo Dundov, OIB 82707099489</item>
      <item>Dražen Čović, OIB 47069091684</item>
      <item>Ivica Bahunek, OIB 98785571764</item>
      <item>Mijo Antunović, OIB 92326507340</item>
      <item>Ivo Lončar, OIB 72603422183</item>
      <item>Nikola Vladić, OIB 32815247104</item>
      <item>Nikola Beljo, OIB 02477699132</item>
      <item>Dragutin Benković, OIB </item>
      <item>ATLAS COPCO d.o.o. za usluge, OIB 80829168312</item>
      <item>ADRIA NORMA d.o.o. za usluge i trgovinu, OIB 80109305109</item>
      <item>NEXE BETON d.o.o. za proizvodnju betona, OIB 48358267745</item>
      <item>DOKA Hrvatska društvo s ograničenom odgovornošću za proizvodnju, prodaju i iznajmljivanje oplatnih proizvoda i sustava, OIB 25940944046</item>
      <item>Hrvatski Telekom d.d., OIB 81793146560</item>
      <item>AGRODUHAN društvo s ograničenom odgovornošću za poljoprivrednu proizvodnju i usluge, OIB 97446273531</item>
      <item>PBZ-LEASING, društvo s ograničenom odgovornošću za poslove leasinga, OIB 57270798205</item>
      <item>ASTRA INTERNATIONAL, dioničko društvo za vanjsku trgovinu u stečaju, OIB 98560810474</item>
      <item>CODEX SORTIUM društvo s ograničenom odgovornošću za pružanje kompleksnih konzalting usluga, OIB 83918065246</item>
      <item>PRIMORJE d.d. (u stečaju), OIB </item>
      <item>RH MINISTARSTVO FINANCIJA PU Područni ured Zagreb, OIB 18683136487</item>
      <item>ALLIANZ ZAGREB dioničko društvo za osiguranje, OIB 23759810849</item>
      <item>GRAD VELIKA GORICA, OIB 75834963344</item>
      <item>GRAD KUTINA, OIB 41888874500</item>
      <item>INVENTO PRO d.o.o. za projektiranje, OIB 91338031185</item>
      <item>CROSCO, naftni servisi, d.o.o., OIB 15538072333</item>
      <item>GEOTEHNIKA - KONSOLIDACIJA društvo s ograničenom odgovornošću za konsolidacijske radove, OIB 96552131417</item>
      <item>G.V. - PROM društvo s ograničenom odgovornošću za unutarnju, vanjsku trgovinu i usluge, OIB 64880141785</item>
      <item>BOŽAN d.o.o. za proizvodnju, montažu, održavanje i trgovinu, OIB 66214866918</item>
      <item>VODOOPSKRBA I ODVODNJA društvo s ograničenom odgovornošću za javnu vodoopskrbu i odvodnju, OIB 83416546499</item>
      <item>Igor Pačarić, OIB 99043160937</item>
      <item>Vlatko Krajnović, OIB 18327147831</item>
      <item>Vedran Krajnović, OIB 45528448689</item>
      <item>Zvonko Fišer, OIB 22799155020</item>
    </izvorni_sadrzaj>
    <derivirana_varijabla naziv="DomainObject.Predmet.OstaliListNazivFormatedOIB_1">
      <item>GORDAN ČELIKOVIĆ</item>
      <item>IVAN KRSTANOVIĆ</item>
      <item>Davorka Huljev, OIB 34743014377</item>
      <item>Dubravko Antonić, OIB 92781625528</item>
      <item>Stjepan Bilić, OIB 01085232535</item>
      <item>Josip Bilonić, OIB 48206131453</item>
      <item>Marko Bjelajac, OIB 03572886385</item>
      <item>Damir Blažinović, OIB 54228238529</item>
      <item>Ivan Brkić, OIB 36145912288</item>
      <item>Marinko Brkić, OIB 04900687543</item>
      <item>Dražen Car, OIB 78763799516</item>
      <item>Gordan Čeliković, OIB 91346275353</item>
      <item>Marinko Čolak, OIB 43924160222</item>
      <item>Ioan Darie, OIB 86457593623</item>
      <item>Velimir Dejanović, OIB 15359050296</item>
      <item>Irena Držaić, OIB 13313590208</item>
      <item>Anto Džalto, OIB 32218075217</item>
      <item>Ivan Džalto, OIB 81761619819</item>
      <item>Jure Džalto, OIB 30890923159</item>
      <item>Vedran Džalto, OIB 15850032354</item>
      <item>Ivan Erdelja, OIB 68527001750</item>
      <item>Ivan Farkaš, OIB 11262369181</item>
      <item>Branislav Filipović, OIB 81167862221</item>
      <item>Ivan Gereci, OIB 88962988662</item>
      <item>Zlatko Grepo, OIB 39526623368</item>
      <item>Tomislav Grepo, OIB 40986687180</item>
      <item>Tomislav Gudelj, OIB 13054333296</item>
      <item>Bojan Horvat, OIB 92393650679</item>
      <item>Josip Horvat, OIB 24439125142</item>
      <item>Viktor Horvat, OIB 28768985379</item>
      <item>Mato Ivandić, OIB 77136564688</item>
      <item>Mato Ivandić, OIB 77136564688</item>
      <item>Miljenko Ivanušec, OIB 24353874744</item>
      <item>Mato Jeličić, OIB 69436403725</item>
      <item>Zlatko Jembrih, OIB 34742636426</item>
      <item>Tado Jukić, OIB 52548758185</item>
      <item>Franjo Jurić, OIB 40993775827</item>
      <item>Luka Kandić, OIB 77474096954</item>
      <item>Zvonimir Kaniški, OIB 36556804137</item>
      <item>Danijela Karadža, OIB 65070174340</item>
      <item>Damir Katačić, OIB 26308235284</item>
      <item>Matija Komljenović, OIB 60950406105</item>
      <item>Ivica Krasko, OIB 97869477343</item>
      <item>Nedeljko Krbot, OIB 94557819780</item>
      <item>Branko Kršak, OIB 91751500788</item>
      <item>Andjelko Kvesić, OIB 41803507944</item>
      <item>Anto Lončar, OIB 24664216966</item>
      <item>Ivan Magaš, OIB 38561061351</item>
      <item>Krešimir Majdak, OIB 99032133739</item>
      <item>Ivica Marasović, OIB 01549404409</item>
      <item>Ante Matešić, OIB 40184613069</item>
      <item>Slavko Miloš, OIB 00667656692</item>
      <item>Stjepan Nikolić, OIB 94908627843</item>
      <item>Zdenek Opolzer, OIB 82055885044</item>
      <item>Mato Pačarić, OIB 28682825607</item>
      <item>Šimo Pačarić, OIB 31162258450</item>
      <item>Stipo Parić, OIB 70913141022</item>
      <item>Dubravko Pavleković, OIB 62804018402</item>
      <item>Dubravko Pokec, OIB 99582714781</item>
      <item>Antonijo Pozaić, OIB 78069739653</item>
      <item>Dragutin Proroković, OIB 70304758082</item>
      <item>Ivica Pušić, OIB 98598974022</item>
      <item>Marijo Pušić, OIB 41233905945</item>
      <item>Petar Rogina, OIB 63997524913</item>
      <item>Niko Rončević, OIB 33685622943</item>
      <item>Božidar Sakač, OIB 55583194121</item>
      <item>Šerif Selimanović, OIB 95239548463</item>
      <item>Nikola Simić, OIB 66916973868</item>
      <item>Stevan Simić, OIB 03459360292</item>
      <item>Zdenka Simić, OIB 29961368203</item>
      <item>Ramo Stenaklić, OIB 40613705522</item>
      <item>Dragutin Španić, OIB 60485237828</item>
      <item>Antun Tetković, OIB 99206482085</item>
      <item>Hrvoje Tkalec, OIB 80189233253</item>
      <item>Srećko Tolić, OIB 72641126749</item>
      <item>Romeo Tomak-marković, OIB 07028605773</item>
      <item>Miljenko Toplak, OIB 06327857077</item>
      <item>Vladimir Tusić, OIB 05404516915</item>
      <item>Igor Valjan, OIB 80754720860</item>
      <item>Suzi Vidošić, OIB 71891960080</item>
      <item>Darko Vladić, OIB 18001113826</item>
      <item>Drago Vladić, OIB 50029218206</item>
      <item>Ivica Vlašić, OIB 84241473307</item>
      <item>Blaženka Vukić, OIB 28193063064</item>
      <item>Damir Vuradin, OIB 43582143053</item>
      <item>Danijel Vukoja, OIB 08367054640</item>
      <item>Ivan Zeljko, OIB 62128946266</item>
      <item>Anđelko Zvonar, OIB 70192758920</item>
      <item>Antonio Žugec, OIB 02507758170</item>
      <item>Igor Žugec, OIB 65955197530</item>
      <item>Matija Žugec, OIB 94249849148</item>
      <item>Ivica Žuti, OIB 73022697913</item>
      <item>Rajko Bolanča, OIB 64859520014</item>
      <item>Goran Dizdar, OIB 01904605580</item>
      <item>Ivica Džalto, OIB 09844015675</item>
      <item>Drago Filipović, OIB 34215549900</item>
      <item>Ivan Jelić, OIB 66509094385</item>
      <item>Edo Dundov, OIB 82707099489</item>
      <item>Dražen Čović, OIB 47069091684</item>
      <item>Ivica Bahunek, OIB 98785571764</item>
      <item>Mijo Antunović, OIB 92326507340</item>
      <item>Ivo Lončar, OIB 72603422183</item>
      <item>Nikola Vladić, OIB 32815247104</item>
      <item>Nikola Beljo, OIB 02477699132</item>
      <item>Dragutin Benković, OIB </item>
      <item>ATLAS COPCO d.o.o. za usluge, OIB 80829168312</item>
      <item>ADRIA NORMA d.o.o. za usluge i trgovinu, OIB 80109305109</item>
      <item>NEXE BETON d.o.o. za proizvodnju betona, OIB 48358267745</item>
      <item>DOKA Hrvatska društvo s ograničenom odgovornošću za proizvodnju, prodaju i iznajmljivanje oplatnih proizvoda i sustava, OIB 25940944046</item>
      <item>Hrvatski Telekom d.d., OIB 81793146560</item>
      <item>AGRODUHAN društvo s ograničenom odgovornošću za poljoprivrednu proizvodnju i usluge, OIB 97446273531</item>
      <item>PBZ-LEASING, društvo s ograničenom odgovornošću za poslove leasinga, OIB 57270798205</item>
      <item>ASTRA INTERNATIONAL, dioničko društvo za vanjsku trgovinu u stečaju, OIB 98560810474</item>
      <item>CODEX SORTIUM društvo s ograničenom odgovornošću za pružanje kompleksnih konzalting usluga, OIB 83918065246</item>
      <item>PRIMORJE d.d. (u stečaju), OIB </item>
      <item>RH MINISTARSTVO FINANCIJA PU Područni ured Zagreb, OIB 18683136487</item>
      <item>ALLIANZ ZAGREB dioničko društvo za osiguranje, OIB 23759810849</item>
      <item>GRAD VELIKA GORICA, OIB 75834963344</item>
      <item>GRAD KUTINA, OIB 41888874500</item>
      <item>INVENTO PRO d.o.o. za projektiranje, OIB 91338031185</item>
      <item>CROSCO, naftni servisi, d.o.o., OIB 15538072333</item>
      <item>GEOTEHNIKA - KONSOLIDACIJA društvo s ograničenom odgovornošću za konsolidacijske radove, OIB 96552131417</item>
      <item>G.V. - PROM društvo s ograničenom odgovornošću za unutarnju, vanjsku trgovinu i usluge, OIB 64880141785</item>
      <item>BOŽAN d.o.o. za proizvodnju, montažu, održavanje i trgovinu, OIB 66214866918</item>
      <item>VODOOPSKRBA I ODVODNJA društvo s ograničenom odgovornošću za javnu vodoopskrbu i odvodnju, OIB 83416546499</item>
      <item>Igor Pačarić, OIB 99043160937</item>
      <item>Vlatko Krajnović, OIB 18327147831</item>
      <item>Vedran Krajnović, OIB 45528448689</item>
      <item>Zvonko Fišer, OIB 22799155020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2017.</izvorni_sadrzaj>
    <derivirana_varijabla naziv="DomainObject.Datum_1">18. srpnja 2017.</derivirana_varijabla>
  </DomainObject.Datum>
  <DomainObject.PoslovniBrojDokumenta>
    <izvorni_sadrzaj>St-417/2015-140</izvorni_sadrzaj>
    <derivirana_varijabla naziv="DomainObject.PoslovniBrojDokumenta_1">St-417/2015-140</derivirana_varijabla>
  </DomainObject.PoslovniBrojDokumenta>
  <DomainObject.Predmet.StrankaIDrugi>
    <izvorni_sadrzaj>GEOTEHNIKA - INŽENJERING d.o.o. i dr.</izvorni_sadrzaj>
    <derivirana_varijabla naziv="DomainObject.Predmet.StrankaIDrugi_1">GEOTEHNIKA - INŽENJERING d.o.o. i dr.</derivirana_varijabla>
  </DomainObject.Predmet.StrankaIDrugi>
  <DomainObject.Predmet.ProtustrankaIDrugi>
    <izvorni_sadrzaj>GEOTEHNIKA - INŽENJERING d.o.o.</izvorni_sadrzaj>
    <derivirana_varijabla naziv="DomainObject.Predmet.ProtustrankaIDrugi_1">GEOTEHNIKA - INŽENJERING d.o.o.</derivirana_varijabla>
  </DomainObject.Predmet.ProtustrankaIDrugi>
  <DomainObject.Predmet.StrankaIDrugiAdressOIB>
    <izvorni_sadrzaj>GEOTEHNIKA - INŽENJERING d.o.o., OIB 44124262642, Gradišćanska 26, 10000 Zagreb i dr.</izvorni_sadrzaj>
    <derivirana_varijabla naziv="DomainObject.Predmet.StrankaIDrugiAdressOIB_1">GEOTEHNIKA - INŽENJERING d.o.o., OIB 44124262642, Gradišćanska 26, 10000 Zagreb i dr.</derivirana_varijabla>
  </DomainObject.Predmet.StrankaIDrugiAdressOIB>
  <DomainObject.Predmet.ProtustrankaIDrugiAdressOIB>
    <izvorni_sadrzaj>GEOTEHNIKA - INŽENJERING d.o.o., OIB 44124262642, Gradišćanska 26, 10000 Zagreb</izvorni_sadrzaj>
    <derivirana_varijabla naziv="DomainObject.Predmet.ProtustrankaIDrugiAdressOIB_1">GEOTEHNIKA - INŽENJERING d.o.o., OIB 44124262642, Gradišćanska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GEOTEHNIKA - INŽENJERING d.o.o.</item>
      <item>GEOTEHNIKA - INŽENJERING d.o.o.</item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  <item>Zavod za vještačenje, profesionalnu rehabilitaciju i zapošljavanje osoba s invaliditetom</item>
      <item>Ivan Kovač</item>
      <item>MAGNUS TRANS d.o.o. za prijevoz i trgovinu</item>
      <item>Igh Mostar d.o.o.</item>
      <item>MONTMONTAŽA-OPREMA društvo s ograničenom odgovornošću za izvođenje investicijskih radova</item>
      <item>Vlatko Krajnović</item>
      <item>Vedran Krajnović</item>
      <item>MAR-MAR d.o.o. za proizvodnju, trgovinu i usluge</item>
      <item>Zvonko Fišer</item>
    </izvorni_sadrzaj>
    <derivirana_varijabla naziv="DomainObject.Predmet.SudioniciListNaziv_1">
      <item>GEOTEHNIKA - INŽENJERING d.o.o.</item>
      <item>GEOTEHNIKA - INŽENJERING d.o.o.</item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  <item>Zavod za vještačenje, profesionalnu rehabilitaciju i zapošljavanje osoba s invaliditetom</item>
      <item>Ivan Kovač</item>
      <item>MAGNUS TRANS d.o.o. za prijevoz i trgovinu</item>
      <item>Igh Mostar d.o.o.</item>
      <item>MONTMONTAŽA-OPREMA društvo s ograničenom odgovornošću za izvođenje investicijskih radova</item>
      <item>Vlatko Krajnović</item>
      <item>Vedran Krajnović</item>
      <item>MAR-MAR d.o.o. za proizvodnju, trgovinu i usluge</item>
      <item>Zvonko Fišer</item>
    </derivirana_varijabla>
  </DomainObject.Predmet.SudioniciListNaziv>
  <DomainObject.Predmet.SudioniciListAdressOIB>
    <izvorni_sadrzaj>
      <item>GEOTEHNIKA - INŽENJERING d.o.o., OIB 44124262642, Gradišćanska 26,10000 Zagreb</item>
      <item>GEOTEHNIKA - INŽENJERING d.o.o., OIB 44124262642, Gradišćanska 26,10000 Zagreb</item>
      <item>GORDAN ČELIKOVIĆ, MALE PUTINE 12,10000 Zagreb</item>
      <item>IVAN KRSTANOVIĆ, 8. POŽARINJE 15,10000 Zagreb</item>
      <item>Davorka Huljev, OIB 34743014377, Miramarska 13/D,10000 Zagreb</item>
      <item>Dubravko Antonić, OIB 92781625528, Vretenec 23,10360 Sesvete</item>
      <item>Stjepan Bilić, OIB 01085232535, Ilica 346,10000 Zagreb</item>
      <item>Josip Bilonić, OIB 48206131453, Boki 5,10370 Puhovo</item>
      <item>Marko Bjelajac, OIB 03572886385, Matijašec 29,10000 Zagreb</item>
      <item>Damir Blažinović, OIB 54228238529, Siromajska Cesta 22,10361 Struga Nartska</item>
      <item>Ivan Brkić, OIB 36145912288, Kralja Zvonimira 17,34310 Gradac</item>
      <item>Marinko Brkić, OIB 04900687543, Kralja Zvonimira 17,34310 Gradac</item>
      <item>Dražen Car, OIB 78763799516, Kordunska 9,10000 Zagreb</item>
      <item>Gordan Čeliković, OIB 91346275353, Borovci 18,10000 Zagreb</item>
      <item>Marinko Čolak, OIB 43924160222, Stjepana Radića 119,34310 Gradac</item>
      <item>Ioan Darie, OIB 86457593623</item>
      <item>Velimir Dejanović, OIB 15359050296, Baranovićeva Ulica 12,10000 Zagreb</item>
      <item>Irena Držaić, OIB 13313590208, Rudolfa Bićanića 20,10000 Zagreb</item>
      <item>Anto Džalto, OIB 32218075217, Vinka Sedinića 17,10361 Dumovec</item>
      <item>Ivan Džalto, OIB 81761619819, Ilica 346,10000 Zagreb</item>
      <item>Jure Džalto, OIB 30890923159, Vugrovečka 77,10360 Dobrodol</item>
      <item>Vedran Džalto, OIB 15850032354, Mira Barešića 14,21000 Split</item>
      <item>Ivan Erdelja, OIB 68527001750, Mihovljan 344,49252 Mihovljan</item>
      <item>Ivan Farkaš, OIB 11262369181, Kralja Zvonimira 12,31403 Vladislavci</item>
      <item>Branislav Filipović, OIB 81167862221, Šćit 0,Prozor-rama</item>
      <item>Ivan Gereci, OIB 88962988662, Laz Bistrički 46,49246 Laz Bistrički</item>
      <item>Zlatko Grepo, OIB 39526623368, Josipa Kozarca 57,31224 Koška</item>
      <item>Tomislav Grepo, OIB 40986687180, Zrinsko Frankopanska 12,31512 Feričanci</item>
      <item>Tomislav Gudelj, OIB 13054333296, Trg Otokara Keršovanija 8,10000 Zagreb</item>
      <item>Bojan Horvat, OIB 92393650679, Pavlenski Put 5o,10000 Zagreb</item>
      <item>Josip Horvat, OIB 24439125142, Krč 39,42220 Krč</item>
      <item>Viktor Horvat, OIB 28768985379, Sajmišna 50,49250 Zlatar</item>
      <item>Mato Ivandić, OIB 77136564688, Detkovac 172,33411 Detkovac</item>
      <item>Mato Ivandić, OIB 77136564688, Detkovac 172,33411 Detkovac</item>
      <item>Miljenko Ivanušec, OIB 24353874744, Zagrebačka 63,42220 Ljubešćica</item>
      <item>Mato Jeličić, OIB 69436403725, Kustošijski Venec 80,10000 Zagreb</item>
      <item>Zlatko Jembrih, OIB 34742636426, Mače 32h,49250 Mače</item>
      <item>Tado Jukić, OIB 52548758185, Kikićeva 16,10000 Zagreb</item>
      <item>Franjo Jurić, OIB 40993775827, Andrije Pirnata 2,44250 Petrinja</item>
      <item>Luka Kandić, OIB 77474096954, Nikole Šubića Zrinskog 10,31542 Beničanci</item>
      <item>Zvonimir Kaniški, OIB 36556804137, Staromlinska 74,42000 Gornji Kućan</item>
      <item>Danijela Karadža, OIB 65070174340, Redovka 15,10000 Zagreb</item>
      <item>Damir Katačić, OIB 26308235284, 3. Pile 12,10000 Zagreb</item>
      <item>Matija Komljenović, OIB 60950406105, Japjeci 10,10255 Donji Stupnik</item>
      <item>Ivica Krasko, OIB 97869477343, Stjepana Radića 155,34310 Gradac</item>
      <item>Nedeljko Krbot, OIB 94557819780, Grana 67a,42220 Grana</item>
      <item>Branko Kršak, OIB 91751500788, Sveta Helena 93,10382 Sveta Helena</item>
      <item>Andjelko Kvesić, OIB 41803507944, Ivanićgradska 56,10000 Zagreb</item>
      <item>Anto Lončar, OIB 24664216966, Josipa Stipana Reljkovića 24,32281 Ivankovo</item>
      <item>Ivan Magaš, OIB 38561061351, Ferenščica I. 47,10000 Zagreb</item>
      <item>Krešimir Majdak, OIB 99032133739, Donja Batina 133,49250 Donja Batina</item>
      <item>Ivica Marasović, OIB 01549404409, Savska Cesta 56,10000 Zagreb</item>
      <item>Ante Matešić, OIB 40184613069, Kustošijski Venec 80,10000 Zagreb</item>
      <item>Slavko Miloš, OIB 00667656692, Iii.kozari Put 83,10000 Zagreb</item>
      <item>Stjepan Nikolić, OIB 94908627843, Ulica Augusta Šenoe 33,10290 Zaprešić</item>
      <item>Zdenek Opolzer, OIB 82055885044, Viganj 118,20267 Viganj</item>
      <item>Mato Pačarić, OIB 28682825607, Štrosmajerova 20,31402 Koritna</item>
      <item>Šimo Pačarić, OIB 31162258450, Štrosmajerova 13,31402 Koritna</item>
      <item>Stipo Parić, OIB 70913141022, Drage 8,10000 Zagreb</item>
      <item>Dubravko Pavleković, OIB 62804018402, Tihi Dol 26,10000 Zagreb</item>
      <item>Dubravko Pokec, OIB 99582714781, Andrije Hebranga 7,48350 Virje</item>
      <item>Antonijo Pozaić, OIB 78069739653, Franje Horvata Kiša 42,49250 Zlatar</item>
      <item>Dragutin Proroković, OIB 70304758082, Fausta Vrančića 2,10000 Zagreb</item>
      <item>Ivica Pušić, OIB 98598974022, Don Mate Šantića 20,21217 Kaštel Novi</item>
      <item>Marijo Pušić, OIB 41233905945, Ulica A. Gustava Matoša 3,10360 Sesvete</item>
      <item>Petar Rogina, OIB 63997524913, Vinogradska 44,49250 Zlatar</item>
      <item>Niko Rončević, OIB 33685622943, Istarska Ulica 29,48260 Križevci</item>
      <item>Božidar Sakač, OIB 55583194121, Kapela Kalnička 21,42220 Kapela Kalnička</item>
      <item>Šerif Selimanović, OIB 95239548463, I.kozari Put Xii.odvojak 43,10000 Zagreb</item>
      <item>Nikola Simić, OIB 66916973868, Nikole Bonifačića 15,10410 Velika Gorica</item>
      <item>Stevan Simić, OIB 03459360292, Dragutina Domjanića 5,10410 Velika Gorica</item>
      <item>Zdenka Simić, OIB 29961368203, Dragutina Domjanića 5,10410 Velika Gorica</item>
      <item>Ramo Stenaklić, OIB 40613705522, Ii.kozari Put Iii.odvojak 2a,10000 Zagreb</item>
      <item>Dragutin Španić, OIB 60485237828, Kalnička 50,42220 Ljubešćica</item>
      <item>Antun Tetković, OIB 99206482085, Ante Starčevića 40,32262 Račinovci</item>
      <item>Hrvoje Tkalec, OIB 80189233253, Zagorska Cesta 37,10296 Luka</item>
      <item>Srećko Tolić, OIB 72641126749, Vlade Gotovca 9,10000 Zagreb</item>
      <item>Romeo Tomak-marković, OIB 07028605773, Boševci 12a,47280 Boševci</item>
      <item>Miljenko Toplak, OIB 06327857077, Donje Makojišće 203,42220 Donje Makojišće</item>
      <item>Vladimir Tusić, OIB 05404516915, Sjenjak 48,31000 Osijek</item>
      <item>Igor Valjan, OIB 80754720860, Švica 47,53220 Švica</item>
      <item>Suzi Vidošić, OIB 71891960080, Drage Gervaisa 23,10000 Zagreb</item>
      <item>Darko Vladić, OIB 18001113826, Savska 39,35425 Davor</item>
      <item>Drago Vladić, OIB 50029218206, Ilica 346,10000 Zagreb</item>
      <item>Ivica Vlašić, OIB 84241473307, Ribnica 175a,10410 Ribnica</item>
      <item>Blaženka Vukić, OIB 28193063064, Rudopoljska 12,10000 Zagreb</item>
      <item>Damir Vuradin, OIB 43582143053, Remetinec 230,42220 Remetinec</item>
      <item>Danijel Vukoja, OIB 08367054640, Kačićeva 56,35425 Davor</item>
      <item>Ivan Zeljko, OIB 62128946266, Alojzija Stepinca 44,34310 Gradac</item>
      <item>Anđelko Zvonar, OIB 70192758920, Zagrebačka 84a,42220 Ljubešćica</item>
      <item>Antonio Žugec, OIB 02507758170, Možđenec 83,42220 Možđenec</item>
      <item>Igor Žugec, OIB 65955197530, Možđenec 172,42220 Možđenec</item>
      <item>Matija Žugec, OIB 94249849148, Možđenec 26,42220 Možđenec</item>
      <item>Ivica Žuti, OIB 73022697913, Možđenec 183a,42220 Možđenec</item>
      <item>Rajko Bolanča, OIB 64859520014, Ii. Ferenščica Ii. Odvojak 9,10000 Zagreb</item>
      <item>Goran Dizdar, OIB 01904605580, Kralja Zvonimira 12,47000 Karlovac</item>
      <item>Ivica Džalto, OIB 09844015675, Vukovarska 8,22300 Knin</item>
      <item>Drago Filipović, OIB 34215549900, Savska Cesta 101a,10000 Zagreb</item>
      <item>Ivan Jelić, OIB 66509094385, Janka Leskovara 1,10000 Zagreb</item>
      <item>Edo Dundov, OIB 82707099489, Vladimira Ruždjaka 9c,10000 Zagreb</item>
      <item>Dražen Čović, OIB 47069091684, Plješevička 19,31431 Čepin</item>
      <item>Ivica Bahunek, OIB 98785571764, Ivanovo Polje 8,42220 Ljubešćica</item>
      <item>Mijo Antunović, OIB 92326507340, Matije Gupca 72,49210 Zabok</item>
      <item>Ivo Lončar, OIB 72603422183, Ustirama 0,Prozor-rama</item>
      <item>Nikola Vladić, OIB 32815247104, Josipa Pupačića 4,10000 Zagreb</item>
      <item>Nikola Beljo, OIB 02477699132, Lučica Xxix 5,23234 Vir</item>
      <item>Dragutin Benković, OIB , Donje Mokojišće 203,42220 Novi Marof</item>
      <item>ATLAS COPCO d.o.o. za usluge, OIB 80829168312, Slavonska avenija 19,10000 Zagreb</item>
      <item>ADRIA NORMA d.o.o. za usluge i trgovinu, OIB 80109305109, Ulica grada Vukovara 284/C,10000 Zagreb</item>
      <item>NEXE BETON d.o.o. za proizvodnju betona, OIB 48358267745, Braće Radića 200,31500 Našice</item>
      <item>DOKA Hrvatska društvo s ograničenom odgovornošću za proizvodnju, prodaju i iznajmljivanje oplatnih proizvoda i sustava, OIB 25940944046, Radnička cesta 173/g,10000 Zagreb</item>
      <item>Hrvatski Telekom d.d., OIB 81793146560, Roberta Frangeša Mihanovića 9,10000 Zagreb</item>
      <item>AGRODUHAN društvo s ograničenom odgovornošću za poljoprivrednu proizvodnju i usluge, OIB 97446273531, Nikole Šubića Zrinskog 30,33520 Slatina</item>
      <item>PBZ-LEASING, društvo s ograničenom odgovornošću za poslove leasinga, OIB 57270798205, Radnička cesta 44,10000 Zagreb</item>
      <item>ASTRA INTERNATIONAL, dioničko društvo za vanjsku trgovinu u stečaju, OIB 98560810474, Budmanijeva 5,10000 Zagreb</item>
      <item>CODEX SORTIUM društvo s ograničenom odgovornošću za pružanje kompleksnih konzalting usluga, OIB 83918065246, Ivana Šibla 9,10000 Zagreb</item>
      <item>PRIMORJE d.d. (u stečaju), OIB , Vipovska cesta 3,5270 Ajdovščina</item>
      <item>RH MINISTARSTVO FINANCIJA PU Područni ured Zagreb, OIB 18683136487, Avenija Dubrovnik 32,10000 Zagreb</item>
      <item>ALLIANZ ZAGREB dioničko društvo za osiguranje, OIB 23759810849, Heinzelova 70,10000 Zagreb</item>
      <item>GRAD VELIKA GORICA, OIB 75834963344, Trg kralja Tomislava 34,10410 Velika Gorica</item>
      <item>GRAD KUTINA, OIB 41888874500, Trg kralja Tomislava 12,44320 Kutina</item>
      <item>INVENTO PRO d.o.o. za projektiranje, OIB 91338031185, Držićeva 81b,10000 Zagreb</item>
      <item>CROSCO, naftni servisi, d.o.o., OIB 15538072333, Grada Vukovara 18,10000 Zagreb</item>
      <item>GEOTEHNIKA - KONSOLIDACIJA društvo s ograničenom odgovornošću za konsolidacijske radove, OIB 96552131417, Siget 16B,10000 Zagreb</item>
      <item>G.V. - PROM društvo s ograničenom odgovornošću za unutarnju, vanjsku trgovinu i usluge, OIB 64880141785, Augusta Šenoe 2,10450 Jastrebarsko</item>
      <item>BOŽAN d.o.o. za proizvodnju, montažu, održavanje i trgovinu, OIB 66214866918, 3. Kozari put 85,10000 Zagreb</item>
      <item>VODOOPSKRBA I ODVODNJA društvo s ograničenom odgovornošću za javnu vodoopskrbu i odvodnju, OIB 83416546499, Folnegovićeva 1,10000 Zagreb</item>
      <item>Igor Pačarić, OIB 99043160937, Štrosmajerova 20,31402 Koritna</item>
      <item>Zavod za vještačenje, profesionalnu rehabilitaciju i zapošljavanje osoba s invaliditetom, OIB 20502470829, Antuna Mihanovića 3,10000 Zagreb</item>
      <item>Ivan Kovač</item>
      <item>MAGNUS TRANS d.o.o. za prijevoz i trgovinu, OIB 82468393068, Selska cesta 90 C ,10000 Zagreb</item>
      <item>Igh Mostar d.o.o., OIB , Bišće polje BB,88000 Mostar</item>
      <item>MONTMONTAŽA-OPREMA društvo s ograničenom odgovornošću za izvođenje investicijskih radova, OIB 06544535948, Samoborska cesta 145,10000 Zagreb</item>
      <item>Vlatko Krajnović, OIB 18327147831, Ulica Branimira Sakača 7,10000 Zagreb</item>
      <item>Vedran Krajnović, OIB 45528448689, Kuzminečka Ulica 16,10000 Zagreb</item>
      <item>MAR-MAR d.o.o. za proizvodnju, trgovinu i usluge, OIB 69794795650, Buzin, Buzinski prilaz 21,10000 Zagreb</item>
      <item>Zvonko Fišer, OIB 22799155020, Goranska 5,10000 Zagreb</item>
    </izvorni_sadrzaj>
    <derivirana_varijabla naziv="DomainObject.Predmet.SudioniciListAdressOIB_1">
      <item>GEOTEHNIKA - INŽENJERING d.o.o., OIB 44124262642, Gradišćanska 26,10000 Zagreb</item>
      <item>GEOTEHNIKA - INŽENJERING d.o.o., OIB 44124262642, Gradišćanska 26,10000 Zagreb</item>
      <item>GORDAN ČELIKOVIĆ, MALE PUTINE 12,10000 Zagreb</item>
      <item>IVAN KRSTANOVIĆ, 8. POŽARINJE 15,10000 Zagreb</item>
      <item>Davorka Huljev, OIB 34743014377, Miramarska 13/D,10000 Zagreb</item>
      <item>Dubravko Antonić, OIB 92781625528, Vretenec 23,10360 Sesvete</item>
      <item>Stjepan Bilić, OIB 01085232535, Ilica 346,10000 Zagreb</item>
      <item>Josip Bilonić, OIB 48206131453, Boki 5,10370 Puhovo</item>
      <item>Marko Bjelajac, OIB 03572886385, Matijašec 29,10000 Zagreb</item>
      <item>Damir Blažinović, OIB 54228238529, Siromajska Cesta 22,10361 Struga Nartska</item>
      <item>Ivan Brkić, OIB 36145912288, Kralja Zvonimira 17,34310 Gradac</item>
      <item>Marinko Brkić, OIB 04900687543, Kralja Zvonimira 17,34310 Gradac</item>
      <item>Dražen Car, OIB 78763799516, Kordunska 9,10000 Zagreb</item>
      <item>Gordan Čeliković, OIB 91346275353, Borovci 18,10000 Zagreb</item>
      <item>Marinko Čolak, OIB 43924160222, Stjepana Radića 119,34310 Gradac</item>
      <item>Ioan Darie, OIB 86457593623</item>
      <item>Velimir Dejanović, OIB 15359050296, Baranovićeva Ulica 12,10000 Zagreb</item>
      <item>Irena Držaić, OIB 13313590208, Rudolfa Bićanića 20,10000 Zagreb</item>
      <item>Anto Džalto, OIB 32218075217, Vinka Sedinića 17,10361 Dumovec</item>
      <item>Ivan Džalto, OIB 81761619819, Ilica 346,10000 Zagreb</item>
      <item>Jure Džalto, OIB 30890923159, Vugrovečka 77,10360 Dobrodol</item>
      <item>Vedran Džalto, OIB 15850032354, Mira Barešića 14,21000 Split</item>
      <item>Ivan Erdelja, OIB 68527001750, Mihovljan 344,49252 Mihovljan</item>
      <item>Ivan Farkaš, OIB 11262369181, Kralja Zvonimira 12,31403 Vladislavci</item>
      <item>Branislav Filipović, OIB 81167862221, Šćit 0,Prozor-rama</item>
      <item>Ivan Gereci, OIB 88962988662, Laz Bistrički 46,49246 Laz Bistrički</item>
      <item>Zlatko Grepo, OIB 39526623368, Josipa Kozarca 57,31224 Koška</item>
      <item>Tomislav Grepo, OIB 40986687180, Zrinsko Frankopanska 12,31512 Feričanci</item>
      <item>Tomislav Gudelj, OIB 13054333296, Trg Otokara Keršovanija 8,10000 Zagreb</item>
      <item>Bojan Horvat, OIB 92393650679, Pavlenski Put 5o,10000 Zagreb</item>
      <item>Josip Horvat, OIB 24439125142, Krč 39,42220 Krč</item>
      <item>Viktor Horvat, OIB 28768985379, Sajmišna 50,49250 Zlatar</item>
      <item>Mato Ivandić, OIB 77136564688, Detkovac 172,33411 Detkovac</item>
      <item>Mato Ivandić, OIB 77136564688, Detkovac 172,33411 Detkovac</item>
      <item>Miljenko Ivanušec, OIB 24353874744, Zagrebačka 63,42220 Ljubešćica</item>
      <item>Mato Jeličić, OIB 69436403725, Kustošijski Venec 80,10000 Zagreb</item>
      <item>Zlatko Jembrih, OIB 34742636426, Mače 32h,49250 Mače</item>
      <item>Tado Jukić, OIB 52548758185, Kikićeva 16,10000 Zagreb</item>
      <item>Franjo Jurić, OIB 40993775827, Andrije Pirnata 2,44250 Petrinja</item>
      <item>Luka Kandić, OIB 77474096954, Nikole Šubića Zrinskog 10,31542 Beničanci</item>
      <item>Zvonimir Kaniški, OIB 36556804137, Staromlinska 74,42000 Gornji Kućan</item>
      <item>Danijela Karadža, OIB 65070174340, Redovka 15,10000 Zagreb</item>
      <item>Damir Katačić, OIB 26308235284, 3. Pile 12,10000 Zagreb</item>
      <item>Matija Komljenović, OIB 60950406105, Japjeci 10,10255 Donji Stupnik</item>
      <item>Ivica Krasko, OIB 97869477343, Stjepana Radića 155,34310 Gradac</item>
      <item>Nedeljko Krbot, OIB 94557819780, Grana 67a,42220 Grana</item>
      <item>Branko Kršak, OIB 91751500788, Sveta Helena 93,10382 Sveta Helena</item>
      <item>Andjelko Kvesić, OIB 41803507944, Ivanićgradska 56,10000 Zagreb</item>
      <item>Anto Lončar, OIB 24664216966, Josipa Stipana Reljkovića 24,32281 Ivankovo</item>
      <item>Ivan Magaš, OIB 38561061351, Ferenščica I. 47,10000 Zagreb</item>
      <item>Krešimir Majdak, OIB 99032133739, Donja Batina 133,49250 Donja Batina</item>
      <item>Ivica Marasović, OIB 01549404409, Savska Cesta 56,10000 Zagreb</item>
      <item>Ante Matešić, OIB 40184613069, Kustošijski Venec 80,10000 Zagreb</item>
      <item>Slavko Miloš, OIB 00667656692, Iii.kozari Put 83,10000 Zagreb</item>
      <item>Stjepan Nikolić, OIB 94908627843, Ulica Augusta Šenoe 33,10290 Zaprešić</item>
      <item>Zdenek Opolzer, OIB 82055885044, Viganj 118,20267 Viganj</item>
      <item>Mato Pačarić, OIB 28682825607, Štrosmajerova 20,31402 Koritna</item>
      <item>Šimo Pačarić, OIB 31162258450, Štrosmajerova 13,31402 Koritna</item>
      <item>Stipo Parić, OIB 70913141022, Drage 8,10000 Zagreb</item>
      <item>Dubravko Pavleković, OIB 62804018402, Tihi Dol 26,10000 Zagreb</item>
      <item>Dubravko Pokec, OIB 99582714781, Andrije Hebranga 7,48350 Virje</item>
      <item>Antonijo Pozaić, OIB 78069739653, Franje Horvata Kiša 42,49250 Zlatar</item>
      <item>Dragutin Proroković, OIB 70304758082, Fausta Vrančića 2,10000 Zagreb</item>
      <item>Ivica Pušić, OIB 98598974022, Don Mate Šantića 20,21217 Kaštel Novi</item>
      <item>Marijo Pušić, OIB 41233905945, Ulica A. Gustava Matoša 3,10360 Sesvete</item>
      <item>Petar Rogina, OIB 63997524913, Vinogradska 44,49250 Zlatar</item>
      <item>Niko Rončević, OIB 33685622943, Istarska Ulica 29,48260 Križevci</item>
      <item>Božidar Sakač, OIB 55583194121, Kapela Kalnička 21,42220 Kapela Kalnička</item>
      <item>Šerif Selimanović, OIB 95239548463, I.kozari Put Xii.odvojak 43,10000 Zagreb</item>
      <item>Nikola Simić, OIB 66916973868, Nikole Bonifačića 15,10410 Velika Gorica</item>
      <item>Stevan Simić, OIB 03459360292, Dragutina Domjanića 5,10410 Velika Gorica</item>
      <item>Zdenka Simić, OIB 29961368203, Dragutina Domjanića 5,10410 Velika Gorica</item>
      <item>Ramo Stenaklić, OIB 40613705522, Ii.kozari Put Iii.odvojak 2a,10000 Zagreb</item>
      <item>Dragutin Španić, OIB 60485237828, Kalnička 50,42220 Ljubešćica</item>
      <item>Antun Tetković, OIB 99206482085, Ante Starčevića 40,32262 Račinovci</item>
      <item>Hrvoje Tkalec, OIB 80189233253, Zagorska Cesta 37,10296 Luka</item>
      <item>Srećko Tolić, OIB 72641126749, Vlade Gotovca 9,10000 Zagreb</item>
      <item>Romeo Tomak-marković, OIB 07028605773, Boševci 12a,47280 Boševci</item>
      <item>Miljenko Toplak, OIB 06327857077, Donje Makojišće 203,42220 Donje Makojišće</item>
      <item>Vladimir Tusić, OIB 05404516915, Sjenjak 48,31000 Osijek</item>
      <item>Igor Valjan, OIB 80754720860, Švica 47,53220 Švica</item>
      <item>Suzi Vidošić, OIB 71891960080, Drage Gervaisa 23,10000 Zagreb</item>
      <item>Darko Vladić, OIB 18001113826, Savska 39,35425 Davor</item>
      <item>Drago Vladić, OIB 50029218206, Ilica 346,10000 Zagreb</item>
      <item>Ivica Vlašić, OIB 84241473307, Ribnica 175a,10410 Ribnica</item>
      <item>Blaženka Vukić, OIB 28193063064, Rudopoljska 12,10000 Zagreb</item>
      <item>Damir Vuradin, OIB 43582143053, Remetinec 230,42220 Remetinec</item>
      <item>Danijel Vukoja, OIB 08367054640, Kačićeva 56,35425 Davor</item>
      <item>Ivan Zeljko, OIB 62128946266, Alojzija Stepinca 44,34310 Gradac</item>
      <item>Anđelko Zvonar, OIB 70192758920, Zagrebačka 84a,42220 Ljubešćica</item>
      <item>Antonio Žugec, OIB 02507758170, Možđenec 83,42220 Možđenec</item>
      <item>Igor Žugec, OIB 65955197530, Možđenec 172,42220 Možđenec</item>
      <item>Matija Žugec, OIB 94249849148, Možđenec 26,42220 Možđenec</item>
      <item>Ivica Žuti, OIB 73022697913, Možđenec 183a,42220 Možđenec</item>
      <item>Rajko Bolanča, OIB 64859520014, Ii. Ferenščica Ii. Odvojak 9,10000 Zagreb</item>
      <item>Goran Dizdar, OIB 01904605580, Kralja Zvonimira 12,47000 Karlovac</item>
      <item>Ivica Džalto, OIB 09844015675, Vukovarska 8,22300 Knin</item>
      <item>Drago Filipović, OIB 34215549900, Savska Cesta 101a,10000 Zagreb</item>
      <item>Ivan Jelić, OIB 66509094385, Janka Leskovara 1,10000 Zagreb</item>
      <item>Edo Dundov, OIB 82707099489, Vladimira Ruždjaka 9c,10000 Zagreb</item>
      <item>Dražen Čović, OIB 47069091684, Plješevička 19,31431 Čepin</item>
      <item>Ivica Bahunek, OIB 98785571764, Ivanovo Polje 8,42220 Ljubešćica</item>
      <item>Mijo Antunović, OIB 92326507340, Matije Gupca 72,49210 Zabok</item>
      <item>Ivo Lončar, OIB 72603422183, Ustirama 0,Prozor-rama</item>
      <item>Nikola Vladić, OIB 32815247104, Josipa Pupačića 4,10000 Zagreb</item>
      <item>Nikola Beljo, OIB 02477699132, Lučica Xxix 5,23234 Vir</item>
      <item>Dragutin Benković, OIB , Donje Mokojišće 203,42220 Novi Marof</item>
      <item>ATLAS COPCO d.o.o. za usluge, OIB 80829168312, Slavonska avenija 19,10000 Zagreb</item>
      <item>ADRIA NORMA d.o.o. za usluge i trgovinu, OIB 80109305109, Ulica grada Vukovara 284/C,10000 Zagreb</item>
      <item>NEXE BETON d.o.o. za proizvodnju betona, OIB 48358267745, Braće Radića 200,31500 Našice</item>
      <item>DOKA Hrvatska društvo s ograničenom odgovornošću za proizvodnju, prodaju i iznajmljivanje oplatnih proizvoda i sustava, OIB 25940944046, Radnička cesta 173/g,10000 Zagreb</item>
      <item>Hrvatski Telekom d.d., OIB 81793146560, Roberta Frangeša Mihanovića 9,10000 Zagreb</item>
      <item>AGRODUHAN društvo s ograničenom odgovornošću za poljoprivrednu proizvodnju i usluge, OIB 97446273531, Nikole Šubića Zrinskog 30,33520 Slatina</item>
      <item>PBZ-LEASING, društvo s ograničenom odgovornošću za poslove leasinga, OIB 57270798205, Radnička cesta 44,10000 Zagreb</item>
      <item>ASTRA INTERNATIONAL, dioničko društvo za vanjsku trgovinu u stečaju, OIB 98560810474, Budmanijeva 5,10000 Zagreb</item>
      <item>CODEX SORTIUM društvo s ograničenom odgovornošću za pružanje kompleksnih konzalting usluga, OIB 83918065246, Ivana Šibla 9,10000 Zagreb</item>
      <item>PRIMORJE d.d. (u stečaju), OIB , Vipovska cesta 3,5270 Ajdovščina</item>
      <item>RH MINISTARSTVO FINANCIJA PU Područni ured Zagreb, OIB 18683136487, Avenija Dubrovnik 32,10000 Zagreb</item>
      <item>ALLIANZ ZAGREB dioničko društvo za osiguranje, OIB 23759810849, Heinzelova 70,10000 Zagreb</item>
      <item>GRAD VELIKA GORICA, OIB 75834963344, Trg kralja Tomislava 34,10410 Velika Gorica</item>
      <item>GRAD KUTINA, OIB 41888874500, Trg kralja Tomislava 12,44320 Kutina</item>
      <item>INVENTO PRO d.o.o. za projektiranje, OIB 91338031185, Držićeva 81b,10000 Zagreb</item>
      <item>CROSCO, naftni servisi, d.o.o., OIB 15538072333, Grada Vukovara 18,10000 Zagreb</item>
      <item>GEOTEHNIKA - KONSOLIDACIJA društvo s ograničenom odgovornošću za konsolidacijske radove, OIB 96552131417, Siget 16B,10000 Zagreb</item>
      <item>G.V. - PROM društvo s ograničenom odgovornošću za unutarnju, vanjsku trgovinu i usluge, OIB 64880141785, Augusta Šenoe 2,10450 Jastrebarsko</item>
      <item>BOŽAN d.o.o. za proizvodnju, montažu, održavanje i trgovinu, OIB 66214866918, 3. Kozari put 85,10000 Zagreb</item>
      <item>VODOOPSKRBA I ODVODNJA društvo s ograničenom odgovornošću za javnu vodoopskrbu i odvodnju, OIB 83416546499, Folnegovićeva 1,10000 Zagreb</item>
      <item>Igor Pačarić, OIB 99043160937, Štrosmajerova 20,31402 Koritna</item>
      <item>Zavod za vještačenje, profesionalnu rehabilitaciju i zapošljavanje osoba s invaliditetom, OIB 20502470829, Antuna Mihanovića 3,10000 Zagreb</item>
      <item>Ivan Kovač</item>
      <item>MAGNUS TRANS d.o.o. za prijevoz i trgovinu, OIB 82468393068, Selska cesta 90 C ,10000 Zagreb</item>
      <item>Igh Mostar d.o.o., OIB , Bišće polje BB,88000 Mostar</item>
      <item>MONTMONTAŽA-OPREMA društvo s ograničenom odgovornošću za izvođenje investicijskih radova, OIB 06544535948, Samoborska cesta 145,10000 Zagreb</item>
      <item>Vlatko Krajnović, OIB 18327147831, Ulica Branimira Sakača 7,10000 Zagreb</item>
      <item>Vedran Krajnović, OIB 45528448689, Kuzminečka Ulica 16,10000 Zagreb</item>
      <item>MAR-MAR d.o.o. za proizvodnju, trgovinu i usluge, OIB 69794795650, Buzin, Buzinski prilaz 21,10000 Zagreb</item>
      <item>Zvonko Fišer, OIB 22799155020, Goranska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44124262642</item>
      <item>, OIB 44124262642</item>
      <item>, OIB null</item>
      <item>, OIB null</item>
      <item>, OIB 34743014377</item>
      <item>, OIB 92781625528</item>
      <item>, OIB 01085232535</item>
      <item>, OIB 48206131453</item>
      <item>, OIB 03572886385</item>
      <item>, OIB 54228238529</item>
      <item>, OIB 36145912288</item>
      <item>, OIB 04900687543</item>
      <item>, OIB 78763799516</item>
      <item>, OIB 91346275353</item>
      <item>, OIB 43924160222</item>
      <item>, OIB 86457593623</item>
      <item>, OIB 15359050296</item>
      <item>, OIB 13313590208</item>
      <item>, OIB 32218075217</item>
      <item>, OIB 81761619819</item>
      <item>, OIB 30890923159</item>
      <item>, OIB 15850032354</item>
      <item>, OIB 68527001750</item>
      <item>, OIB 11262369181</item>
      <item>, OIB 81167862221</item>
      <item>, OIB 88962988662</item>
      <item>, OIB 39526623368</item>
      <item>, OIB 40986687180</item>
      <item>, OIB 13054333296</item>
      <item>, OIB 92393650679</item>
      <item>, OIB 24439125142</item>
      <item>, OIB 28768985379</item>
      <item>, OIB 77136564688</item>
      <item>, OIB 77136564688</item>
      <item>, OIB 24353874744</item>
      <item>, OIB 69436403725</item>
      <item>, OIB 34742636426</item>
      <item>, OIB 52548758185</item>
      <item>, OIB 40993775827</item>
      <item>, OIB 77474096954</item>
      <item>, OIB 36556804137</item>
      <item>, OIB 65070174340</item>
      <item>, OIB 26308235284</item>
      <item>, OIB 60950406105</item>
      <item>, OIB 97869477343</item>
      <item>, OIB 94557819780</item>
      <item>, OIB 91751500788</item>
      <item>, OIB 41803507944</item>
      <item>, OIB 24664216966</item>
      <item>, OIB 38561061351</item>
      <item>, OIB 99032133739</item>
      <item>, OIB 01549404409</item>
      <item>, OIB 40184613069</item>
      <item>, OIB 00667656692</item>
      <item>, OIB 94908627843</item>
      <item>, OIB 82055885044</item>
      <item>, OIB 28682825607</item>
      <item>, OIB 31162258450</item>
      <item>, OIB 70913141022</item>
      <item>, OIB 62804018402</item>
      <item>, OIB 99582714781</item>
      <item>, OIB 78069739653</item>
      <item>, OIB 70304758082</item>
      <item>, OIB 98598974022</item>
      <item>, OIB 41233905945</item>
      <item>, OIB 63997524913</item>
      <item>, OIB 33685622943</item>
      <item>, OIB 55583194121</item>
      <item>, OIB 95239548463</item>
      <item>, OIB 66916973868</item>
      <item>, OIB 03459360292</item>
      <item>, OIB 29961368203</item>
      <item>, OIB 40613705522</item>
      <item>, OIB 60485237828</item>
      <item>, OIB 99206482085</item>
      <item>, OIB 80189233253</item>
      <item>, OIB 72641126749</item>
      <item>, OIB 07028605773</item>
      <item>, OIB 06327857077</item>
      <item>, OIB 05404516915</item>
      <item>, OIB 80754720860</item>
      <item>, OIB 71891960080</item>
      <item>, OIB 18001113826</item>
      <item>, OIB 50029218206</item>
      <item>, OIB 84241473307</item>
      <item>, OIB 28193063064</item>
      <item>, OIB 43582143053</item>
      <item>, OIB 08367054640</item>
      <item>, OIB 62128946266</item>
      <item>, OIB 70192758920</item>
      <item>, OIB 02507758170</item>
      <item>, OIB 65955197530</item>
      <item>, OIB 94249849148</item>
      <item>, OIB 73022697913</item>
      <item>, OIB 64859520014</item>
      <item>, OIB 01904605580</item>
      <item>, OIB 09844015675</item>
      <item>, OIB 34215549900</item>
      <item>, OIB 66509094385</item>
      <item>, OIB 82707099489</item>
      <item>, OIB 47069091684</item>
      <item>, OIB 98785571764</item>
      <item>, OIB 92326507340</item>
      <item>, OIB 72603422183</item>
      <item>, OIB 32815247104</item>
      <item>, OIB 02477699132</item>
      <item>, OIB </item>
      <item>, OIB 80829168312</item>
      <item>, OIB 80109305109</item>
      <item>, OIB 48358267745</item>
      <item>, OIB 25940944046</item>
      <item>, OIB 81793146560</item>
      <item>, OIB 97446273531</item>
      <item>, OIB 57270798205</item>
      <item>, OIB 98560810474</item>
      <item>, OIB 83918065246</item>
      <item>, OIB </item>
      <item>, OIB 18683136487</item>
      <item>, OIB 23759810849</item>
      <item>, OIB 75834963344</item>
      <item>, OIB 41888874500</item>
      <item>, OIB 91338031185</item>
      <item>, OIB 15538072333</item>
      <item>, OIB 96552131417</item>
      <item>, OIB 64880141785</item>
      <item>, OIB 66214866918</item>
      <item>, OIB 83416546499</item>
      <item>, OIB 99043160937</item>
      <item>, OIB 20502470829</item>
      <item>, OIB null</item>
      <item>, OIB 82468393068</item>
      <item>, OIB </item>
      <item>, OIB 06544535948</item>
      <item>, OIB 18327147831</item>
      <item>, OIB 45528448689</item>
      <item>, OIB 69794795650</item>
      <item>, OIB 22799155020</item>
    </izvorni_sadrzaj>
    <derivirana_varijabla naziv="DomainObject.Predmet.SudioniciListNazivOIB_1">
      <item>, OIB 44124262642</item>
      <item>, OIB 44124262642</item>
      <item>, OIB null</item>
      <item>, OIB null</item>
      <item>, OIB 34743014377</item>
      <item>, OIB 92781625528</item>
      <item>, OIB 01085232535</item>
      <item>, OIB 48206131453</item>
      <item>, OIB 03572886385</item>
      <item>, OIB 54228238529</item>
      <item>, OIB 36145912288</item>
      <item>, OIB 04900687543</item>
      <item>, OIB 78763799516</item>
      <item>, OIB 91346275353</item>
      <item>, OIB 43924160222</item>
      <item>, OIB 86457593623</item>
      <item>, OIB 15359050296</item>
      <item>, OIB 13313590208</item>
      <item>, OIB 32218075217</item>
      <item>, OIB 81761619819</item>
      <item>, OIB 30890923159</item>
      <item>, OIB 15850032354</item>
      <item>, OIB 68527001750</item>
      <item>, OIB 11262369181</item>
      <item>, OIB 81167862221</item>
      <item>, OIB 88962988662</item>
      <item>, OIB 39526623368</item>
      <item>, OIB 40986687180</item>
      <item>, OIB 13054333296</item>
      <item>, OIB 92393650679</item>
      <item>, OIB 24439125142</item>
      <item>, OIB 28768985379</item>
      <item>, OIB 77136564688</item>
      <item>, OIB 77136564688</item>
      <item>, OIB 24353874744</item>
      <item>, OIB 69436403725</item>
      <item>, OIB 34742636426</item>
      <item>, OIB 52548758185</item>
      <item>, OIB 40993775827</item>
      <item>, OIB 77474096954</item>
      <item>, OIB 36556804137</item>
      <item>, OIB 65070174340</item>
      <item>, OIB 26308235284</item>
      <item>, OIB 60950406105</item>
      <item>, OIB 97869477343</item>
      <item>, OIB 94557819780</item>
      <item>, OIB 91751500788</item>
      <item>, OIB 41803507944</item>
      <item>, OIB 24664216966</item>
      <item>, OIB 38561061351</item>
      <item>, OIB 99032133739</item>
      <item>, OIB 01549404409</item>
      <item>, OIB 40184613069</item>
      <item>, OIB 00667656692</item>
      <item>, OIB 94908627843</item>
      <item>, OIB 82055885044</item>
      <item>, OIB 28682825607</item>
      <item>, OIB 31162258450</item>
      <item>, OIB 70913141022</item>
      <item>, OIB 62804018402</item>
      <item>, OIB 99582714781</item>
      <item>, OIB 78069739653</item>
      <item>, OIB 70304758082</item>
      <item>, OIB 98598974022</item>
      <item>, OIB 41233905945</item>
      <item>, OIB 63997524913</item>
      <item>, OIB 33685622943</item>
      <item>, OIB 55583194121</item>
      <item>, OIB 95239548463</item>
      <item>, OIB 66916973868</item>
      <item>, OIB 03459360292</item>
      <item>, OIB 29961368203</item>
      <item>, OIB 40613705522</item>
      <item>, OIB 60485237828</item>
      <item>, OIB 99206482085</item>
      <item>, OIB 80189233253</item>
      <item>, OIB 72641126749</item>
      <item>, OIB 07028605773</item>
      <item>, OIB 06327857077</item>
      <item>, OIB 05404516915</item>
      <item>, OIB 80754720860</item>
      <item>, OIB 71891960080</item>
      <item>, OIB 18001113826</item>
      <item>, OIB 50029218206</item>
      <item>, OIB 84241473307</item>
      <item>, OIB 28193063064</item>
      <item>, OIB 43582143053</item>
      <item>, OIB 08367054640</item>
      <item>, OIB 62128946266</item>
      <item>, OIB 70192758920</item>
      <item>, OIB 02507758170</item>
      <item>, OIB 65955197530</item>
      <item>, OIB 94249849148</item>
      <item>, OIB 73022697913</item>
      <item>, OIB 64859520014</item>
      <item>, OIB 01904605580</item>
      <item>, OIB 09844015675</item>
      <item>, OIB 34215549900</item>
      <item>, OIB 66509094385</item>
      <item>, OIB 82707099489</item>
      <item>, OIB 47069091684</item>
      <item>, OIB 98785571764</item>
      <item>, OIB 92326507340</item>
      <item>, OIB 72603422183</item>
      <item>, OIB 32815247104</item>
      <item>, OIB 02477699132</item>
      <item>, OIB </item>
      <item>, OIB 80829168312</item>
      <item>, OIB 80109305109</item>
      <item>, OIB 48358267745</item>
      <item>, OIB 25940944046</item>
      <item>, OIB 81793146560</item>
      <item>, OIB 97446273531</item>
      <item>, OIB 57270798205</item>
      <item>, OIB 98560810474</item>
      <item>, OIB 83918065246</item>
      <item>, OIB </item>
      <item>, OIB 18683136487</item>
      <item>, OIB 23759810849</item>
      <item>, OIB 75834963344</item>
      <item>, OIB 41888874500</item>
      <item>, OIB 91338031185</item>
      <item>, OIB 15538072333</item>
      <item>, OIB 96552131417</item>
      <item>, OIB 64880141785</item>
      <item>, OIB 66214866918</item>
      <item>, OIB 83416546499</item>
      <item>, OIB 99043160937</item>
      <item>, OIB 20502470829</item>
      <item>, OIB null</item>
      <item>, OIB 82468393068</item>
      <item>, OIB </item>
      <item>, OIB 06544535948</item>
      <item>, OIB 18327147831</item>
      <item>, OIB 45528448689</item>
      <item>, OIB 69794795650</item>
      <item>, OIB 22799155020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693</properties:Words>
  <properties:Characters>3817</properties:Characters>
  <properties:Lines>101</properties:Lines>
  <properties:Paragraphs>34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2017-07-17T12:42:00Z</dcterms:created>
  <dc:creator>Sudsko vijeće</dc:creator>
  <cp:lastModifiedBy>Valentina Kranjčić</cp:lastModifiedBy>
  <cp:lastPrinted>2017-07-17T13:11:00Z</cp:lastPrinted>
  <dcterms:modified xmlns:xsi="http://www.w3.org/2001/XMLSchema-instance" xsi:type="dcterms:W3CDTF">2017-07-18T07:04:00Z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St-417/2015-140 / Odluka - Rješenje - dioba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