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813c" w14:paraId="eae813c" w:rsidRDefault="003B620D"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65187F">
        <w:rPr>
          <w:rFonts w:cs="Times New Roman" w:eastAsia="Times New Roman"/>
          <w:lang w:eastAsia="hr-HR"/>
        </w:rPr>
        <w:t>LACKOVIĆ USLUGE d.o.o. Ivanić-Grad, Stjepana Škrinjara 1, OIB: 44167583226,</w:t>
      </w:r>
      <w:r w:rsidR="00A602D6">
        <w:rPr>
          <w:rFonts w:cs="Times New Roman" w:eastAsia="Times New Roman"/>
          <w:lang w:eastAsia="hr-HR"/>
        </w:rPr>
        <w:t xml:space="preserve"> </w:t>
      </w:r>
      <w:r>
        <w:rPr>
          <w:rFonts w:cs="Times New Roman" w:eastAsia="Times New Roman"/>
          <w:lang w:eastAsia="hr-HR"/>
        </w:rPr>
        <w:t xml:space="preserve">dana </w:t>
      </w:r>
      <w:r w:rsidR="00382214">
        <w:rPr>
          <w:rFonts w:cs="Times New Roman" w:eastAsia="Times New Roman"/>
          <w:lang w:eastAsia="hr-HR"/>
        </w:rPr>
        <w:t>22. veljače</w:t>
      </w:r>
      <w:r w:rsidR="00573CBA">
        <w:rPr>
          <w:rFonts w:cs="Times New Roman" w:eastAsia="Times New Roman"/>
          <w:lang w:eastAsia="hr-HR"/>
        </w:rPr>
        <w:t xml:space="preserve">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65187F">
        <w:rPr>
          <w:rFonts w:cs="Times New Roman" w:eastAsia="Times New Roman"/>
          <w:lang w:eastAsia="hr-HR"/>
        </w:rPr>
        <w:t>429</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82214">
        <w:rPr>
          <w:rFonts w:cs="Times New Roman" w:eastAsia="Times New Roman"/>
          <w:lang w:eastAsia="hr-HR"/>
        </w:rPr>
        <w:t>22. veljače</w:t>
      </w:r>
      <w:r w:rsidR="00573CBA">
        <w:rPr>
          <w:rFonts w:cs="Times New Roman" w:eastAsia="Times New Roman"/>
          <w:lang w:eastAsia="hr-HR"/>
        </w:rPr>
        <w:t xml:space="preserve">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3B620D" w:rsidP="001D7E39" w:rsidR="003B620D">
      <w:pPr>
        <w:spacing w:after="0"/>
        <w:ind w:left="4956"/>
        <w:rPr>
          <w:rFonts w:cs="Times New Roman" w:eastAsia="Times New Roman"/>
          <w:lang w:eastAsia="hr-HR"/>
        </w:rPr>
      </w:pPr>
    </w:p>
    <w:p w:rsidRDefault="003B620D" w:rsidP="001D7E39" w:rsidR="003B620D">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65187F">
        <w:rPr>
          <w:rFonts w:cs="Times New Roman" w:eastAsia="Times New Roman"/>
          <w:lang w:eastAsia="hr-HR"/>
        </w:rPr>
        <w:t>Matko Lacković, Ivanić-Grad</w:t>
      </w:r>
    </w:p>
    <w:p w:rsidRDefault="008469AE" w:rsidP="001D7E39" w:rsidR="008469AE">
      <w:pPr>
        <w:numPr>
          <w:ilvl w:val="0"/>
          <w:numId w:val="2"/>
        </w:numPr>
        <w:spacing w:after="0"/>
        <w:contextualSpacing/>
        <w:jc w:val="both"/>
        <w:rPr>
          <w:rFonts w:cs="Times New Roman" w:eastAsia="Times New Roman"/>
          <w:lang w:eastAsia="hr-HR"/>
        </w:rPr>
      </w:pPr>
      <w:r>
        <w:rPr>
          <w:rFonts w:cs="Times New Roman" w:eastAsia="Times New Roman"/>
          <w:lang w:eastAsia="hr-HR"/>
        </w:rPr>
        <w:t>e-oglasna ploča suda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AEA" w:rsidP="00101D38" w:rsidR="00AC1AEA">
      <w:pPr>
        <w:spacing w:after="0"/>
      </w:pPr>
      <w:r>
        <w:separator/>
      </w:r>
    </w:p>
  </w:endnote>
  <w:endnote w:id="0" w:type="continuationSeparator">
    <w:p w:rsidRDefault="00AC1AEA" w:rsidP="00101D38" w:rsidR="00AC1AE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AEA" w:rsidP="00101D38" w:rsidR="00AC1AEA">
      <w:pPr>
        <w:spacing w:after="0"/>
      </w:pPr>
      <w:r>
        <w:separator/>
      </w:r>
    </w:p>
  </w:footnote>
  <w:footnote w:id="0" w:type="continuationSeparator">
    <w:p w:rsidRDefault="00AC1AEA" w:rsidP="00101D38" w:rsidR="00AC1AE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3B620D">
          <w:rPr>
            <w:noProof/>
          </w:rPr>
          <w:t>1</w:t>
        </w:r>
        <w:r>
          <w:fldChar w:fldCharType="end"/>
        </w:r>
      </w:p>
    </w:sdtContent>
  </w:sdt>
  <w:p w:rsidRDefault="00101D38" w:rsidP="00101D38" w:rsidR="00101D38">
    <w:pPr>
      <w:pStyle w:val="Zaglavlje"/>
      <w:jc w:val="right"/>
    </w:pPr>
    <w:r>
      <w:t>1 St-</w:t>
    </w:r>
    <w:r w:rsidR="0065187F">
      <w:t>1195</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82214"/>
    <w:rsid w:val="003B620D"/>
    <w:rsid w:val="003C7759"/>
    <w:rsid w:val="00424FD7"/>
    <w:rsid w:val="004256FB"/>
    <w:rsid w:val="004476E7"/>
    <w:rsid w:val="00480DA0"/>
    <w:rsid w:val="004A3E03"/>
    <w:rsid w:val="004D7C8F"/>
    <w:rsid w:val="004E4990"/>
    <w:rsid w:val="00573CBA"/>
    <w:rsid w:val="005837FC"/>
    <w:rsid w:val="005E777B"/>
    <w:rsid w:val="00617CB7"/>
    <w:rsid w:val="0065187F"/>
    <w:rsid w:val="006531A3"/>
    <w:rsid w:val="0066747A"/>
    <w:rsid w:val="00676E07"/>
    <w:rsid w:val="006B2AF4"/>
    <w:rsid w:val="006C201B"/>
    <w:rsid w:val="006C20F1"/>
    <w:rsid w:val="006E2E09"/>
    <w:rsid w:val="0075199C"/>
    <w:rsid w:val="0075633F"/>
    <w:rsid w:val="00802C52"/>
    <w:rsid w:val="008148D3"/>
    <w:rsid w:val="008469AE"/>
    <w:rsid w:val="00860F07"/>
    <w:rsid w:val="008B2772"/>
    <w:rsid w:val="009F7881"/>
    <w:rsid w:val="00A14BC6"/>
    <w:rsid w:val="00A22697"/>
    <w:rsid w:val="00A602D6"/>
    <w:rsid w:val="00A7619F"/>
    <w:rsid w:val="00AB4BEC"/>
    <w:rsid w:val="00AC1AEA"/>
    <w:rsid w:val="00B66C79"/>
    <w:rsid w:val="00B805E7"/>
    <w:rsid w:val="00B954EC"/>
    <w:rsid w:val="00BB28E1"/>
    <w:rsid w:val="00BD0C6E"/>
    <w:rsid w:val="00BD38EE"/>
    <w:rsid w:val="00C20849"/>
    <w:rsid w:val="00C21CE4"/>
    <w:rsid w:val="00C6294E"/>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E05BE5"/>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3B620D"/>
    <w:rPr>
      <w:color w:val="808080"/>
      <w:bdr w:space="0" w:sz="0" w:color="auto" w:val="none"/>
      <w:shd w:fill="auto" w:color="auto" w:val="clear"/>
    </w:rPr>
  </w:style>
  <w:style w:customStyle="true" w:styleId="eSPISCCParagraphDefaultFont" w:type="character">
    <w:name w:val="eSPIS_CC_Paragraph Default Font"/>
    <w:basedOn w:val="Zadanifontodlomka"/>
    <w:rsid w:val="003B620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B620D"/>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B620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B620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3B620D"/>
    <w:rPr>
      <w:color w:val="808080"/>
      <w:bdr w:color="auto" w:space="0" w:sz="0" w:val="none"/>
      <w:shd w:color="auto" w:fill="auto" w:val="clear"/>
    </w:rPr>
  </w:style>
  <w:style w:customStyle="1" w:styleId="eSPISCCParagraphDefaultFont" w:type="character">
    <w:name w:val="eSPIS_CC_Paragraph Default Font"/>
    <w:basedOn w:val="Zadanifontodlomka"/>
    <w:rsid w:val="003B620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B620D"/>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B620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B620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1195</izvorni_sadrzaj>
    <derivirana_varijabla naziv="DomainObject.Predmet.Broj_1">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St-1195/2016</izvorni_sadrzaj>
    <derivirana_varijabla naziv="DomainObject.Predmet.OznakaBroj_1">St-1195/2016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LACKOVIĆ USLUGE jednostavno društvo s ograničenom odgovornošću za trgovinu i usluge zastupanog po punomoćniku Matko Lacković</izvorni_sadrzaj>
    <derivirana_varijabla naziv="DomainObject.Predmet.ProtustrankaFormated_1">  LACKOVIĆ USLUGE jednostavno društvo s ograničenom odgovornošću za trgovinu i usluge zastupanog po punomoćniku Matko Lacković</derivirana_varijabla>
  </DomainObject.Predmet.ProtustrankaFormated>
  <DomainObject.Predmet.ProtustrankaFormatedOIB>
    <izvorni_sadrzaj>  LACKOVIĆ USLUGE jednostavno društvo s ograničenom odgovornošću za trgovinu i usluge, OIB 44167583226 zastupanog po punomoćniku Matko Lacković</izvorni_sadrzaj>
    <derivirana_varijabla naziv="DomainObject.Predmet.ProtustrankaFormatedOIB_1">  LACKOVIĆ USLUGE jednostavno društvo s ograničenom odgovornošću za trgovinu i usluge, OIB 44167583226 zastupanog po punomoćniku Matko Lacković</derivirana_varijabla>
  </DomainObject.Predmet.ProtustrankaFormatedOIB>
  <DomainObject.Predmet.ProtustrankaFormatedWithAdress>
    <izvorni_sadrzaj> LACKOVIĆ USLUGE jednostavno društvo s ograničenom odgovornošću za trgovinu i usluge, Stjepana Škrinjara 1, 10310 Ivanić-Grad zastupanog po punomoćniku Matko Lacković</izvorni_sadrzaj>
    <derivirana_varijabla naziv="DomainObject.Predmet.ProtustrankaFormatedWithAdress_1"> LACKOVIĆ USLUGE jednostavno društvo s ograničenom odgovornošću za trgovinu i usluge, Stjepana Škrinjara 1, 10310 Ivanić-Grad zastupanog po punomoćniku Matko Lacković</derivirana_varijabla>
  </DomainObject.Predmet.ProtustrankaFormatedWithAdress>
  <DomainObject.Predmet.ProtustrankaFormatedWithAdressOIB>
    <izvorni_sadrzaj> LACKOVIĆ USLUGE jednostavno društvo s ograničenom odgovornošću za trgovinu i usluge, OIB 44167583226, Stjepana Škrinjara 1, 10310 Ivanić-Grad zastupanog po punomoćniku Matko Lacković</izvorni_sadrzaj>
    <derivirana_varijabla naziv="DomainObject.Predmet.ProtustrankaFormatedWithAdressOIB_1"> LACKOVIĆ USLUGE jednostavno društvo s ograničenom odgovornošću za trgovinu i usluge, OIB 44167583226, Stjepana Škrinjara 1, 10310 Ivanić-Grad zastupanog po punomoćniku Matko Lacković</derivirana_varijabla>
  </DomainObject.Predmet.ProtustrankaFormatedWithAdressOIB>
  <DomainObject.Predmet.ProtustrankaWithAdress>
    <izvorni_sadrzaj>LACKOVIĆ USLUGE jednostavno društvo s ograničenom odgovornošću za trgovinu i usluge Stjepana Škrinjara 1, 10310 Ivanić-Grad</izvorni_sadrzaj>
    <derivirana_varijabla naziv="DomainObject.Predmet.ProtustrankaWithAdress_1">LACKOVIĆ USLUGE jednostavno društvo s ograničenom odgovornošću za trgovinu i usluge Stjepana Škrinjara 1, 10310 Ivanić-Grad</derivirana_varijabla>
  </DomainObject.Predmet.ProtustrankaWithAdress>
  <DomainObject.Predmet.ProtustrankaWithAdressOIB>
    <izvorni_sadrzaj>LACKOVIĆ USLUGE jednostavno društvo s ograničenom odgovornošću za trgovinu i usluge, OIB 44167583226, Stjepana Škrinjara 1, 10310 Ivanić-Grad</izvorni_sadrzaj>
    <derivirana_varijabla naziv="DomainObject.Predmet.ProtustrankaWithAdressOIB_1">LACKOVIĆ USLUGE jednostavno društvo s ograničenom odgovornošću za trgovinu i usluge, OIB 44167583226, Stjepana Škrinjara 1, 10310 Ivanić-Grad</derivirana_varijabla>
  </DomainObject.Predmet.ProtustrankaWithAdressOIB>
  <DomainObject.Predmet.ProtustrankaNazivFormated>
    <izvorni_sadrzaj>LACKOVIĆ USLUGE jednostavno društvo s ograničenom odgovornošću za trgovinu i usluge</izvorni_sadrzaj>
    <derivirana_varijabla naziv="DomainObject.Predmet.ProtustrankaNazivFormated_1">LACKOVIĆ USLUGE jednostavno društvo s ograničenom odgovornošću za trgovinu i usluge</derivirana_varijabla>
  </DomainObject.Predmet.ProtustrankaNazivFormated>
  <DomainObject.Predmet.ProtustrankaNazivFormatedOIB>
    <izvorni_sadrzaj>LACKOVIĆ USLUGE jednostavno društvo s ograničenom odgovornošću za trgovinu i usluge, OIB 44167583226</izvorni_sadrzaj>
    <derivirana_varijabla naziv="DomainObject.Predmet.ProtustrankaNazivFormatedOIB_1">LACKOVIĆ USLUGE jednostavno društvo s ograničenom odgovornošću za trgovinu i usluge, OIB 44167583226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LACKOVIĆ USLUGE jednostavno društvo s ograničenom odgovornošću za trgovinu i usluge zastupanog po punomoćniku Matko Lacković</item>
    </izvorni_sadrzaj>
    <derivirana_varijabla naziv="DomainObject.Predmet.ProtuStrankaListFormated_1">
      <item>LACKOVIĆ USLUGE jednostavno društvo s ograničenom odgovornošću za trgovinu i usluge zastupanog po punomoćniku Matko Lacković</item>
    </derivirana_varijabla>
  </DomainObject.Predmet.ProtuStrankaListFormated>
  <DomainObject.Predmet.ProtuStrankaListFormatedOIB>
    <izvorni_sadrzaj>
      <item>LACKOVIĆ USLUGE jednostavno društvo s ograničenom odgovornošću za trgovinu i usluge, OIB 44167583226 zastupanog po punomoćniku Matko Lacković</item>
    </izvorni_sadrzaj>
    <derivirana_varijabla naziv="DomainObject.Predmet.ProtuStrankaListFormatedOIB_1">
      <item>LACKOVIĆ USLUGE jednostavno društvo s ograničenom odgovornošću za trgovinu i usluge, OIB 44167583226 zastupanog po punomoćniku Matko Lacković</item>
    </derivirana_varijabla>
  </DomainObject.Predmet.ProtuStrankaListFormatedOIB>
  <DomainObject.Predmet.ProtuStrankaListFormatedWithAdress>
    <izvorni_sadrzaj>
      <item>LACKOVIĆ USLUGE jednostavno društvo s ograničenom odgovornošću za trgovinu i usluge, Stjepana Škrinjara 1, 10310 Ivanić-Grad zastupanog po punomoćniku Matko Lacković</item>
    </izvorni_sadrzaj>
    <derivirana_varijabla naziv="DomainObject.Predmet.ProtuStrankaListFormatedWithAdress_1">
      <item>LACKOVIĆ USLUGE jednostavno društvo s ograničenom odgovornošću za trgovinu i usluge, Stjepana Škrinjara 1, 10310 Ivanić-Grad zastupanog po punomoćniku Matko Lacković</item>
    </derivirana_varijabla>
  </DomainObject.Predmet.ProtuStrankaListFormatedWithAdress>
  <DomainObject.Predmet.ProtuStrankaListFormatedWithAdressOIB>
    <izvorni_sadrzaj>
      <item>LACKOVIĆ USLUGE jednostavno društvo s ograničenom odgovornošću za trgovinu i usluge, OIB 44167583226, Stjepana Škrinjara 1, 10310 Ivanić-Grad zastupanog po punomoćniku Matko Lacković</item>
    </izvorni_sadrzaj>
    <derivirana_varijabla naziv="DomainObject.Predmet.ProtuStrankaListFormatedWithAdressOIB_1">
      <item>LACKOVIĆ USLUGE jednostavno društvo s ograničenom odgovornošću za trgovinu i usluge, OIB 44167583226, Stjepana Škrinjara 1, 10310 Ivanić-Grad zastupanog po punomoćniku Matko Lacković</item>
    </derivirana_varijabla>
  </DomainObject.Predmet.ProtuStrankaListFormatedWithAdressOIB>
  <DomainObject.Predmet.ProtuStrankaListNazivFormated>
    <izvorni_sadrzaj>
      <item>LACKOVIĆ USLUGE jednostavno društvo s ograničenom odgovornošću za trgovinu i usluge</item>
    </izvorni_sadrzaj>
    <derivirana_varijabla naziv="DomainObject.Predmet.ProtuStrankaListNazivFormated_1">
      <item>LACKOVIĆ USLUGE jednostavno društvo s ograničenom odgovornošću za trgovinu i usluge</item>
    </derivirana_varijabla>
  </DomainObject.Predmet.ProtuStrankaListNazivFormated>
  <DomainObject.Predmet.ProtuStrankaListNazivFormatedOIB>
    <izvorni_sadrzaj>
      <item>LACKOVIĆ USLUGE jednostavno društvo s ograničenom odgovornošću za trgovinu i usluge, OIB 44167583226</item>
    </izvorni_sadrzaj>
    <derivirana_varijabla naziv="DomainObject.Predmet.ProtuStrankaListNazivFormatedOIB_1">
      <item>LACKOVIĆ USLUGE jednostavno društvo s ograničenom odgovornošću za trgovinu i usluge, OIB 44167583226</item>
    </derivirana_varijabla>
  </DomainObject.Predmet.ProtuStrankaListNazivFormatedOIB>
  <DomainObject.Predmet.OstaliListFormated>
    <izvorni_sadrzaj>
      <item>Matko Lacković punomoćnik sudionika u postupku LACKOVIĆ USLUGE jednostavno društvo s ograničenom odgovornošću za trgovinu i usluge</item>
    </izvorni_sadrzaj>
    <derivirana_varijabla naziv="DomainObject.Predmet.OstaliListFormated_1">
      <item>Matko Lacković punomoćnik sudionika u postupku LACKOVIĆ USLUGE jednostavno društvo s ograničenom odgovornošću za trgovinu i usluge</item>
    </derivirana_varijabla>
  </DomainObject.Predmet.OstaliListFormated>
  <DomainObject.Predmet.OstaliListFormatedOIB>
    <izvorni_sadrzaj>
      <item>Matko Lacković, OIB 40009379943 punomoćnik sudionika u postupku LACKOVIĆ USLUGE jednostavno društvo s ograničenom odgovornošću za trgovinu i usluge</item>
    </izvorni_sadrzaj>
    <derivirana_varijabla naziv="DomainObject.Predmet.OstaliListFormatedOIB_1">
      <item>Matko Lacković, OIB 40009379943 punomoćnik sudionika u postupku LACKOVIĆ USLUGE jednostavno društvo s ograničenom odgovornošću za trgovinu i usluge</item>
    </derivirana_varijabla>
  </DomainObject.Predmet.OstaliListFormatedOIB>
  <DomainObject.Predmet.OstaliListFormatedWithAdress>
    <izvorni_sadrzaj>
      <item>Matko Lacković, Stjepana Škrinjara 1, 10310 Ivanić-Grad punomoćnik sudionika u postupku LACKOVIĆ USLUGE jednostavno društvo s ograničenom odgovornošću za trgovinu i usluge</item>
    </izvorni_sadrzaj>
    <derivirana_varijabla naziv="DomainObject.Predmet.OstaliListFormatedWithAdress_1">
      <item>Matko Lacković, Stjepana Škrinjara 1, 10310 Ivanić-Grad punomoćnik sudionika u postupku LACKOVIĆ USLUGE jednostavno društvo s ograničenom odgovornošću za trgovinu i usluge</item>
    </derivirana_varijabla>
  </DomainObject.Predmet.OstaliListFormatedWithAdress>
  <DomainObject.Predmet.OstaliListFormatedWithAdressOIB>
    <izvorni_sadrzaj>
      <item>Matko Lacković, OIB 40009379943, Stjepana Škrinjara 1, 10310 Ivanić-Grad punomoćnik sudionika u postupku LACKOVIĆ USLUGE jednostavno društvo s ograničenom odgovornošću za trgovinu i usluge</item>
    </izvorni_sadrzaj>
    <derivirana_varijabla naziv="DomainObject.Predmet.OstaliListFormatedWithAdressOIB_1">
      <item>Matko Lacković, OIB 40009379943, Stjepana Škrinjara 1, 10310 Ivanić-Grad punomoćnik sudionika u postupku LACKOVIĆ USLUGE jednostavno društvo s ograničenom odgovornošću za trgovinu i usluge</item>
    </derivirana_varijabla>
  </DomainObject.Predmet.OstaliListFormatedWithAdressOIB>
  <DomainObject.Predmet.OstaliListNazivFormated>
    <izvorni_sadrzaj>
      <item>Matko Lacković</item>
    </izvorni_sadrzaj>
    <derivirana_varijabla naziv="DomainObject.Predmet.OstaliListNazivFormated_1">
      <item>Matko Lacković</item>
    </derivirana_varijabla>
  </DomainObject.Predmet.OstaliListNazivFormated>
  <DomainObject.Predmet.OstaliListNazivFormatedOIB>
    <izvorni_sadrzaj>
      <item>Matko Lacković, OIB 40009379943</item>
    </izvorni_sadrzaj>
    <derivirana_varijabla naziv="DomainObject.Predmet.OstaliListNazivFormatedOIB_1">
      <item>Matko Lacković, OIB 40009379943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LACKOVIĆ USLUGE jednostavno društvo s ograničenom odgovornošću za trgovinu i usluge</izvorni_sadrzaj>
    <derivirana_varijabla naziv="DomainObject.Predmet.ProtustrankaIDrugi_1">LACKOVIĆ USLUGE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LACKOVIĆ USLUGE jednostavno društvo s ograničenom odgovornošću za trgovinu i usluge, OIB 44167583226, Stjepana Škrinjara 1, 10310 Ivanić-Grad</izvorni_sadrzaj>
    <derivirana_varijabla naziv="DomainObject.Predmet.ProtustrankaIDrugiAdressOIB_1">LACKOVIĆ USLUGE jednostavno društvo s ograničenom odgovornošću za trgovinu i usluge, OIB 44167583226, Stjepana Škrinjara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LACKOVIĆ USLUGE jednostavno društvo s ograničenom odgovornošću za trgovinu i usluge</item>
      <item>Matko Lacković</item>
    </izvorni_sadrzaj>
    <derivirana_varijabla naziv="DomainObject.Predmet.SudioniciListNaziv_1">
      <item>FINA Regionalni centar Zagreb</item>
      <item>LACKOVIĆ USLUGE jednostavno društvo s ograničenom odgovornošću za trgovinu i usluge</item>
      <item>Matko Lacković</item>
    </derivirana_varijabla>
  </DomainObject.Predmet.SudioniciListNaziv>
  <DomainObject.Predmet.SudioniciListAdressOIB>
    <izvorni_sadrzaj>
      <item>FINA Regionalni centar Zagreb, OIB 85821130368, Trg svibanjskih žrtava 1995. br. 1,10000 Zagreb</item>
      <item>LACKOVIĆ USLUGE jednostavno društvo s ograničenom odgovornošću za trgovinu i usluge, OIB 44167583226, Stjepana Škrinjara 1,10310 Ivanić-Grad</item>
      <item>Matko Lacković, OIB 40009379943, Stjepana Škrinjara 1,10310 Ivanić-Grad</item>
    </izvorni_sadrzaj>
    <derivirana_varijabla naziv="DomainObject.Predmet.SudioniciListAdressOIB_1">
      <item>FINA Regionalni centar Zagreb, OIB 85821130368, Trg svibanjskih žrtava 1995. br. 1,10000 Zagreb</item>
      <item>LACKOVIĆ USLUGE jednostavno društvo s ograničenom odgovornošću za trgovinu i usluge, OIB 44167583226, Stjepana Škrinjara 1,10310 Ivanić-Grad</item>
      <item>Matko Lacković, OIB 40009379943, Stjepana Škrinjara 1,10310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44167583226</item>
      <item>, OIB 40009379943</item>
    </izvorni_sadrzaj>
    <derivirana_varijabla naziv="DomainObject.Predmet.SudioniciListNazivOIB_1">
      <item>, OIB 85821130368</item>
      <item>, OIB 44167583226</item>
      <item>, OIB 40009379943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1969</properties:Characters>
  <properties:Lines>74</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2016-02-22T13:24:00Z</dcterms:created>
  <dc:creator>Draženka Prpić</dc:creator>
  <cp:lastModifiedBy>Draženka Prpić</cp:lastModifiedBy>
  <cp:lastPrinted>2016-02-22T13:23:00Z</cp:lastPrinted>
  <dcterms:modified xmlns:xsi="http://www.w3.org/2001/XMLSchema-instance" xsi:type="dcterms:W3CDTF">2016-02-22T13:28:00Z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