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8885" w14:paraId="cab8885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81192E">
        <w:rPr>
          <w:b/>
        </w:rPr>
        <w:t>289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A33B1">
        <w:t>dužnikom</w:t>
      </w:r>
      <w:r w:rsidR="00EE6D4A">
        <w:t xml:space="preserve">  </w:t>
      </w:r>
      <w:r w:rsidR="0081192E">
        <w:t xml:space="preserve">AIRON j.d.o.o.,  za organizaciju i turizam, iz </w:t>
      </w:r>
      <w:proofErr w:type="spellStart"/>
      <w:r w:rsidR="0081192E">
        <w:t>Adamovca</w:t>
      </w:r>
      <w:proofErr w:type="spellEnd"/>
      <w:r w:rsidR="0081192E">
        <w:t xml:space="preserve"> ( Grad Zagreb ) </w:t>
      </w:r>
      <w:proofErr w:type="spellStart"/>
      <w:r w:rsidR="0081192E">
        <w:t>Črešnjevačka</w:t>
      </w:r>
      <w:proofErr w:type="spellEnd"/>
      <w:r w:rsidR="0081192E">
        <w:t xml:space="preserve"> ulica 5, OIB 33815987669,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F478DB">
      <w:r w:rsidRPr="00E85BA1">
        <w:rPr>
          <w:b/>
        </w:rPr>
        <w:t xml:space="preserve">I </w:t>
      </w:r>
      <w:r>
        <w:tab/>
        <w:t>Za</w:t>
      </w:r>
      <w:r w:rsidR="00EE6D4A" w:rsidRPr="00EE6D4A">
        <w:t xml:space="preserve"> </w:t>
      </w:r>
      <w:r w:rsidR="008755D4">
        <w:t>dužn</w:t>
      </w:r>
      <w:r w:rsidR="008F6E38">
        <w:t xml:space="preserve">ika </w:t>
      </w:r>
      <w:r w:rsidR="008755D4">
        <w:t xml:space="preserve"> </w:t>
      </w:r>
      <w:r w:rsidR="00F478DB">
        <w:t xml:space="preserve">AIRON   j.d.o.o.,  za organizaciju i turizam, iz </w:t>
      </w:r>
      <w:proofErr w:type="spellStart"/>
      <w:r w:rsidR="00F478DB">
        <w:t>Adamovca</w:t>
      </w:r>
      <w:proofErr w:type="spellEnd"/>
      <w:r w:rsidR="00F478DB">
        <w:t xml:space="preserve"> ( Grad Zagreb ) </w:t>
      </w:r>
      <w:proofErr w:type="spellStart"/>
      <w:r w:rsidR="00F478DB">
        <w:t>Črešnjevačka</w:t>
      </w:r>
      <w:proofErr w:type="spellEnd"/>
      <w:r w:rsidR="00F478DB">
        <w:t xml:space="preserve"> ulica 5, OIB 33815987669.</w:t>
      </w:r>
    </w:p>
    <w:p w:rsidRDefault="008755D4" w:rsidP="009C5627" w:rsidR="00EB4353">
      <w:r>
        <w:t xml:space="preserve"> 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790E30">
        <w:t xml:space="preserve"> </w:t>
      </w:r>
      <w:r w:rsidR="00F478DB">
        <w:t>176.378,94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8F6E3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15EE8"/>
    <w:rsid w:val="00BB319C"/>
    <w:rsid w:val="00C2711B"/>
    <w:rsid w:val="00C664BF"/>
    <w:rsid w:val="00C92E4E"/>
    <w:rsid w:val="00C94396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St-289/2017-3</izvorni_sadrzaj>
    <derivirana_varijabla naziv="DomainObject.Oznaka_1">St-289/2017-3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AIRON jednostavno društvo s ograničenom odgovornošću za organizaciju i turizam zastupanog po punomoćniku Ivana Legin</izvorni_sadrzaj>
    <derivirana_varijabla naziv="DomainObject.Predmet.ProtustrankaFormated_1">  AIRON jednostavno društvo s ograničenom odgovornošću za organizaciju i turizam zastupanog po punomoćniku Ivana Legin</derivirana_varijabla>
  </DomainObject.Predmet.ProtustrankaFormated>
  <DomainObject.Predmet.ProtustrankaFormatedOIB>
    <izvorni_sadrzaj>  AIRON jednostavno društvo s ograničenom odgovornošću za organizaciju i turizam, OIB 33815987669 zastupanog po punomoćniku Ivana Legin</izvorni_sadrzaj>
    <derivirana_varijabla naziv="DomainObject.Predmet.ProtustrankaFormatedOIB_1">  AIRON jednostavno društvo s ograničenom odgovornošću za organizaciju i turizam, OIB 33815987669 zastupanog po punomoćniku Ivana Legin</derivirana_varijabla>
  </DomainObject.Predmet.ProtustrankaFormatedOIB>
  <DomainObject.Predmet.ProtustrankaFormatedWithAdress>
    <izvorni_sadrzaj> AIRON jednostavno društvo s ograničenom odgovornošću za organizaciju i turizam, Črešnjevečka ulica 5, 10363 Adamovec zastupanog po punomoćniku Ivana Legin</izvorni_sadrzaj>
    <derivirana_varijabla naziv="DomainObject.Predmet.ProtustrankaFormatedWithAdress_1"> AIRON jednostavno društvo s ograničenom odgovornošću za organizaciju i turizam, Črešnjevečka ulica 5, 10363 Adamovec zastupanog po punomoćniku Ivana Legin</derivirana_varijabla>
  </DomainObject.Predmet.ProtustrankaFormatedWithAdress>
  <DomainObject.Predmet.ProtustrankaFormatedWithAdressOIB>
    <izvorni_sadrzaj> AIRON jednostavno društvo s ograničenom odgovornošću za organizaciju i turizam, OIB 33815987669, Črešnjevečka ulica 5, 10363 Adamovec zastupanog po punomoćniku Ivana Legin</izvorni_sadrzaj>
    <derivirana_varijabla naziv="DomainObject.Predmet.ProtustrankaFormatedWithAdressOIB_1"> AIRON jednostavno društvo s ograničenom odgovornošću za organizaciju i turizam, OIB 33815987669, Črešnjevečka ulica 5, 10363 Adamovec zastupanog po punomoćniku Ivana Legin</derivirana_varijabla>
  </DomainObject.Predmet.ProtustrankaFormatedWithAdressOIB>
  <DomainObject.Predmet.ProtustrankaWithAdress>
    <izvorni_sadrzaj>AIRON jednostavno društvo s ograničenom odgovornošću za organizaciju i turizam Črešnjevečka ulica 5, 10363 Adamovec</izvorni_sadrzaj>
    <derivirana_varijabla naziv="DomainObject.Predmet.ProtustrankaWithAdress_1">AIRON jednostavno društvo s ograničenom odgovornošću za organizaciju i turizam Črešnjevečka ulica 5, 10363 Adamovec</derivirana_varijabla>
  </DomainObject.Predmet.ProtustrankaWithAdress>
  <DomainObject.Predmet.ProtustrankaWithAdressOIB>
    <izvorni_sadrzaj>AIRON jednostavno društvo s ograničenom odgovornošću za organizaciju i turizam, OIB 33815987669, Črešnjevečka ulica 5, 10363 Adamovec</izvorni_sadrzaj>
    <derivirana_varijabla naziv="DomainObject.Predmet.ProtustrankaWithAdressOIB_1">AIRON jednostavno društvo s ograničenom odgovornošću za organizaciju i turizam, OIB 33815987669, Črešnjevečka ulica 5, 10363 Adamovec</derivirana_varijabla>
  </DomainObject.Predmet.ProtustrankaWithAdressOIB>
  <DomainObject.Predmet.ProtustrankaNazivFormated>
    <izvorni_sadrzaj>AIRON jednostavno društvo s ograničenom odgovornošću za organizaciju i turizam</izvorni_sadrzaj>
    <derivirana_varijabla naziv="DomainObject.Predmet.ProtustrankaNazivFormated_1">AIRON jednostavno društvo s ograničenom odgovornošću za organizaciju i turizam</derivirana_varijabla>
  </DomainObject.Predmet.ProtustrankaNazivFormated>
  <DomainObject.Predmet.ProtustrankaNazivFormatedOIB>
    <izvorni_sadrzaj>AIRON jednostavno društvo s ograničenom odgovornošću za organizaciju i turizam, OIB 33815987669</izvorni_sadrzaj>
    <derivirana_varijabla naziv="DomainObject.Predmet.ProtustrankaNazivFormatedOIB_1">AIRON jednostavno društvo s ograničenom odgovornošću za organizaciju i turizam, OIB 33815987669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AIRON jednostavno društvo s ograničenom odgovornošću za organizaciju i turizam zastupanog po punomoćniku Ivana Legin</item>
    </izvorni_sadrzaj>
    <derivirana_varijabla naziv="DomainObject.Predmet.ProtuStrankaListFormated_1">
      <item>AIRON jednostavno društvo s ograničenom odgovornošću za organizaciju i turizam zastupanog po punomoćniku Ivana Legin</item>
    </derivirana_varijabla>
  </DomainObject.Predmet.ProtuStrankaListFormated>
  <DomainObject.Predmet.ProtuStrankaListFormatedOIB>
    <izvorni_sadrzaj>
      <item>AIRON jednostavno društvo s ograničenom odgovornošću za organizaciju i turizam, OIB 33815987669 zastupanog po punomoćniku Ivana Legin</item>
    </izvorni_sadrzaj>
    <derivirana_varijabla naziv="DomainObject.Predmet.ProtuStrankaListFormatedOIB_1">
      <item>AIRON jednostavno društvo s ograničenom odgovornošću za organizaciju i turizam, OIB 33815987669 zastupanog po punomoćniku Ivana Legin</item>
    </derivirana_varijabla>
  </DomainObject.Predmet.ProtuStrankaListFormatedOIB>
  <DomainObject.Predmet.ProtuStrankaListFormatedWithAdress>
    <izvorni_sadrzaj>
      <item>AIRON jednostavno društvo s ograničenom odgovornošću za organizaciju i turizam, Črešnjevečka ulica 5, 10363 Adamovec zastupanog po punomoćniku Ivana Legin</item>
    </izvorni_sadrzaj>
    <derivirana_varijabla naziv="DomainObject.Predmet.ProtuStrankaListFormatedWithAdress_1">
      <item>AIRON jednostavno društvo s ograničenom odgovornošću za organizaciju i turizam, Črešnjevečka ulica 5, 10363 Adamovec zastupanog po punomoćniku Ivana Legin</item>
    </derivirana_varijabla>
  </DomainObject.Predmet.ProtuStrankaListFormatedWithAdress>
  <DomainObject.Predmet.ProtuStrankaListFormatedWithAdressOIB>
    <izvorni_sadrzaj>
      <item>AIRON jednostavno društvo s ograničenom odgovornošću za organizaciju i turizam, OIB 33815987669, Črešnjevečka ulica 5, 10363 Adamovec zastupanog po punomoćniku Ivana Legin</item>
    </izvorni_sadrzaj>
    <derivirana_varijabla naziv="DomainObject.Predmet.ProtuStrankaListFormatedWithAdressOIB_1">
      <item>AIRON jednostavno društvo s ograničenom odgovornošću za organizaciju i turizam, OIB 33815987669, Črešnjevečka ulica 5, 10363 Adamovec zastupanog po punomoćniku Ivana Legin</item>
    </derivirana_varijabla>
  </DomainObject.Predmet.ProtuStrankaListFormatedWithAdressOIB>
  <DomainObject.Predmet.ProtuStrankaListNazivFormated>
    <izvorni_sadrzaj>
      <item>AIRON jednostavno društvo s ograničenom odgovornošću za organizaciju i turizam</item>
    </izvorni_sadrzaj>
    <derivirana_varijabla naziv="DomainObject.Predmet.ProtuStrankaListNazivFormated_1">
      <item>AIRON jednostavno društvo s ograničenom odgovornošću za organizaciju i turizam</item>
    </derivirana_varijabla>
  </DomainObject.Predmet.ProtuStrankaListNazivFormated>
  <DomainObject.Predmet.ProtuStrankaListNazivFormatedOIB>
    <izvorni_sadrzaj>
      <item>AIRON jednostavno društvo s ograničenom odgovornošću za organizaciju i turizam, OIB 33815987669</item>
    </izvorni_sadrzaj>
    <derivirana_varijabla naziv="DomainObject.Predmet.ProtuStrankaListNazivFormatedOIB_1">
      <item>AIRON jednostavno društvo s ograničenom odgovornošću za organizaciju i turizam, OIB 33815987669</item>
    </derivirana_varijabla>
  </DomainObject.Predmet.ProtuStrankaListNazivFormatedOIB>
  <DomainObject.Predmet.OstaliListFormated>
    <izvorni_sadrzaj>
      <item>Ivana Legin punomoćnik sudionika u postupku AIRON jednostavno društvo s ograničenom odgovornošću za organizaciju i turizam</item>
    </izvorni_sadrzaj>
    <derivirana_varijabla naziv="DomainObject.Predmet.OstaliListFormated_1">
      <item>Ivana Legin punomoćnik sudionika u postupku AIRON jednostavno društvo s ograničenom odgovornošću za organizaciju i turizam</item>
    </derivirana_varijabla>
  </DomainObject.Predmet.OstaliListFormated>
  <DomainObject.Predmet.OstaliListFormatedOIB>
    <izvorni_sadrzaj>
      <item>Ivana Legin, OIB 36398766907 punomoćnik sudionika u postupku AIRON jednostavno društvo s ograničenom odgovornošću za organizaciju i turizam</item>
    </izvorni_sadrzaj>
    <derivirana_varijabla naziv="DomainObject.Predmet.OstaliListFormatedOIB_1">
      <item>Ivana Legin, OIB 36398766907 punomoćnik sudionika u postupku AIRON jednostavno društvo s ograničenom odgovornošću za organizaciju i turizam</item>
    </derivirana_varijabla>
  </DomainObject.Predmet.OstaliListFormatedOIB>
  <DomainObject.Predmet.OstaliListFormatedWithAdress>
    <izvorni_sadrzaj>
      <item>Ivana Legin, Črešnjevečka ulica 5, 10363 Adamovec punomoćnik sudionika u postupku AIRON jednostavno društvo s ograničenom odgovornošću za organizaciju i turizam</item>
    </izvorni_sadrzaj>
    <derivirana_varijabla naziv="DomainObject.Predmet.OstaliListFormatedWithAdress_1">
      <item>Ivana Legin, Črešnjevečka ulica 5, 10363 Adamovec punomoćnik sudionika u postupku AIRON jednostavno društvo s ograničenom odgovornošću za organizaciju i turizam</item>
    </derivirana_varijabla>
  </DomainObject.Predmet.OstaliListFormatedWithAdress>
  <DomainObject.Predmet.OstaliListFormatedWithAdressOIB>
    <izvorni_sadrzaj>
      <item>Ivana Legin, OIB 36398766907, Črešnjevečka ulica 5, 10363 Adamovec punomoćnik sudionika u postupku AIRON jednostavno društvo s ograničenom odgovornošću za organizaciju i turizam</item>
    </izvorni_sadrzaj>
    <derivirana_varijabla naziv="DomainObject.Predmet.OstaliListFormatedWithAdressOIB_1">
      <item>Ivana Legin, OIB 36398766907, Črešnjevečka ulica 5, 10363 Adamovec punomoćnik sudionika u postupku AIRON jednostavno društvo s ograničenom odgovornošću za organizaciju i turizam</item>
    </derivirana_varijabla>
  </DomainObject.Predmet.OstaliListFormatedWithAdressOIB>
  <DomainObject.Predmet.OstaliListNazivFormated>
    <izvorni_sadrzaj>
      <item>Ivana Legin</item>
    </izvorni_sadrzaj>
    <derivirana_varijabla naziv="DomainObject.Predmet.OstaliListNazivFormated_1">
      <item>Ivana Legin</item>
    </derivirana_varijabla>
  </DomainObject.Predmet.OstaliListNazivFormated>
  <DomainObject.Predmet.OstaliListNazivFormatedOIB>
    <izvorni_sadrzaj>
      <item>Ivana Legin, OIB 36398766907</item>
    </izvorni_sadrzaj>
    <derivirana_varijabla naziv="DomainObject.Predmet.OstaliListNazivFormatedOIB_1">
      <item>Ivana Legin, OIB 36398766907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St-289/2017-3</izvorni_sadrzaj>
    <derivirana_varijabla naziv="DomainObject.PoslovniBrojDokumenta_1">St-289/2017-3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AIRON jednostavno društvo s ograničenom odgovornošću za organizaciju i turizam</izvorni_sadrzaj>
    <derivirana_varijabla naziv="DomainObject.Predmet.ProtustrankaIDrugi_1">AIRON jednostavno društvo s ograničenom odgovornošću za organizaciju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AIRON jednostavno društvo s ograničenom odgovornošću za organizaciju i turizam, OIB 33815987669, Črešnjevečka ulica 5, 10363 Adamovec</izvorni_sadrzaj>
    <derivirana_varijabla naziv="DomainObject.Predmet.ProtustrankaIDrugiAdressOIB_1">AIRON jednostavno društvo s ograničenom odgovornošću za organizaciju i turizam, OIB 33815987669, Črešnjevečka ulica 5,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AIRON jednostavno društvo s ograničenom odgovornošću za organizaciju i turizam</item>
      <item>Ivana Legin</item>
    </izvorni_sadrzaj>
    <derivirana_varijabla naziv="DomainObject.Predmet.SudioniciListNaziv_1">
      <item>FINA Regionalni centar Zagreb</item>
      <item>AIRON jednostavno društvo s ograničenom odgovornošću za organizaciju i turizam</item>
      <item>Ivana Legin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AIRON jednostavno društvo s ograničenom odgovornošću za organizaciju i turizam, OIB 33815987669, Črešnjevečka ulica 5,10363 Adamovec</item>
      <item>Ivana Legin, OIB 36398766907, Črešnjevečka ulica 5,10363 Adamovec</item>
    </izvorni_sadrzaj>
    <derivirana_varijabla naziv="DomainObject.Predmet.SudioniciListAdressOIB_1">
      <item>FINA Regionalni centar Zagreb, OIB 85821130368, Trg svibanjskih žrtava 1995. br. 1,10000 Zagreb</item>
      <item>AIRON jednostavno društvo s ograničenom odgovornošću za organizaciju i turizam, OIB 33815987669, Črešnjevečka ulica 5,10363 Adamovec</item>
      <item>Ivana Legin, OIB 36398766907, Črešnjevečka ulica 5,10363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33815987669</item>
      <item>, OIB 36398766907</item>
    </izvorni_sadrzaj>
    <derivirana_varijabla naziv="DomainObject.Predmet.SudioniciListNazivOIB_1">
      <item>, OIB 85821130368</item>
      <item>, OIB 33815987669</item>
      <item>, OIB 36398766907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1414</properties:Characters>
  <properties:Lines>41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