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18f5" w14:paraId="a7b18f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7C5FF6">
        <w:t>1027/15-3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7C5FF6" w:rsidRPr="007C5FF6">
        <w:t>VG MOBIL AUTO d.o.o.</w:t>
      </w:r>
      <w:r w:rsidR="007C5FF6">
        <w:t xml:space="preserve"> Donja Drenova, Donja Drenova 16 G </w:t>
      </w:r>
      <w:r w:rsidR="00AC4B5D">
        <w:t xml:space="preserve">MBS: </w:t>
      </w:r>
      <w:r w:rsidR="007C5FF6" w:rsidRPr="007C5FF6">
        <w:t>080742732</w:t>
      </w:r>
      <w:r w:rsidR="00AC4B5D">
        <w:t xml:space="preserve"> OIB: </w:t>
      </w:r>
      <w:r w:rsidR="007C5FF6" w:rsidRPr="007C5FF6">
        <w:t>03724292175</w:t>
      </w:r>
      <w:r w:rsidR="007C5FF6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7C5FF6">
        <w:t xml:space="preserve">Vlatko Georgiev, Dnja Drenova, Donja Drenova 16G </w:t>
      </w:r>
      <w:r w:rsidR="00323852">
        <w:t xml:space="preserve"> </w:t>
      </w:r>
      <w:r w:rsidR="007C5FF6">
        <w:t>OIB: 06897532859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7C5FF6" w:rsidRPr="007C5FF6">
        <w:t>VG MOBIL AUTO d.o.o.</w:t>
      </w:r>
      <w:r w:rsidR="007C5FF6">
        <w:t xml:space="preserve"> Donja Drenova, Donja Drenova 16 G MBS: </w:t>
      </w:r>
      <w:r w:rsidR="007C5FF6" w:rsidRPr="007C5FF6">
        <w:t>080742732</w:t>
      </w:r>
      <w:r w:rsidR="007C5FF6">
        <w:t xml:space="preserve"> OIB: </w:t>
      </w:r>
      <w:r w:rsidR="007C5FF6" w:rsidRPr="007C5FF6">
        <w:t>03724292175</w:t>
      </w:r>
      <w:r w:rsidR="007C5FF6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7C5FF6" w:rsidRPr="007C5FF6">
        <w:t>VG MOBIL AUTO d.o.o.</w:t>
      </w:r>
      <w:r w:rsidR="007C5FF6">
        <w:t xml:space="preserve"> Donja Drenova, Donja Drenova 16 G MBS: </w:t>
      </w:r>
      <w:r w:rsidR="007C5FF6" w:rsidRPr="007C5FF6">
        <w:t>080742732</w:t>
      </w:r>
      <w:r w:rsidR="007C5FF6">
        <w:t xml:space="preserve"> OIB: </w:t>
      </w:r>
      <w:r w:rsidR="007C5FF6" w:rsidRPr="007C5FF6">
        <w:t>03724292175</w:t>
      </w:r>
      <w:r w:rsidR="007C5FF6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C5FF6">
        <w:t xml:space="preserve">7.008,57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A0D80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FA0D80" w:rsidR="00FA0D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A0D80" w:rsidP="00FA0D80" w:rsidR="00FA0D80">
      <w:pPr>
        <w:ind w:firstLine="708" w:left="4956"/>
      </w:pPr>
      <w:r>
        <w:t>Vinka Mihalinčić</w:t>
      </w:r>
    </w:p>
    <w:p w:rsidRDefault="00FA0D80" w:rsidP="0094369F" w:rsidR="00FA0D80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F793C"/>
    <w:rsid w:val="00A81191"/>
    <w:rsid w:val="00A97E67"/>
    <w:rsid w:val="00AC4B5D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A0D80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St-1027/2015</izvorni_sadrzaj>
    <derivirana_varijabla naziv="DomainObject.Predmet.OznakaBroj_1">St-1027/2015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 MOBIL AUTO d.o.o.</izvorni_sadrzaj>
    <derivirana_varijabla naziv="DomainObject.Predmet.ProtustrankaFormated_1">  VG MOBIL AUTO d.o.o.</derivirana_varijabla>
  </DomainObject.Predmet.ProtustrankaFormated>
  <DomainObject.Predmet.ProtustrankaFormatedOIB>
    <izvorni_sadrzaj>  VG MOBIL AUTO d.o.o., OIB 03724292175</izvorni_sadrzaj>
    <derivirana_varijabla naziv="DomainObject.Predmet.ProtustrankaFormatedOIB_1">  VG MOBIL AUTO d.o.o., OIB 03724292175</derivirana_varijabla>
  </DomainObject.Predmet.ProtustrankaFormatedOIB>
  <DomainObject.Predmet.ProtustrankaFormatedWithAdress>
    <izvorni_sadrzaj> VG MOBIL AUTO d.o.o., Donja Drenova 16/G, 10382 Donja Drenova</izvorni_sadrzaj>
    <derivirana_varijabla naziv="DomainObject.Predmet.ProtustrankaFormatedWithAdress_1"> VG MOBIL AUTO d.o.o., Donja Drenova 16/G, 10382 Donja Drenova</derivirana_varijabla>
  </DomainObject.Predmet.ProtustrankaFormatedWithAdress>
  <DomainObject.Predmet.ProtustrankaFormatedWithAdressOIB>
    <izvorni_sadrzaj> VG MOBIL AUTO d.o.o., OIB 03724292175, Donja Drenova 16/G, 10382 Donja Drenova</izvorni_sadrzaj>
    <derivirana_varijabla naziv="DomainObject.Predmet.ProtustrankaFormatedWithAdressOIB_1"> VG MOBIL AUTO d.o.o., OIB 03724292175, Donja Drenova 16/G, 10382 Donja Drenova</derivirana_varijabla>
  </DomainObject.Predmet.ProtustrankaFormatedWithAdressOIB>
  <DomainObject.Predmet.ProtustrankaWithAdress>
    <izvorni_sadrzaj>VG MOBIL AUTO d.o.o. Donja Drenova 16/G, 10382 Donja Drenova</izvorni_sadrzaj>
    <derivirana_varijabla naziv="DomainObject.Predmet.ProtustrankaWithAdress_1">VG MOBIL AUTO d.o.o. Donja Drenova 16/G, 10382 Donja Drenova</derivirana_varijabla>
  </DomainObject.Predmet.ProtustrankaWithAdress>
  <DomainObject.Predmet.ProtustrankaWithAdressOIB>
    <izvorni_sadrzaj>VG MOBIL AUTO d.o.o., OIB 03724292175, Donja Drenova 16/G, 10382 Donja Drenova</izvorni_sadrzaj>
    <derivirana_varijabla naziv="DomainObject.Predmet.ProtustrankaWithAdressOIB_1">VG MOBIL AUTO d.o.o., OIB 03724292175, Donja Drenova 16/G, 10382 Donja Drenova</derivirana_varijabla>
  </DomainObject.Predmet.ProtustrankaWithAdressOIB>
  <DomainObject.Predmet.ProtustrankaNazivFormated>
    <izvorni_sadrzaj>VG MOBIL AUTO d.o.o.</izvorni_sadrzaj>
    <derivirana_varijabla naziv="DomainObject.Predmet.ProtustrankaNazivFormated_1">VG MOBIL AUTO d.o.o.</derivirana_varijabla>
  </DomainObject.Predmet.ProtustrankaNazivFormated>
  <DomainObject.Predmet.ProtustrankaNazivFormatedOIB>
    <izvorni_sadrzaj>VG MOBIL AUTO d.o.o., OIB 03724292175</izvorni_sadrzaj>
    <derivirana_varijabla naziv="DomainObject.Predmet.ProtustrankaNazivFormatedOIB_1">VG MOBIL AUTO d.o.o., OIB 03724292175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 MOBIL AUTO d.o.o.</item>
    </izvorni_sadrzaj>
    <derivirana_varijabla naziv="DomainObject.Predmet.ProtuStrankaListFormated_1">
      <item>VG MOBIL AUTO d.o.o.</item>
    </derivirana_varijabla>
  </DomainObject.Predmet.ProtuStrankaListFormated>
  <DomainObject.Predmet.ProtuStrankaListFormatedOIB>
    <izvorni_sadrzaj>
      <item>VG MOBIL AUTO d.o.o., OIB 03724292175</item>
    </izvorni_sadrzaj>
    <derivirana_varijabla naziv="DomainObject.Predmet.ProtuStrankaListFormatedOIB_1">
      <item>VG MOBIL AUTO d.o.o., OIB 03724292175</item>
    </derivirana_varijabla>
  </DomainObject.Predmet.ProtuStrankaListFormatedOIB>
  <DomainObject.Predmet.ProtuStrankaListFormatedWithAdress>
    <izvorni_sadrzaj>
      <item>VG MOBIL AUTO d.o.o., Donja Drenova 16/G, 10382 Donja Drenova</item>
    </izvorni_sadrzaj>
    <derivirana_varijabla naziv="DomainObject.Predmet.ProtuStrankaListFormatedWithAdress_1">
      <item>VG MOBIL AUTO d.o.o., Donja Drenova 16/G, 10382 Donja Drenova</item>
    </derivirana_varijabla>
  </DomainObject.Predmet.ProtuStrankaListFormatedWithAdress>
  <DomainObject.Predmet.ProtuStrankaListFormatedWithAdressOIB>
    <izvorni_sadrzaj>
      <item>VG MOBIL AUTO d.o.o., OIB 03724292175, Donja Drenova 16/G, 10382 Donja Drenova</item>
    </izvorni_sadrzaj>
    <derivirana_varijabla naziv="DomainObject.Predmet.ProtuStrankaListFormatedWithAdressOIB_1">
      <item>VG MOBIL AUTO d.o.o., OIB 03724292175, Donja Drenova 16/G, 10382 Donja Drenova</item>
    </derivirana_varijabla>
  </DomainObject.Predmet.ProtuStrankaListFormatedWithAdressOIB>
  <DomainObject.Predmet.ProtuStrankaListNazivFormated>
    <izvorni_sadrzaj>
      <item>VG MOBIL AUTO d.o.o.</item>
    </izvorni_sadrzaj>
    <derivirana_varijabla naziv="DomainObject.Predmet.ProtuStrankaListNazivFormated_1">
      <item>VG MOBIL AUTO d.o.o.</item>
    </derivirana_varijabla>
  </DomainObject.Predmet.ProtuStrankaListNazivFormated>
  <DomainObject.Predmet.ProtuStrankaListNazivFormatedOIB>
    <izvorni_sadrzaj>
      <item>VG MOBIL AUTO d.o.o., OIB 03724292175</item>
    </izvorni_sadrzaj>
    <derivirana_varijabla naziv="DomainObject.Predmet.ProtuStrankaListNazivFormatedOIB_1">
      <item>VG MOBIL AUTO d.o.o., OIB 03724292175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 MOBIL AUTO d.o.o.</izvorni_sadrzaj>
    <derivirana_varijabla naziv="DomainObject.Predmet.ProtustrankaIDrugi_1">VG MOBIL AUTO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VG MOBIL AUTO d.o.o., OIB 03724292175, Donja Drenova 16/G, 10382 Donja Drenova</izvorni_sadrzaj>
    <derivirana_varijabla naziv="DomainObject.Predmet.ProtustrankaIDrugiAdressOIB_1">VG MOBIL AUTO d.o.o., OIB 03724292175, Donja Drenova 16/G, 10382 Donja Drenova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 MOBIL AUTO d.o.o.</item>
    </izvorni_sadrzaj>
    <derivirana_varijabla naziv="DomainObject.Predmet.SudioniciListNaziv_1">
      <item>FINA Regionalni centar Zagreb</item>
      <item>VG MOBIL AUTO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VG MOBIL AUTO d.o.o., OIB 03724292175, Donja Drenova 16/G,10382 Donja Drenova</item>
    </izvorni_sadrzaj>
    <derivirana_varijabla naziv="DomainObject.Predmet.SudioniciListAdressOIB_1">
      <item>FINA Regionalni centar Zagreb, OIB 85821130368, Trg svibanjskih žrtava 1995.1,10000 Zagreb</item>
      <item>VG MOBIL AUTO d.o.o., OIB 03724292175, Donja Drenova 16/G,10382 Donja Drenova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03724292175</item>
    </izvorni_sadrzaj>
    <derivirana_varijabla naziv="DomainObject.Predmet.SudioniciListNazivOIB_1">
      <item>, OIB 85821130368</item>
      <item>, OIB 03724292175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1993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2015-12-17T11:12:00Z</dcterms:created>
  <dc:creator>Vinka Mihalinčić</dc:creator>
  <cp:lastModifiedBy>Vinka Mihalinčić</cp:lastModifiedBy>
  <cp:lastPrinted>2015-12-17T11:08:00Z</cp:lastPrinted>
  <dcterms:modified xmlns:xsi="http://www.w3.org/2001/XMLSchema-instance" xsi:type="dcterms:W3CDTF">2015-12-17T11:13:00Z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