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6ec48" w14:paraId="fb6ec48" w:rsidRDefault="00302DCE" w:rsidP="001940FB" w:rsidR="00302DCE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D96C55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302DCE" w:rsidP="00AA6BCF" w:rsidR="00302DCE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302DCE" w:rsidR="00302DCE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302DCE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302DCE" w:rsidP="00302DCE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302DCE" w:rsidP="00302DCE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02DCE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783BFB" w:rsidR="00AA6BCF" w:rsidRPr="00783BFB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E45812" w:rsidRPr="00E45812">
        <w:rPr>
          <w:rFonts w:cs="Calibri" w:hAnsi="Calibri" w:ascii="Calibri"/>
        </w:rPr>
        <w:t>DANKO BATISTIĆ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302DCE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E45812" w:rsidRPr="00E45812">
        <w:rPr>
          <w:rFonts w:cs="Calibri" w:hAnsi="Calibri" w:ascii="Calibri"/>
        </w:rPr>
        <w:t xml:space="preserve">235.265,66 </w:t>
      </w:r>
      <w:r w:rsidR="00783BFB" w:rsidRPr="00783BFB">
        <w:rPr>
          <w:rFonts w:cs="Calibri" w:hAnsi="Calibri" w:ascii="Calibri"/>
        </w:rPr>
        <w:t xml:space="preserve">kn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E45812" w:rsidRPr="00E45812">
        <w:rPr>
          <w:rFonts w:cs="Calibri" w:hAnsi="Calibri" w:ascii="Calibri"/>
        </w:rPr>
        <w:t xml:space="preserve">213.765,66 </w:t>
      </w:r>
      <w:r w:rsidR="00F20B3B" w:rsidRPr="00F20B3B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E45812" w:rsidRPr="00E45812">
        <w:rPr>
          <w:rFonts w:cs="Calibri" w:hAnsi="Calibri" w:ascii="Calibri"/>
        </w:rPr>
        <w:t xml:space="preserve">21.500,00 </w:t>
      </w:r>
      <w:r w:rsidR="00F20B3B" w:rsidRPr="00F20B3B">
        <w:rPr>
          <w:rFonts w:cs="Calibri" w:hAnsi="Calibri" w:ascii="Calibri"/>
        </w:rPr>
        <w:t>kn</w:t>
      </w:r>
      <w:r w:rsidR="00F20B3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302DCE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302DCE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302DCE" w:rsidRPr="00302DCE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302DCE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45812" w:rsidP="003643C3" w:rsidR="00AA6BCF" w:rsidRPr="00E23814">
            <w:pPr>
              <w:spacing w:after="0"/>
              <w:jc w:val="both"/>
              <w:rPr>
                <w:rFonts w:cs="Calibri"/>
                <w:color w:val="FF0000"/>
              </w:rPr>
            </w:pPr>
            <w:r w:rsidRPr="00E45812">
              <w:rPr>
                <w:rFonts w:cs="Calibri" w:hAnsi="Calibri" w:ascii="Calibri"/>
              </w:rPr>
              <w:t>DANKO BATISTIĆ</w:t>
            </w:r>
            <w:r w:rsidR="00F20B3B" w:rsidRPr="00E23814">
              <w:rPr>
                <w:rFonts w:cs="Calibri"/>
                <w:color w:val="FF0000"/>
              </w:rPr>
              <w:t xml:space="preserve">, </w:t>
            </w:r>
            <w:r w:rsidRPr="00E45812">
              <w:rPr>
                <w:rFonts w:cs="Calibri" w:hAnsi="Calibri" w:ascii="Calibri"/>
              </w:rPr>
              <w:t xml:space="preserve">Lička 23, </w:t>
            </w:r>
            <w:r w:rsidRPr="0013337B">
              <w:rPr>
                <w:rFonts w:cs="Calibri" w:hAnsi="Calibri" w:ascii="Calibri"/>
                <w:color w:val="000000"/>
              </w:rPr>
              <w:t>Split</w:t>
            </w:r>
            <w:r w:rsidR="00575392" w:rsidRPr="0013337B">
              <w:rPr>
                <w:rFonts w:cs="Calibri" w:hAnsi="Calibri" w:ascii="Calibri"/>
                <w:color w:val="000000"/>
              </w:rPr>
              <w:t>,</w:t>
            </w:r>
            <w:r w:rsidR="003C5AF8" w:rsidRPr="0013337B">
              <w:rPr>
                <w:rFonts w:cs="Calibri"/>
                <w:color w:val="000000"/>
              </w:rPr>
              <w:t xml:space="preserve"> </w:t>
            </w:r>
            <w:r w:rsidR="003A5883" w:rsidRPr="0013337B">
              <w:rPr>
                <w:rFonts w:cs="Calibri" w:hAnsi="Calibri" w:ascii="Calibri"/>
                <w:color w:val="000000"/>
              </w:rPr>
              <w:t>OIB:</w:t>
            </w:r>
            <w:r w:rsidR="00E43846" w:rsidRPr="00E23814">
              <w:rPr>
                <w:rFonts w:cs="Calibri" w:hAnsi="Calibri" w:ascii="Calibri"/>
                <w:color w:val="FF0000"/>
              </w:rPr>
              <w:t xml:space="preserve"> </w:t>
            </w:r>
            <w:r w:rsidRPr="00E45812">
              <w:rPr>
                <w:rFonts w:cs="Calibri" w:hAnsi="Calibri" w:ascii="Calibri"/>
              </w:rPr>
              <w:t>21112927509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45812" w:rsidP="00575392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E45812">
              <w:rPr>
                <w:rFonts w:cs="Calibri" w:hAnsi="Calibri" w:ascii="Calibri"/>
              </w:rPr>
              <w:t>Ugovor o štednom depozitu broj 81-70-60034-1, knjigovodstvena kartica članskog uloga, izračun kamata</w:t>
            </w:r>
            <w:r w:rsidRPr="00372EC9">
              <w:rPr>
                <w:rFonts w:cs="Calibri" w:eastAsia="Times New Roman" w:hAnsi="Calibri" w:ascii="Calibri"/>
                <w:color w:val="000000"/>
                <w:lang w:eastAsia="hr-HR" w:val="hr-HR"/>
              </w:rPr>
              <w:t xml:space="preserve">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E45812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E45812">
              <w:rPr>
                <w:rFonts w:cs="Calibri" w:hAnsi="Calibri" w:ascii="Calibri"/>
              </w:rPr>
              <w:t xml:space="preserve">235.265,66 </w:t>
            </w:r>
            <w:r w:rsidR="00783BFB" w:rsidRPr="00783BFB">
              <w:rPr>
                <w:rFonts w:cs="Calibri" w:hAnsi="Calibri" w:ascii="Calibri"/>
              </w:rPr>
              <w:t>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E45812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E45812">
              <w:rPr>
                <w:rFonts w:cs="Calibri" w:hAnsi="Calibri" w:ascii="Calibri"/>
              </w:rPr>
              <w:t xml:space="preserve">213.765,66 </w:t>
            </w:r>
            <w:r w:rsidR="00783BFB" w:rsidRPr="00783BFB">
              <w:rPr>
                <w:rFonts w:cs="Calibri" w:hAnsi="Calibri" w:ascii="Calibri"/>
              </w:rPr>
              <w:t>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E45812" w:rsidP="003643C3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E45812">
              <w:rPr>
                <w:rFonts w:cs="Calibri" w:hAnsi="Calibri" w:ascii="Calibri"/>
              </w:rPr>
              <w:t xml:space="preserve">21.500,00 </w:t>
            </w:r>
            <w:r w:rsidR="00F20B3B" w:rsidRPr="00F20B3B">
              <w:rPr>
                <w:rFonts w:cs="Calibri" w:hAnsi="Calibri" w:ascii="Calibri"/>
              </w:rPr>
              <w:t>kn</w:t>
            </w:r>
          </w:p>
        </w:tc>
      </w:tr>
    </w:tbl>
    <w:p w:rsidRDefault="00316A6C" w:rsidP="00316A6C" w:rsidR="00316A6C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316A6C" w:rsidP="00316A6C" w:rsidR="00316A6C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DA7C59" w:rsidP="00316A6C" w:rsidR="00316A6C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A6C" w:rsidP="00316A6C" w:rsidR="00316A6C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316A6C" w:rsidP="00316A6C" w:rsidR="00316A6C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316A6C" w:rsidP="00316A6C" w:rsidR="00316A6C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316A6C" w:rsidP="00316A6C" w:rsidR="00316A6C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316A6C" w:rsidP="00316A6C" w:rsidR="00316A6C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0F9B" w:rsidR="004A0F9B">
      <w:pPr>
        <w:spacing w:after="0"/>
      </w:pPr>
      <w:r>
        <w:separator/>
      </w:r>
    </w:p>
  </w:endnote>
  <w:endnote w:id="0" w:type="continuationSeparator">
    <w:p w:rsidRDefault="004A0F9B" w:rsidR="004A0F9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68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0F9B" w:rsidR="004A0F9B">
      <w:pPr>
        <w:spacing w:after="0"/>
      </w:pPr>
      <w:r>
        <w:separator/>
      </w:r>
    </w:p>
  </w:footnote>
  <w:footnote w:id="0" w:type="continuationSeparator">
    <w:p w:rsidRDefault="004A0F9B" w:rsidR="004A0F9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686B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95ED2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95ED2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95ED2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 w:rsidRPr="00F95ED2">
                <w:pPr>
                  <w:rPr>
                    <w:rFonts w:hAnsi="Palatino" w:ascii="Palatino"/>
                  </w:rPr>
                </w:pPr>
              </w:p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66B3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2AC5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37B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11F3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B686B"/>
    <w:rsid w:val="002C48B8"/>
    <w:rsid w:val="002D1978"/>
    <w:rsid w:val="002D6F3E"/>
    <w:rsid w:val="002E671A"/>
    <w:rsid w:val="002F00EB"/>
    <w:rsid w:val="002F08B7"/>
    <w:rsid w:val="002F3471"/>
    <w:rsid w:val="00302DCE"/>
    <w:rsid w:val="00305519"/>
    <w:rsid w:val="00313313"/>
    <w:rsid w:val="00316A6C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43C3"/>
    <w:rsid w:val="003653F5"/>
    <w:rsid w:val="00366869"/>
    <w:rsid w:val="00370027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AF8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1714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0F9B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5392"/>
    <w:rsid w:val="00576E3B"/>
    <w:rsid w:val="00577C3A"/>
    <w:rsid w:val="005801B5"/>
    <w:rsid w:val="00581D0F"/>
    <w:rsid w:val="00583B54"/>
    <w:rsid w:val="00583C5E"/>
    <w:rsid w:val="00584E03"/>
    <w:rsid w:val="00587705"/>
    <w:rsid w:val="00591913"/>
    <w:rsid w:val="005924E9"/>
    <w:rsid w:val="00593DD0"/>
    <w:rsid w:val="0059517E"/>
    <w:rsid w:val="00595806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4850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07AE"/>
    <w:rsid w:val="006234B7"/>
    <w:rsid w:val="0062585C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C6E81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3BFB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40D8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4D84"/>
    <w:rsid w:val="00B01259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C381B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5730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5433F"/>
    <w:rsid w:val="00D6033C"/>
    <w:rsid w:val="00D61502"/>
    <w:rsid w:val="00D622A8"/>
    <w:rsid w:val="00D645C9"/>
    <w:rsid w:val="00D65A12"/>
    <w:rsid w:val="00D70DFD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C55"/>
    <w:rsid w:val="00D96DC4"/>
    <w:rsid w:val="00DA2F0F"/>
    <w:rsid w:val="00DA7C59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23814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45812"/>
    <w:rsid w:val="00E5386C"/>
    <w:rsid w:val="00E53BF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0F28"/>
    <w:rsid w:val="00ED17A7"/>
    <w:rsid w:val="00ED24A0"/>
    <w:rsid w:val="00ED4ECF"/>
    <w:rsid w:val="00EE0062"/>
    <w:rsid w:val="00EE2C48"/>
    <w:rsid w:val="00EE7409"/>
    <w:rsid w:val="00EE7831"/>
    <w:rsid w:val="00EF0768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0B3B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95ED2"/>
    <w:rsid w:val="00FA41AA"/>
    <w:rsid w:val="00FA57A0"/>
    <w:rsid w:val="00FB1677"/>
    <w:rsid w:val="00FB5A5E"/>
    <w:rsid w:val="00FC7CCD"/>
    <w:rsid w:val="00FD602E"/>
    <w:rsid w:val="00FD65FE"/>
    <w:rsid w:val="00FE10F8"/>
    <w:rsid w:val="00FF279C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2B68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686B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686B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686B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686B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2B68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686B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686B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686B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686B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02E8CE-9A46-4B6D-9612-1FBBD0BC25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257</properties:Words>
  <properties:Characters>1428</properties:Characters>
  <properties:Lines>76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2018-08-23T10:31:00Z</dcterms:created>
  <dc:creator>Anja</dc:creator>
  <cp:keywords/>
  <cp:lastModifiedBy>Paško Bačić</cp:lastModifiedBy>
  <cp:lastPrinted>2018-07-04T06:22:00Z</cp:lastPrinted>
  <dcterms:modified xmlns:xsi="http://www.w3.org/2001/XMLSchema-instance" xsi:type="dcterms:W3CDTF">2018-08-23T11:07:00Z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St-651/2017-77 / Podnesak - Podnesak (-77.docx)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