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469e" w14:paraId="9bd469e" w:rsidRDefault="002A4856" w:rsidP="002A4856" w:rsidR="002A48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856" w:rsidP="002A4856" w:rsidR="002A48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4856" w:rsidP="002A4856" w:rsidR="002A48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4856" w:rsidP="002A4856" w:rsidR="002A48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A4856" w:rsidP="002A4856" w:rsidR="002A48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4856" w:rsidP="002A4856" w:rsidR="002A48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4856" w:rsidP="002A4856" w:rsidR="002A4856" w:rsidRPr="005D578C">
      <w:pPr>
        <w:jc w:val="center"/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4856" w:rsidP="002A4856" w:rsidR="002A4856" w:rsidRPr="005D578C">
      <w:pPr>
        <w:rPr>
          <w:rFonts w:cs="Times New Roman" w:eastAsia="Times New Roman"/>
          <w:szCs w:val="24"/>
        </w:rPr>
      </w:pPr>
    </w:p>
    <w:p w:rsidRDefault="002A4856" w:rsidP="002A4856" w:rsidR="002A48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NUOVA TORRE d. o. o. Poreč, Istarskog razvoda 7, OIB </w:t>
      </w:r>
      <w:r w:rsidRPr="002A4856">
        <w:rPr>
          <w:rFonts w:cs="Times New Roman" w:eastAsia="Times New Roman"/>
          <w:szCs w:val="24"/>
        </w:rPr>
        <w:t>45743969902</w:t>
      </w:r>
      <w:r>
        <w:rPr>
          <w:rFonts w:cs="Times New Roman" w:eastAsia="Times New Roman"/>
          <w:szCs w:val="24"/>
        </w:rPr>
        <w:t xml:space="preserve">, MBS </w:t>
      </w:r>
      <w:r w:rsidRPr="002A4856">
        <w:rPr>
          <w:rFonts w:cs="Times New Roman" w:eastAsia="Times New Roman"/>
          <w:szCs w:val="24"/>
        </w:rPr>
        <w:t>040339409</w:t>
      </w:r>
      <w:r>
        <w:rPr>
          <w:rFonts w:cs="Times New Roman" w:eastAsia="Times New Roman"/>
          <w:szCs w:val="24"/>
        </w:rPr>
        <w:t>, 23. svibnja 2018.</w:t>
      </w:r>
    </w:p>
    <w:p w:rsidRDefault="002A4856" w:rsidP="002A4856" w:rsidR="002A4856" w:rsidRPr="005D578C">
      <w:pPr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4856" w:rsidP="002A4856" w:rsidR="002A4856" w:rsidRPr="005D578C">
      <w:pPr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NUOVA TORRE d. o. o. Poreč, Istarskog razvoda 7, OIB </w:t>
      </w:r>
      <w:r w:rsidRPr="002A4856">
        <w:rPr>
          <w:rFonts w:cs="Times New Roman" w:eastAsia="Times New Roman"/>
          <w:szCs w:val="24"/>
        </w:rPr>
        <w:t>45743969902</w:t>
      </w:r>
      <w:r>
        <w:rPr>
          <w:rFonts w:cs="Times New Roman" w:eastAsia="Times New Roman"/>
          <w:szCs w:val="24"/>
        </w:rPr>
        <w:t xml:space="preserve">, MBS </w:t>
      </w:r>
      <w:r w:rsidRPr="002A4856">
        <w:rPr>
          <w:rFonts w:cs="Times New Roman" w:eastAsia="Times New Roman"/>
          <w:szCs w:val="24"/>
        </w:rPr>
        <w:t>040339409</w:t>
      </w:r>
      <w:r>
        <w:rPr>
          <w:rFonts w:cs="Times New Roman" w:eastAsia="Times New Roman"/>
          <w:szCs w:val="24"/>
        </w:rPr>
        <w:t>.</w:t>
      </w:r>
    </w:p>
    <w:p w:rsidRDefault="002A4856" w:rsidP="002A4856" w:rsidR="002A4856" w:rsidRPr="005D578C">
      <w:pPr>
        <w:rPr>
          <w:rFonts w:cs="Times New Roman" w:eastAsia="Times New Roman"/>
          <w:szCs w:val="24"/>
        </w:rPr>
      </w:pPr>
    </w:p>
    <w:p w:rsidRDefault="002A4856" w:rsidP="002A4856" w:rsidR="002A4856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 w:rsidRPr="009422EB">
        <w:t>.</w:t>
      </w:r>
    </w:p>
    <w:p w:rsidRDefault="002A4856" w:rsidP="002A4856" w:rsidR="002A4856">
      <w:pPr>
        <w:rPr>
          <w:rFonts w:cs="Times New Roman" w:eastAsia="Times New Roman"/>
          <w:szCs w:val="20"/>
        </w:rPr>
      </w:pPr>
    </w:p>
    <w:p w:rsidRDefault="002A4856" w:rsidP="002A4856" w:rsidR="002A48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NUOVA TORRE d. o. o. Poreč, Istarskog razvoda 7, OIB </w:t>
      </w:r>
      <w:r w:rsidRPr="002A4856">
        <w:rPr>
          <w:rFonts w:cs="Times New Roman" w:eastAsia="Times New Roman"/>
          <w:szCs w:val="24"/>
        </w:rPr>
        <w:t>45743969902</w:t>
      </w:r>
      <w:r>
        <w:rPr>
          <w:rFonts w:cs="Times New Roman" w:eastAsia="Times New Roman"/>
          <w:szCs w:val="24"/>
        </w:rPr>
        <w:t xml:space="preserve">, MBS </w:t>
      </w:r>
      <w:r w:rsidRPr="002A4856">
        <w:rPr>
          <w:rFonts w:cs="Times New Roman" w:eastAsia="Times New Roman"/>
          <w:szCs w:val="24"/>
        </w:rPr>
        <w:t>040339409</w:t>
      </w:r>
      <w:r>
        <w:rPr>
          <w:rFonts w:cs="Times New Roman" w:eastAsia="Times New Roman"/>
          <w:szCs w:val="24"/>
        </w:rPr>
        <w:t>.</w:t>
      </w:r>
    </w:p>
    <w:p w:rsidRDefault="002A4856" w:rsidP="002A4856" w:rsidR="002A4856">
      <w:pPr>
        <w:ind w:firstLine="709"/>
        <w:rPr>
          <w:rFonts w:cs="Times New Roman" w:eastAsia="Times New Roman"/>
          <w:szCs w:val="24"/>
        </w:rPr>
      </w:pPr>
    </w:p>
    <w:p w:rsidRDefault="002A4856" w:rsidP="002A4856" w:rsidR="002A4856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NUOVA TORRE d. o. o. Poreč, Istarskog razvoda 7, OIB </w:t>
      </w:r>
      <w:r w:rsidRPr="002A4856">
        <w:rPr>
          <w:rFonts w:cs="Times New Roman" w:eastAsia="Times New Roman"/>
          <w:szCs w:val="24"/>
        </w:rPr>
        <w:t>45743969902</w:t>
      </w:r>
      <w:r>
        <w:rPr>
          <w:rFonts w:cs="Times New Roman" w:eastAsia="Times New Roman"/>
          <w:szCs w:val="24"/>
        </w:rPr>
        <w:t xml:space="preserve">, MBS </w:t>
      </w:r>
      <w:r w:rsidRPr="002A4856">
        <w:rPr>
          <w:rFonts w:cs="Times New Roman" w:eastAsia="Times New Roman"/>
          <w:szCs w:val="24"/>
        </w:rPr>
        <w:t>040339409</w:t>
      </w:r>
      <w:r>
        <w:rPr>
          <w:rFonts w:cs="Times New Roman" w:eastAsia="Times New Roman"/>
        </w:rPr>
        <w:t>.</w:t>
      </w:r>
    </w:p>
    <w:p w:rsidRDefault="002A4856" w:rsidP="002A4856" w:rsidR="002A4856" w:rsidRPr="005D578C">
      <w:pPr>
        <w:ind w:firstLine="709"/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4856" w:rsidP="002A4856" w:rsidR="002A4856">
      <w:pPr>
        <w:ind w:firstLine="708"/>
        <w:rPr>
          <w:rFonts w:cs="Times New Roman" w:eastAsia="Times New Roman"/>
          <w:szCs w:val="24"/>
        </w:rPr>
      </w:pPr>
    </w:p>
    <w:p w:rsidRDefault="002A4856" w:rsidP="002A4856" w:rsidR="002A48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NUOVA TORRE d. o. o. Poreč.</w:t>
      </w:r>
    </w:p>
    <w:p w:rsidRDefault="002A4856" w:rsidP="002A4856" w:rsidR="002A485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ožujka 2018. imao neizvršene osnove za plaćanje u neprekinutom razdoblju od 120 dana u ukupnom iznosu 19.905,07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St-61/2018-3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A4856" w:rsidP="002A4856" w:rsidR="002A48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A4856" w:rsidP="002A4856" w:rsidR="002A48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A4856" w:rsidP="002A4856" w:rsidR="002A4856" w:rsidRPr="005D578C">
      <w:pPr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4856" w:rsidP="002A4856" w:rsidR="002A4856">
      <w:pPr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A4856" w:rsidP="002A4856" w:rsidR="002A48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D5B2F">
        <w:rPr>
          <w:rFonts w:cs="Times New Roman" w:eastAsia="Times New Roman"/>
          <w:szCs w:val="24"/>
        </w:rPr>
        <w:t xml:space="preserve">, v. r. </w:t>
      </w:r>
    </w:p>
    <w:p w:rsidRDefault="002A4856" w:rsidP="002A4856" w:rsidR="002A4856">
      <w:pPr>
        <w:jc w:val="left"/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jc w:val="left"/>
        <w:rPr>
          <w:rFonts w:cs="Times New Roman" w:eastAsia="Times New Roman"/>
          <w:szCs w:val="24"/>
        </w:rPr>
      </w:pPr>
    </w:p>
    <w:p w:rsidRDefault="002A4856" w:rsidP="002A4856" w:rsidR="002A485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A4856" w:rsidP="002A4856" w:rsidR="002A485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A4856" w:rsidP="002A4856" w:rsidR="002A48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A4856" w:rsidP="002A4856" w:rsidR="002A4856">
      <w:pPr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rPr>
          <w:rFonts w:cs="Times New Roman" w:eastAsia="Times New Roman"/>
          <w:szCs w:val="24"/>
        </w:rPr>
      </w:pPr>
    </w:p>
    <w:p w:rsidRDefault="002A4856" w:rsidP="002A4856" w:rsidR="002A48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4856" w:rsidP="002A4856" w:rsidR="002A48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A4856" w:rsidP="002A4856" w:rsidR="002A48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NUOVA TORRE d. o. o. Poreč, Istarskog razvoda 7</w:t>
      </w:r>
      <w:r>
        <w:rPr>
          <w:rFonts w:cs="Times New Roman" w:eastAsia="Times New Roman"/>
        </w:rPr>
        <w:t>,</w:t>
      </w:r>
    </w:p>
    <w:p w:rsidRDefault="002A4856" w:rsidP="002A4856" w:rsidR="002A48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2A4856" w:rsidP="002A4856" w:rsidR="002A48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A4856" w:rsidP="002A4856" w:rsidR="002A4856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Mladen Novaković, Pula, Štinjan, Baližerka 44</w:t>
      </w:r>
      <w:r w:rsidRPr="009422EB">
        <w:t xml:space="preserve">, </w:t>
      </w:r>
    </w:p>
    <w:p w:rsidRDefault="002A4856" w:rsidP="002A4856" w:rsidR="002A485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A4856" w:rsidP="002A4856" w:rsidR="002A48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A4856" w:rsidP="002A4856" w:rsidR="002A48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A4856" w:rsidP="002A4856" w:rsidR="002A4856"/>
    <w:p w:rsidRDefault="009D5B2F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856" w:rsidP="002A4856" w:rsidR="002A4856">
      <w:r>
        <w:separator/>
      </w:r>
    </w:p>
  </w:endnote>
  <w:endnote w:id="0" w:type="continuationSeparator">
    <w:p w:rsidRDefault="002A4856" w:rsidP="002A4856" w:rsidR="002A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856" w:rsidP="002A4856" w:rsidR="002A4856">
      <w:r>
        <w:separator/>
      </w:r>
    </w:p>
  </w:footnote>
  <w:footnote w:id="0" w:type="continuationSeparator">
    <w:p w:rsidRDefault="002A4856" w:rsidP="002A4856" w:rsidR="002A4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856" w:rsidP="00F763E1" w:rsidR="00F763E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5B2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856" w:rsidP="00C011A6" w:rsidR="00C011A6" w:rsidRPr="00970AE0">
    <w:pPr>
      <w:pStyle w:val="Zaglavlje"/>
      <w:jc w:val="right"/>
    </w:pPr>
    <w:r>
      <w:rPr>
        <w:szCs w:val="24"/>
      </w:rPr>
      <w:t>11 St-61/2018-4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F00"/>
    <w:rsid w:val="000C1B8E"/>
    <w:rsid w:val="002A0151"/>
    <w:rsid w:val="002A4856"/>
    <w:rsid w:val="0047136B"/>
    <w:rsid w:val="00561B59"/>
    <w:rsid w:val="00965430"/>
    <w:rsid w:val="009D5B2F"/>
    <w:rsid w:val="00E9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8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48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48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8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48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48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48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B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5B2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5B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5B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8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48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48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8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48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48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48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B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5B2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5B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5B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NUOVA TORRE d.o.o. POREČ</izvorni_sadrzaj>
    <derivirana_varijabla naziv="DomainObject.Predmet.ProtustrankaFormated_1">  NUOVA TORRE d.o.o. POREČ</derivirana_varijabla>
  </DomainObject.Predmet.ProtustrankaFormated>
  <DomainObject.Predmet.ProtustrankaFormatedOIB>
    <izvorni_sadrzaj>  NUOVA TORRE d.o.o. POREČ, OIB 45743969902</izvorni_sadrzaj>
    <derivirana_varijabla naziv="DomainObject.Predmet.ProtustrankaFormatedOIB_1">  NUOVA TORRE d.o.o. POREČ, OIB 45743969902</derivirana_varijabla>
  </DomainObject.Predmet.ProtustrankaFormatedOIB>
  <DomainObject.Predmet.ProtustrankaFormatedWithAdress>
    <izvorni_sadrzaj> NUOVA TORRE d.o.o. POREČ, Istarskog razvoda 7, 52440 Poreč</izvorni_sadrzaj>
    <derivirana_varijabla naziv="DomainObject.Predmet.ProtustrankaFormatedWithAdress_1"> NUOVA TORRE d.o.o. POREČ, Istarskog razvoda 7, 52440 Poreč</derivirana_varijabla>
  </DomainObject.Predmet.ProtustrankaFormatedWithAdress>
  <DomainObject.Predmet.ProtustrankaFormatedWithAdressOIB>
    <izvorni_sadrzaj> NUOVA TORRE d.o.o. POREČ, OIB 45743969902, Istarskog razvoda 7, 52440 Poreč</izvorni_sadrzaj>
    <derivirana_varijabla naziv="DomainObject.Predmet.ProtustrankaFormatedWithAdressOIB_1"> NUOVA TORRE d.o.o. POREČ, OIB 45743969902, Istarskog razvoda 7, 52440 Poreč</derivirana_varijabla>
  </DomainObject.Predmet.ProtustrankaFormatedWithAdressOIB>
  <DomainObject.Predmet.ProtustrankaWithAdress>
    <izvorni_sadrzaj>NUOVA TORRE d.o.o. POREČ Istarskog razvoda 7, 52440 Poreč</izvorni_sadrzaj>
    <derivirana_varijabla naziv="DomainObject.Predmet.ProtustrankaWithAdress_1">NUOVA TORRE d.o.o. POREČ Istarskog razvoda 7, 52440 Poreč</derivirana_varijabla>
  </DomainObject.Predmet.ProtustrankaWithAdress>
  <DomainObject.Predmet.ProtustrankaWithAdressOIB>
    <izvorni_sadrzaj>NUOVA TORRE d.o.o. POREČ, OIB 45743969902, Istarskog razvoda 7, 52440 Poreč</izvorni_sadrzaj>
    <derivirana_varijabla naziv="DomainObject.Predmet.ProtustrankaWithAdressOIB_1">NUOVA TORRE d.o.o. POREČ, OIB 45743969902, Istarskog razvoda 7, 52440 Poreč</derivirana_varijabla>
  </DomainObject.Predmet.ProtustrankaWithAdressOIB>
  <DomainObject.Predmet.ProtustrankaNazivFormated>
    <izvorni_sadrzaj>NUOVA TORRE d.o.o. POREČ</izvorni_sadrzaj>
    <derivirana_varijabla naziv="DomainObject.Predmet.ProtustrankaNazivFormated_1">NUOVA TORRE d.o.o. POREČ</derivirana_varijabla>
  </DomainObject.Predmet.ProtustrankaNazivFormated>
  <DomainObject.Predmet.ProtustrankaNazivFormatedOIB>
    <izvorni_sadrzaj>NUOVA TORRE d.o.o. POREČ, OIB 45743969902</izvorni_sadrzaj>
    <derivirana_varijabla naziv="DomainObject.Predmet.ProtustrankaNazivFormatedOIB_1">NUOVA TORRE d.o.o. POREČ, OIB 45743969902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19905.07</izvorni_sadrzaj>
    <derivirana_varijabla naziv="DomainObject.Predmet.TrenutnaVrijednost_1">19905.07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NUOVA TORRE d.o.o. POREČ</item>
    </izvorni_sadrzaj>
    <derivirana_varijabla naziv="DomainObject.Predmet.ProtuStrankaListFormated_1">
      <item>NUOVA TORRE d.o.o. POREČ</item>
    </derivirana_varijabla>
  </DomainObject.Predmet.ProtuStrankaListFormated>
  <DomainObject.Predmet.ProtuStrankaListFormatedOIB>
    <izvorni_sadrzaj>
      <item>NUOVA TORRE d.o.o. POREČ, OIB 45743969902</item>
    </izvorni_sadrzaj>
    <derivirana_varijabla naziv="DomainObject.Predmet.ProtuStrankaListFormatedOIB_1">
      <item>NUOVA TORRE d.o.o. POREČ, OIB 45743969902</item>
    </derivirana_varijabla>
  </DomainObject.Predmet.ProtuStrankaListFormatedOIB>
  <DomainObject.Predmet.ProtuStrankaListFormatedWithAdress>
    <izvorni_sadrzaj>
      <item>NUOVA TORRE d.o.o. POREČ, Istarskog razvoda 7, 52440 Poreč</item>
    </izvorni_sadrzaj>
    <derivirana_varijabla naziv="DomainObject.Predmet.ProtuStrankaListFormatedWithAdress_1">
      <item>NUOVA TORRE d.o.o. POREČ, Istarskog razvoda 7, 52440 Poreč</item>
    </derivirana_varijabla>
  </DomainObject.Predmet.ProtuStrankaListFormatedWithAdress>
  <DomainObject.Predmet.ProtuStrankaListFormatedWithAdressOIB>
    <izvorni_sadrzaj>
      <item>NUOVA TORRE d.o.o. POREČ, OIB 45743969902, Istarskog razvoda 7, 52440 Poreč</item>
    </izvorni_sadrzaj>
    <derivirana_varijabla naziv="DomainObject.Predmet.ProtuStrankaListFormatedWithAdressOIB_1">
      <item>NUOVA TORRE d.o.o. POREČ, OIB 45743969902, Istarskog razvoda 7, 52440 Poreč</item>
    </derivirana_varijabla>
  </DomainObject.Predmet.ProtuStrankaListFormatedWithAdressOIB>
  <DomainObject.Predmet.ProtuStrankaListNazivFormated>
    <izvorni_sadrzaj>
      <item>NUOVA TORRE d.o.o. POREČ</item>
    </izvorni_sadrzaj>
    <derivirana_varijabla naziv="DomainObject.Predmet.ProtuStrankaListNazivFormated_1">
      <item>NUOVA TORRE d.o.o. POREČ</item>
    </derivirana_varijabla>
  </DomainObject.Predmet.ProtuStrankaListNazivFormated>
  <DomainObject.Predmet.ProtuStrankaListNazivFormatedOIB>
    <izvorni_sadrzaj>
      <item>NUOVA TORRE d.o.o. POREČ, OIB 45743969902</item>
    </izvorni_sadrzaj>
    <derivirana_varijabla naziv="DomainObject.Predmet.ProtuStrankaListNazivFormatedOIB_1">
      <item>NUOVA TORRE d.o.o. POREČ, OIB 45743969902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NUOVA TORRE d.o.o. POREČ</izvorni_sadrzaj>
    <derivirana_varijabla naziv="DomainObject.Predmet.ProtustrankaIDrugi_1">NUOVA TORRE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NUOVA TORRE d.o.o. POREČ, OIB 45743969902, Istarskog razvoda 7, 52440 Poreč</izvorni_sadrzaj>
    <derivirana_varijabla naziv="DomainObject.Predmet.ProtustrankaIDrugiAdressOIB_1">NUOVA TORRE d.o.o. POREČ, OIB 45743969902, Istarskog razvoda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NUOVA TORRE d.o.o. POREČ</item>
    </izvorni_sadrzaj>
    <derivirana_varijabla naziv="DomainObject.Predmet.SudioniciListNaziv_1">
      <item>FINANCIJSKA AGENCIJA, RC RIJEKA, PODRUŽNICA PULA, PULA</item>
      <item>NUOVA TORRE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NUOVA TORRE d.o.o. POREČ, OIB 45743969902, Istarskog razvoda 7,52440 Poreč</item>
    </izvorni_sadrzaj>
    <derivirana_varijabla naziv="DomainObject.Predmet.SudioniciListAdressOIB_1">
      <item>FINANCIJSKA AGENCIJA, RC RIJEKA, PODRUŽNICA PULA, PULA, OIB 85821130368, F. Kurelca 8,51000 Rijeka</item>
      <item>NUOVA TORRE d.o.o. POREČ, OIB 45743969902, Istarskog razvoda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45743969902</item>
    </izvorni_sadrzaj>
    <derivirana_varijabla naziv="DomainObject.Predmet.SudioniciListNazivOIB_1">
      <item>, OIB 85821130368</item>
      <item>, OIB 45743969902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3637</properties:Characters>
  <properties:Lines>85</properties:Lines>
  <properties:Paragraphs>31</properties:Paragraphs>
  <properties:TotalTime>6</properties:TotalTime>
  <properties:ScaleCrop>false</properties:ScaleCrop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2018-05-22T11:42:00Z</dcterms:created>
  <dc:creator>Morena Brajuha</dc:creator>
  <dc:description/>
  <cp:keywords/>
  <cp:lastModifiedBy>Morena Brajuha</cp:lastModifiedBy>
  <cp:lastPrinted>2018-05-23T07:50:00Z</cp:lastPrinted>
  <dcterms:modified xmlns:xsi="http://www.w3.org/2001/XMLSchema-instance" xsi:type="dcterms:W3CDTF">2018-05-23T07:50:00Z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(St-61-18 Nuova torre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