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89c2" w14:paraId="a0e89c2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45006D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753453">
        <w:rPr>
          <w:color w:themeColor="text1" w:val="000000"/>
        </w:rPr>
        <w:t>2</w:t>
      </w:r>
      <w:r w:rsidR="005C64ED">
        <w:rPr>
          <w:color w:themeColor="text1" w:val="000000"/>
        </w:rPr>
        <w:t>5</w:t>
      </w:r>
      <w:r w:rsidR="003E5656">
        <w:rPr>
          <w:color w:themeColor="text1" w:val="000000"/>
        </w:rPr>
        <w:t>2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45006D">
        <w:t>(</w:t>
      </w:r>
      <w:proofErr w:type="spellStart"/>
      <w:r w:rsidRPr="0045006D">
        <w:t>N.N</w:t>
      </w:r>
      <w:proofErr w:type="spellEnd"/>
      <w:r w:rsidRPr="0045006D">
        <w:t xml:space="preserve">. br. </w:t>
      </w:r>
      <w:r w:rsidR="00AC4528" w:rsidRPr="0045006D">
        <w:t>71/15.</w:t>
      </w:r>
      <w:r w:rsidRPr="0045006D">
        <w:t>)</w:t>
      </w:r>
      <w:r w:rsidR="008155EE" w:rsidRPr="0045006D">
        <w:t>,</w:t>
      </w:r>
      <w:r w:rsidRPr="0045006D">
        <w:t xml:space="preserve"> dana </w:t>
      </w:r>
      <w:r w:rsidR="00BB0AD7">
        <w:t>20</w:t>
      </w:r>
      <w:r w:rsidR="0045006D" w:rsidRPr="0045006D">
        <w:t>. listopada 2017. godine</w:t>
      </w:r>
      <w:r w:rsidRPr="0045006D">
        <w:t>,</w:t>
      </w:r>
      <w:r w:rsidR="00F034D3" w:rsidRPr="0045006D">
        <w:t xml:space="preserve"> </w:t>
      </w:r>
      <w:r w:rsidRPr="0045006D">
        <w:t>objavljuje</w:t>
      </w:r>
      <w:r w:rsidR="008155EE" w:rsidRPr="0045006D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3E5656">
        <w:rPr>
          <w:b/>
        </w:rPr>
        <w:t xml:space="preserve">VIA FLAVIA d.o.o., </w:t>
      </w:r>
      <w:proofErr w:type="spellStart"/>
      <w:r w:rsidR="003E5656" w:rsidRPr="00E36A3C">
        <w:t>Jurja</w:t>
      </w:r>
      <w:proofErr w:type="spellEnd"/>
      <w:r w:rsidR="003E5656" w:rsidRPr="00E36A3C">
        <w:t xml:space="preserve"> </w:t>
      </w:r>
      <w:proofErr w:type="spellStart"/>
      <w:r w:rsidR="003E5656" w:rsidRPr="00E36A3C">
        <w:t>Ves</w:t>
      </w:r>
      <w:proofErr w:type="spellEnd"/>
      <w:r w:rsidR="003E5656" w:rsidRPr="00E36A3C">
        <w:t xml:space="preserve"> 58</w:t>
      </w:r>
      <w:r w:rsidR="003E5656">
        <w:t>, Zagreb, OIB: 36205693719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3E5656">
        <w:rPr>
          <w:color w:themeColor="text1" w:val="000000"/>
        </w:rPr>
        <w:t>6.674,49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45006D">
      <w:pPr>
        <w:jc w:val="center"/>
      </w:pPr>
      <w:r w:rsidRPr="0045006D">
        <w:t xml:space="preserve">Zagreb, </w:t>
      </w:r>
      <w:r w:rsidR="00BB0AD7">
        <w:t>20</w:t>
      </w:r>
      <w:r w:rsidR="0045006D" w:rsidRPr="0045006D">
        <w:t>. listopada 2017. godine</w:t>
      </w:r>
      <w:r w:rsidRPr="0045006D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963411" w:rsidP="00963411" w:rsidR="00963411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753453">
      <w:rPr>
        <w:b/>
        <w:color w:themeColor="text1" w:val="000000"/>
      </w:rPr>
      <w:t>2</w:t>
    </w:r>
    <w:r w:rsidR="005C64ED">
      <w:rPr>
        <w:b/>
        <w:color w:themeColor="text1" w:val="000000"/>
      </w:rPr>
      <w:t>5</w:t>
    </w:r>
    <w:r w:rsidR="003E5656">
      <w:rPr>
        <w:b/>
        <w:color w:themeColor="text1" w:val="000000"/>
      </w:rPr>
      <w:t>2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3E5656"/>
    <w:rsid w:val="00413F4C"/>
    <w:rsid w:val="0045006D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C64ED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963411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B0AD7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36A3C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0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A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AD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A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A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0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A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AD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A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A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765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St-2252/2017</izvorni_sadrzaj>
    <derivirana_varijabla naziv="DomainObject.Predmet.OznakaBroj_1">St-2252/2017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FLAVIA d.o.o. zastupanog po punomoćniku Robert Lasić</izvorni_sadrzaj>
    <derivirana_varijabla naziv="DomainObject.Predmet.ProtustrankaFormated_1">  VIA FLAVIA d.o.o. zastupanog po punomoćniku Robert Lasić</derivirana_varijabla>
  </DomainObject.Predmet.ProtustrankaFormated>
  <DomainObject.Predmet.ProtustrankaFormatedOIB>
    <izvorni_sadrzaj>  VIA FLAVIA d.o.o., OIB 36205693719 zastupanog po punomoćniku Robert Lasić</izvorni_sadrzaj>
    <derivirana_varijabla naziv="DomainObject.Predmet.ProtustrankaFormatedOIB_1">  VIA FLAVIA d.o.o., OIB 36205693719 zastupanog po punomoćniku Robert Lasić</derivirana_varijabla>
  </DomainObject.Predmet.ProtustrankaFormatedOIB>
  <DomainObject.Predmet.ProtustrankaFormatedWithAdress>
    <izvorni_sadrzaj> VIA FLAVIA d.o.o., Jurja ves 58, 10000 Zagreb zastupanog po punomoćniku Robert Lasić</izvorni_sadrzaj>
    <derivirana_varijabla naziv="DomainObject.Predmet.ProtustrankaFormatedWithAdress_1"> VIA FLAVIA d.o.o., Jurja ves 58, 10000 Zagreb zastupanog po punomoćniku Robert Lasić</derivirana_varijabla>
  </DomainObject.Predmet.ProtustrankaFormatedWithAdress>
  <DomainObject.Predmet.ProtustrankaFormatedWithAdressOIB>
    <izvorni_sadrzaj> VIA FLAVIA d.o.o., OIB 36205693719, Jurja ves 58, 10000 Zagreb zastupanog po punomoćniku Robert Lasić</izvorni_sadrzaj>
    <derivirana_varijabla naziv="DomainObject.Predmet.ProtustrankaFormatedWithAdressOIB_1"> VIA FLAVIA d.o.o., OIB 36205693719, Jurja ves 58, 10000 Zagreb zastupanog po punomoćniku Robert Lasić</derivirana_varijabla>
  </DomainObject.Predmet.ProtustrankaFormatedWithAdressOIB>
  <DomainObject.Predmet.ProtustrankaWithAdress>
    <izvorni_sadrzaj>VIA FLAVIA d.o.o. Jurja ves 58, 10000 Zagreb</izvorni_sadrzaj>
    <derivirana_varijabla naziv="DomainObject.Predmet.ProtustrankaWithAdress_1">VIA FLAVIA d.o.o. Jurja ves 58, 10000 Zagreb</derivirana_varijabla>
  </DomainObject.Predmet.ProtustrankaWithAdress>
  <DomainObject.Predmet.ProtustrankaWithAdressOIB>
    <izvorni_sadrzaj>VIA FLAVIA d.o.o., OIB 36205693719, Jurja ves 58, 10000 Zagreb</izvorni_sadrzaj>
    <derivirana_varijabla naziv="DomainObject.Predmet.ProtustrankaWithAdressOIB_1">VIA FLAVIA d.o.o., OIB 36205693719, Jurja ves 58, 10000 Zagreb</derivirana_varijabla>
  </DomainObject.Predmet.ProtustrankaWithAdressOIB>
  <DomainObject.Predmet.ProtustrankaNazivFormated>
    <izvorni_sadrzaj>VIA FLAVIA d.o.o.</izvorni_sadrzaj>
    <derivirana_varijabla naziv="DomainObject.Predmet.ProtustrankaNazivFormated_1">VIA FLAVIA d.o.o.</derivirana_varijabla>
  </DomainObject.Predmet.ProtustrankaNazivFormated>
  <DomainObject.Predmet.ProtustrankaNazivFormatedOIB>
    <izvorni_sadrzaj>VIA FLAVIA d.o.o., OIB 36205693719</izvorni_sadrzaj>
    <derivirana_varijabla naziv="DomainObject.Predmet.ProtustrankaNazivFormatedOIB_1">VIA FLAVIA d.o.o., OIB 36205693719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FLAVIA d.o.o. zastupanog po punomoćniku Robert Lasić</item>
    </izvorni_sadrzaj>
    <derivirana_varijabla naziv="DomainObject.Predmet.ProtuStrankaListFormated_1">
      <item>VIA FLAVIA d.o.o. zastupanog po punomoćniku Robert Lasić</item>
    </derivirana_varijabla>
  </DomainObject.Predmet.ProtuStrankaListFormated>
  <DomainObject.Predmet.ProtuStrankaListFormatedOIB>
    <izvorni_sadrzaj>
      <item>VIA FLAVIA d.o.o., OIB 36205693719 zastupanog po punomoćniku Robert Lasić</item>
    </izvorni_sadrzaj>
    <derivirana_varijabla naziv="DomainObject.Predmet.ProtuStrankaListFormatedOIB_1">
      <item>VIA FLAVIA d.o.o., OIB 36205693719 zastupanog po punomoćniku Robert Lasić</item>
    </derivirana_varijabla>
  </DomainObject.Predmet.ProtuStrankaListFormatedOIB>
  <DomainObject.Predmet.ProtuStrankaListFormatedWithAdress>
    <izvorni_sadrzaj>
      <item>VIA FLAVIA d.o.o., Jurja ves 58, 10000 Zagreb zastupanog po punomoćniku Robert Lasić</item>
    </izvorni_sadrzaj>
    <derivirana_varijabla naziv="DomainObject.Predmet.ProtuStrankaListFormatedWithAdress_1">
      <item>VIA FLAVIA d.o.o., Jurja ves 58, 10000 Zagreb zastupanog po punomoćniku Robert Lasić</item>
    </derivirana_varijabla>
  </DomainObject.Predmet.ProtuStrankaListFormatedWithAdress>
  <DomainObject.Predmet.ProtuStrankaListFormatedWithAdressOIB>
    <izvorni_sadrzaj>
      <item>VIA FLAVIA d.o.o., OIB 36205693719, Jurja ves 58, 10000 Zagreb zastupanog po punomoćniku Robert Lasić</item>
    </izvorni_sadrzaj>
    <derivirana_varijabla naziv="DomainObject.Predmet.ProtuStrankaListFormatedWithAdressOIB_1">
      <item>VIA FLAVIA d.o.o., OIB 36205693719, Jurja ves 58, 10000 Zagreb zastupanog po punomoćniku Robert Lasić</item>
    </derivirana_varijabla>
  </DomainObject.Predmet.ProtuStrankaListFormatedWithAdressOIB>
  <DomainObject.Predmet.ProtuStrankaListNazivFormated>
    <izvorni_sadrzaj>
      <item>VIA FLAVIA d.o.o.</item>
    </izvorni_sadrzaj>
    <derivirana_varijabla naziv="DomainObject.Predmet.ProtuStrankaListNazivFormated_1">
      <item>VIA FLAVIA d.o.o.</item>
    </derivirana_varijabla>
  </DomainObject.Predmet.ProtuStrankaListNazivFormated>
  <DomainObject.Predmet.ProtuStrankaListNazivFormatedOIB>
    <izvorni_sadrzaj>
      <item>VIA FLAVIA d.o.o., OIB 36205693719</item>
    </izvorni_sadrzaj>
    <derivirana_varijabla naziv="DomainObject.Predmet.ProtuStrankaListNazivFormatedOIB_1">
      <item>VIA FLAVIA d.o.o., OIB 36205693719</item>
    </derivirana_varijabla>
  </DomainObject.Predmet.ProtuStrankaListNazivFormatedOIB>
  <DomainObject.Predmet.OstaliListFormated>
    <izvorni_sadrzaj>
      <item>Robert Lasić punomoćnik sudionika u postupku VIA FLAVIA d.o.o.</item>
    </izvorni_sadrzaj>
    <derivirana_varijabla naziv="DomainObject.Predmet.OstaliListFormated_1">
      <item>Robert Lasić punomoćnik sudionika u postupku VIA FLAVIA d.o.o.</item>
    </derivirana_varijabla>
  </DomainObject.Predmet.OstaliListFormated>
  <DomainObject.Predmet.OstaliListFormatedOIB>
    <izvorni_sadrzaj>
      <item>Robert Lasić, OIB 83256531934 punomoćnik sudionika u postupku VIA FLAVIA d.o.o.</item>
    </izvorni_sadrzaj>
    <derivirana_varijabla naziv="DomainObject.Predmet.OstaliListFormatedOIB_1">
      <item>Robert Lasić, OIB 83256531934 punomoćnik sudionika u postupku VIA FLAVIA d.o.o.</item>
    </derivirana_varijabla>
  </DomainObject.Predmet.OstaliListFormatedOIB>
  <DomainObject.Predmet.OstaliListFormatedWithAdress>
    <izvorni_sadrzaj>
      <item>Robert Lasić, Jurja ves 58, 10000 Zagreb punomoćnik sudionika u postupku VIA FLAVIA d.o.o.</item>
    </izvorni_sadrzaj>
    <derivirana_varijabla naziv="DomainObject.Predmet.OstaliListFormatedWithAdress_1">
      <item>Robert Lasić, Jurja ves 58, 10000 Zagreb punomoćnik sudionika u postupku VIA FLAVIA d.o.o.</item>
    </derivirana_varijabla>
  </DomainObject.Predmet.OstaliListFormatedWithAdress>
  <DomainObject.Predmet.OstaliListFormatedWithAdressOIB>
    <izvorni_sadrzaj>
      <item>Robert Lasić, OIB 83256531934, Jurja ves 58, 10000 Zagreb punomoćnik sudionika u postupku VIA FLAVIA d.o.o.</item>
    </izvorni_sadrzaj>
    <derivirana_varijabla naziv="DomainObject.Predmet.OstaliListFormatedWithAdressOIB_1">
      <item>Robert Lasić, OIB 83256531934, Jurja ves 58, 10000 Zagreb punomoćnik sudionika u postupku VIA FLAVIA d.o.o.</item>
    </derivirana_varijabla>
  </DomainObject.Predmet.OstaliListFormatedWithAdressOIB>
  <DomainObject.Predmet.OstaliListNazivFormated>
    <izvorni_sadrzaj>
      <item>Robert Lasić</item>
    </izvorni_sadrzaj>
    <derivirana_varijabla naziv="DomainObject.Predmet.OstaliListNazivFormated_1">
      <item>Robert Lasić</item>
    </derivirana_varijabla>
  </DomainObject.Predmet.OstaliListNazivFormated>
  <DomainObject.Predmet.OstaliListNazivFormatedOIB>
    <izvorni_sadrzaj>
      <item>Robert Lasić, OIB 83256531934</item>
    </izvorni_sadrzaj>
    <derivirana_varijabla naziv="DomainObject.Predmet.OstaliListNazivFormatedOIB_1">
      <item>Robert Lasić, OIB 83256531934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FLAVIA d.o.o.</izvorni_sadrzaj>
    <derivirana_varijabla naziv="DomainObject.Predmet.ProtustrankaIDrugi_1">VIA FLAVIA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FLAVIA d.o.o., OIB 36205693719, Jurja ves 58, 10000 Zagreb</izvorni_sadrzaj>
    <derivirana_varijabla naziv="DomainObject.Predmet.ProtustrankaIDrugiAdressOIB_1">VIA FLAVIA d.o.o., OIB 36205693719, Jurja ves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FLAVIA d.o.o.</item>
      <item>Robert Lasić</item>
    </izvorni_sadrzaj>
    <derivirana_varijabla naziv="DomainObject.Predmet.SudioniciListNaziv_1">
      <item>FINA Regionalni centar Zagreb</item>
      <item>VIA FLAVIA d.o.o.</item>
      <item>Robert 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VIA FLAVIA d.o.o., OIB 36205693719, Jurja ves 58,10000 Zagreb</item>
      <item>Robert Lasić, OIB 83256531934, Jurja ves 58,10000 Zagreb</item>
    </izvorni_sadrzaj>
    <derivirana_varijabla naziv="DomainObject.Predmet.SudioniciListAdressOIB_1">
      <item>FINA Regionalni centar Zagreb, OIB 85821130368, Trg svibanjskih žrtava 1995. 1,10000 Zagreb</item>
      <item>VIA FLAVIA d.o.o., OIB 36205693719, Jurja ves 58,10000 Zagreb</item>
      <item>Robert Lasić, OIB 83256531934, Jurja ves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36205693719</item>
      <item>, OIB 83256531934</item>
    </izvorni_sadrzaj>
    <derivirana_varijabla naziv="DomainObject.Predmet.SudioniciListNazivOIB_1">
      <item>, OIB 85821130368</item>
      <item>, OIB 36205693719</item>
      <item>, OIB 83256531934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1337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2017-10-05T11:21:00Z</dcterms:created>
  <dc:creator>ilukac</dc:creator>
  <cp:lastModifiedBy>Irena Benko</cp:lastModifiedBy>
  <cp:lastPrinted>2017-10-20T11:00:00Z</cp:lastPrinted>
  <dcterms:modified xmlns:xsi="http://www.w3.org/2001/XMLSchema-instance" xsi:type="dcterms:W3CDTF">2017-10-20T11:00:00Z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