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114e" w14:paraId="a5c114e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905839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64487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 w:rsidR="0090583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1082/16-85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</w:t>
      </w:r>
      <w:r w:rsidR="00905839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905839">
        <w:rPr>
          <w:rFonts w:cs="Times New Roman" w:eastAsia="Times New Roman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="00016DD9">
        <w:rPr>
          <w:rFonts w:cs="Times New Roman" w:hAnsi="Times New Roman" w:ascii="Times New Roman"/>
          <w:sz w:val="24"/>
          <w:szCs w:val="24"/>
        </w:rPr>
        <w:t xml:space="preserve">, </w:t>
      </w:r>
      <w:r w:rsidR="00AA24CE"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 w:rsidR="00D80442">
        <w:rPr>
          <w:rFonts w:cs="Times New Roman" w:hAnsi="Times New Roman" w:ascii="Times New Roman"/>
          <w:sz w:val="24"/>
          <w:szCs w:val="24"/>
        </w:rPr>
        <w:t xml:space="preserve">ažbe kod Financijske agencije, </w:t>
      </w:r>
      <w:r w:rsidR="00905839">
        <w:rPr>
          <w:rFonts w:cs="Times New Roman" w:hAnsi="Times New Roman" w:ascii="Times New Roman"/>
          <w:sz w:val="24"/>
          <w:szCs w:val="24"/>
        </w:rPr>
        <w:t>30</w:t>
      </w:r>
      <w:r w:rsidR="00644879">
        <w:rPr>
          <w:rFonts w:cs="Times New Roman" w:hAnsi="Times New Roman" w:ascii="Times New Roman"/>
          <w:sz w:val="24"/>
          <w:szCs w:val="24"/>
        </w:rPr>
        <w:t>. studenog</w:t>
      </w:r>
      <w:r w:rsidR="00AA24CE">
        <w:rPr>
          <w:rFonts w:cs="Times New Roman" w:hAnsi="Times New Roman" w:ascii="Times New Roman"/>
          <w:sz w:val="24"/>
          <w:szCs w:val="24"/>
        </w:rPr>
        <w:t xml:space="preserve"> 2018.  donio je sljedeći</w:t>
      </w:r>
    </w:p>
    <w:p w:rsidRDefault="00016DD9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80F14" w:rsidP="00016DD9" w:rsidR="0008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0C01" w:rsidP="00E0444B" w:rsidR="00D80442" w:rsidRPr="00E0444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4570">
        <w:rPr>
          <w:rFonts w:cs="Times New Roman" w:hAnsi="Times New Roman" w:ascii="Times New Roman"/>
          <w:sz w:val="24"/>
          <w:szCs w:val="24"/>
        </w:rPr>
        <w:t xml:space="preserve">Nalaže se Financijskoj agenciji vraćanje novčanih sredstava uplaćenih s </w:t>
      </w:r>
      <w:r w:rsidR="00D80442" w:rsidRPr="008C4570">
        <w:rPr>
          <w:rFonts w:cs="Times New Roman" w:hAnsi="Times New Roman" w:ascii="Times New Roman"/>
          <w:sz w:val="24"/>
          <w:szCs w:val="24"/>
        </w:rPr>
        <w:t>osnova jamčevine za elektroničke javne dražbe koje su se provodile vezano na prodaju nekretnina stečajnog dužnika</w:t>
      </w:r>
      <w:r w:rsidR="00905839">
        <w:rPr>
          <w:rFonts w:cs="Times New Roman" w:hAnsi="Times New Roman" w:ascii="Times New Roman"/>
          <w:sz w:val="24"/>
          <w:szCs w:val="24"/>
        </w:rPr>
        <w:t xml:space="preserve"> </w:t>
      </w:r>
      <w:r w:rsidR="00905839">
        <w:rPr>
          <w:rFonts w:cs="Times New Roman" w:eastAsia="Times New Roman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="00D80442" w:rsidRPr="008C4570">
        <w:rPr>
          <w:rFonts w:cs="Times New Roman" w:hAnsi="Times New Roman" w:ascii="Times New Roman"/>
          <w:sz w:val="24"/>
          <w:szCs w:val="24"/>
        </w:rPr>
        <w:t>, kako slijedi:</w:t>
      </w:r>
    </w:p>
    <w:p w:rsidRDefault="0001224A" w:rsidP="0001224A" w:rsidR="0001224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 w:rsidR="00905839">
        <w:rPr>
          <w:rFonts w:cs="Times New Roman" w:hAnsi="Times New Roman" w:ascii="Times New Roman"/>
          <w:sz w:val="24"/>
          <w:szCs w:val="24"/>
        </w:rPr>
        <w:t xml:space="preserve"> Ivici Babiću, Ljudevita Gaja 20, Virovitica, OIB: 84369385596 za ID nadmetanja 11179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905839">
        <w:rPr>
          <w:rFonts w:cs="Times New Roman" w:hAnsi="Times New Roman" w:ascii="Times New Roman"/>
          <w:sz w:val="24"/>
          <w:szCs w:val="24"/>
        </w:rPr>
        <w:t xml:space="preserve">50.000,00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 w:rsidR="00905839">
        <w:rPr>
          <w:rFonts w:cs="Times New Roman" w:hAnsi="Times New Roman" w:ascii="Times New Roman"/>
          <w:sz w:val="24"/>
          <w:szCs w:val="24"/>
        </w:rPr>
        <w:t xml:space="preserve">29. listopada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</w:t>
      </w:r>
      <w:r w:rsidR="00644879">
        <w:rPr>
          <w:rFonts w:cs="Times New Roman" w:hAnsi="Times New Roman" w:ascii="Times New Roman"/>
          <w:sz w:val="24"/>
          <w:szCs w:val="24"/>
        </w:rPr>
        <w:t xml:space="preserve"> broj IBAN:</w:t>
      </w:r>
      <w:r w:rsidR="00905839">
        <w:rPr>
          <w:rFonts w:cs="Times New Roman" w:hAnsi="Times New Roman" w:ascii="Times New Roman"/>
          <w:sz w:val="24"/>
          <w:szCs w:val="24"/>
        </w:rPr>
        <w:t xml:space="preserve"> HR3223600003215973296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5839" w:rsidP="00905839" w:rsidR="0090583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 w:rsidRPr="0090583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Marku Tušeku, Ulica Miljenka Stančića 31, Hrašćica, OIB: 77053515267, za ID nadmetanja 11179</w:t>
      </w:r>
      <w:r w:rsidRPr="0001224A">
        <w:rPr>
          <w:rFonts w:cs="Times New Roman" w:hAnsi="Times New Roman" w:ascii="Times New Roman"/>
          <w:sz w:val="24"/>
          <w:szCs w:val="24"/>
        </w:rPr>
        <w:t>, u iznosu od</w:t>
      </w:r>
      <w:r w:rsidRPr="0090583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50.000,00 kn, </w:t>
      </w:r>
      <w:r w:rsidRPr="0001224A">
        <w:rPr>
          <w:rFonts w:cs="Times New Roman" w:hAnsi="Times New Roman" w:ascii="Times New Roman"/>
          <w:sz w:val="24"/>
          <w:szCs w:val="24"/>
        </w:rPr>
        <w:t xml:space="preserve">uplaćenih </w:t>
      </w:r>
      <w:r>
        <w:rPr>
          <w:rFonts w:cs="Times New Roman" w:hAnsi="Times New Roman" w:ascii="Times New Roman"/>
          <w:sz w:val="24"/>
          <w:szCs w:val="24"/>
        </w:rPr>
        <w:t xml:space="preserve">26. listopada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HR0524840083215030145,</w:t>
      </w:r>
    </w:p>
    <w:p w:rsidRDefault="00905839" w:rsidP="00905839" w:rsidR="0090583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 w:rsidR="001539BF">
        <w:rPr>
          <w:rFonts w:cs="Times New Roman" w:hAnsi="Times New Roman" w:ascii="Times New Roman"/>
          <w:sz w:val="24"/>
          <w:szCs w:val="24"/>
        </w:rPr>
        <w:t xml:space="preserve"> Nataliji Pleško, Ulica Bjelovarska 19, Šandrovac, OIB: 15260227509,</w:t>
      </w:r>
      <w:r w:rsidRPr="0090583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 ID nadmetanja 11179</w:t>
      </w:r>
      <w:r w:rsidRPr="0001224A">
        <w:rPr>
          <w:rFonts w:cs="Times New Roman" w:hAnsi="Times New Roman" w:ascii="Times New Roman"/>
          <w:sz w:val="24"/>
          <w:szCs w:val="24"/>
        </w:rPr>
        <w:t>, u iznosu od</w:t>
      </w:r>
      <w:r w:rsidRPr="00905839">
        <w:rPr>
          <w:rFonts w:cs="Times New Roman" w:hAnsi="Times New Roman" w:ascii="Times New Roman"/>
          <w:sz w:val="24"/>
          <w:szCs w:val="24"/>
        </w:rPr>
        <w:t xml:space="preserve"> </w:t>
      </w:r>
      <w:r w:rsidR="001539BF">
        <w:rPr>
          <w:rFonts w:cs="Times New Roman" w:hAnsi="Times New Roman" w:ascii="Times New Roman"/>
          <w:sz w:val="24"/>
          <w:szCs w:val="24"/>
        </w:rPr>
        <w:t xml:space="preserve">50.000,00 kn, </w:t>
      </w:r>
      <w:r w:rsidRPr="0001224A">
        <w:rPr>
          <w:rFonts w:cs="Times New Roman" w:hAnsi="Times New Roman" w:ascii="Times New Roman"/>
          <w:sz w:val="24"/>
          <w:szCs w:val="24"/>
        </w:rPr>
        <w:t xml:space="preserve">uplaćenih </w:t>
      </w:r>
      <w:r w:rsidR="001539BF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 xml:space="preserve">. listopada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</w:t>
      </w:r>
      <w:r w:rsidR="001539BF">
        <w:rPr>
          <w:rFonts w:cs="Times New Roman" w:hAnsi="Times New Roman" w:ascii="Times New Roman"/>
          <w:sz w:val="24"/>
          <w:szCs w:val="24"/>
        </w:rPr>
        <w:t xml:space="preserve"> IBAN: HR2824840083201457297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5839" w:rsidP="00905839" w:rsidR="0090583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 w:rsidRPr="00905839">
        <w:rPr>
          <w:rFonts w:cs="Times New Roman" w:hAnsi="Times New Roman" w:ascii="Times New Roman"/>
          <w:sz w:val="24"/>
          <w:szCs w:val="24"/>
        </w:rPr>
        <w:t xml:space="preserve"> </w:t>
      </w:r>
      <w:r w:rsidR="001539BF">
        <w:rPr>
          <w:rFonts w:cs="Times New Roman" w:hAnsi="Times New Roman" w:ascii="Times New Roman"/>
          <w:sz w:val="24"/>
          <w:szCs w:val="24"/>
        </w:rPr>
        <w:t xml:space="preserve">Kati Brdek, Nežićeva 2, Zagreb, OIB: 84412162502, </w:t>
      </w:r>
      <w:r>
        <w:rPr>
          <w:rFonts w:cs="Times New Roman" w:hAnsi="Times New Roman" w:ascii="Times New Roman"/>
          <w:sz w:val="24"/>
          <w:szCs w:val="24"/>
        </w:rPr>
        <w:t>za ID nadmetanja 11179</w:t>
      </w:r>
      <w:r w:rsidRPr="0001224A">
        <w:rPr>
          <w:rFonts w:cs="Times New Roman" w:hAnsi="Times New Roman" w:ascii="Times New Roman"/>
          <w:sz w:val="24"/>
          <w:szCs w:val="24"/>
        </w:rPr>
        <w:t>, u iznosu od</w:t>
      </w:r>
      <w:r w:rsidR="001539BF">
        <w:rPr>
          <w:rFonts w:cs="Times New Roman" w:hAnsi="Times New Roman" w:ascii="Times New Roman"/>
          <w:sz w:val="24"/>
          <w:szCs w:val="24"/>
        </w:rPr>
        <w:t xml:space="preserve"> 50.000,00 kn,</w:t>
      </w:r>
      <w:r w:rsidRPr="00905839">
        <w:rPr>
          <w:rFonts w:cs="Times New Roman" w:hAnsi="Times New Roman" w:ascii="Times New Roman"/>
          <w:sz w:val="24"/>
          <w:szCs w:val="24"/>
        </w:rPr>
        <w:t xml:space="preserve"> </w:t>
      </w:r>
      <w:r w:rsidRPr="0001224A">
        <w:rPr>
          <w:rFonts w:cs="Times New Roman" w:hAnsi="Times New Roman" w:ascii="Times New Roman"/>
          <w:sz w:val="24"/>
          <w:szCs w:val="24"/>
        </w:rPr>
        <w:t xml:space="preserve">uplaćenih </w:t>
      </w:r>
      <w:r w:rsidR="001539BF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 xml:space="preserve">. listopada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</w:t>
      </w:r>
      <w:r w:rsidR="001539BF">
        <w:rPr>
          <w:rFonts w:cs="Times New Roman" w:hAnsi="Times New Roman" w:ascii="Times New Roman"/>
          <w:sz w:val="24"/>
          <w:szCs w:val="24"/>
        </w:rPr>
        <w:t xml:space="preserve"> IBAN: HR3323600003212785470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5839" w:rsidP="00905839" w:rsidR="0090583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 w:rsidRPr="00905839">
        <w:rPr>
          <w:rFonts w:cs="Times New Roman" w:hAnsi="Times New Roman" w:ascii="Times New Roman"/>
          <w:sz w:val="24"/>
          <w:szCs w:val="24"/>
        </w:rPr>
        <w:t xml:space="preserve"> </w:t>
      </w:r>
      <w:r w:rsidR="001539BF">
        <w:rPr>
          <w:rFonts w:cs="Times New Roman" w:hAnsi="Times New Roman" w:ascii="Times New Roman"/>
          <w:sz w:val="24"/>
          <w:szCs w:val="24"/>
        </w:rPr>
        <w:t xml:space="preserve">Mladenu Skeja, Frana Supila 48, Varaždin, OIB: 16128723729, </w:t>
      </w:r>
      <w:r>
        <w:rPr>
          <w:rFonts w:cs="Times New Roman" w:hAnsi="Times New Roman" w:ascii="Times New Roman"/>
          <w:sz w:val="24"/>
          <w:szCs w:val="24"/>
        </w:rPr>
        <w:t>za ID nadmetanja 11179</w:t>
      </w:r>
      <w:r w:rsidRPr="0001224A">
        <w:rPr>
          <w:rFonts w:cs="Times New Roman" w:hAnsi="Times New Roman" w:ascii="Times New Roman"/>
          <w:sz w:val="24"/>
          <w:szCs w:val="24"/>
        </w:rPr>
        <w:t>, u iznosu od</w:t>
      </w:r>
      <w:r w:rsidRPr="00905839">
        <w:rPr>
          <w:rFonts w:cs="Times New Roman" w:hAnsi="Times New Roman" w:ascii="Times New Roman"/>
          <w:sz w:val="24"/>
          <w:szCs w:val="24"/>
        </w:rPr>
        <w:t xml:space="preserve"> </w:t>
      </w:r>
      <w:r w:rsidR="001539BF">
        <w:rPr>
          <w:rFonts w:cs="Times New Roman" w:hAnsi="Times New Roman" w:ascii="Times New Roman"/>
          <w:sz w:val="24"/>
          <w:szCs w:val="24"/>
        </w:rPr>
        <w:t xml:space="preserve">50.000,00 kn, </w:t>
      </w:r>
      <w:r w:rsidRPr="0001224A">
        <w:rPr>
          <w:rFonts w:cs="Times New Roman" w:hAnsi="Times New Roman" w:ascii="Times New Roman"/>
          <w:sz w:val="24"/>
          <w:szCs w:val="24"/>
        </w:rPr>
        <w:t xml:space="preserve">uplaćenih </w:t>
      </w:r>
      <w:r w:rsidR="001539BF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 xml:space="preserve">. listopada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</w:t>
      </w:r>
      <w:r w:rsidR="001539BF">
        <w:rPr>
          <w:rFonts w:cs="Times New Roman" w:hAnsi="Times New Roman" w:ascii="Times New Roman"/>
          <w:sz w:val="24"/>
          <w:szCs w:val="24"/>
        </w:rPr>
        <w:t xml:space="preserve"> IBAN: HR4023600003221111242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05839" w:rsidP="001539BF" w:rsidR="00905839" w:rsidRPr="001539BF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lastRenderedPageBreak/>
        <w:t>Uplatitelju jamčevine</w:t>
      </w:r>
      <w:r w:rsidRPr="00905839">
        <w:rPr>
          <w:rFonts w:cs="Times New Roman" w:hAnsi="Times New Roman" w:ascii="Times New Roman"/>
          <w:sz w:val="24"/>
          <w:szCs w:val="24"/>
        </w:rPr>
        <w:t xml:space="preserve"> </w:t>
      </w:r>
      <w:r w:rsidR="001539BF">
        <w:rPr>
          <w:rFonts w:cs="Times New Roman" w:hAnsi="Times New Roman" w:ascii="Times New Roman"/>
          <w:sz w:val="24"/>
          <w:szCs w:val="24"/>
        </w:rPr>
        <w:t xml:space="preserve">Sanji Mišević, Reisnerova ulica 83, Osijek, OIB: 17448143522, </w:t>
      </w:r>
      <w:r>
        <w:rPr>
          <w:rFonts w:cs="Times New Roman" w:hAnsi="Times New Roman" w:ascii="Times New Roman"/>
          <w:sz w:val="24"/>
          <w:szCs w:val="24"/>
        </w:rPr>
        <w:t>za ID nadmetanja 11179</w:t>
      </w:r>
      <w:r w:rsidRPr="0001224A">
        <w:rPr>
          <w:rFonts w:cs="Times New Roman" w:hAnsi="Times New Roman" w:ascii="Times New Roman"/>
          <w:sz w:val="24"/>
          <w:szCs w:val="24"/>
        </w:rPr>
        <w:t>, u iznosu od</w:t>
      </w:r>
      <w:r w:rsidRPr="00905839">
        <w:rPr>
          <w:rFonts w:cs="Times New Roman" w:hAnsi="Times New Roman" w:ascii="Times New Roman"/>
          <w:sz w:val="24"/>
          <w:szCs w:val="24"/>
        </w:rPr>
        <w:t xml:space="preserve"> </w:t>
      </w:r>
      <w:r w:rsidR="001539BF">
        <w:rPr>
          <w:rFonts w:cs="Times New Roman" w:hAnsi="Times New Roman" w:ascii="Times New Roman"/>
          <w:sz w:val="24"/>
          <w:szCs w:val="24"/>
        </w:rPr>
        <w:t xml:space="preserve">50.000,00 kn, </w:t>
      </w:r>
      <w:r w:rsidRPr="0001224A">
        <w:rPr>
          <w:rFonts w:cs="Times New Roman" w:hAnsi="Times New Roman" w:ascii="Times New Roman"/>
          <w:sz w:val="24"/>
          <w:szCs w:val="24"/>
        </w:rPr>
        <w:t xml:space="preserve">uplaćenih </w:t>
      </w:r>
      <w:r w:rsidR="001539BF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listopada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</w:t>
      </w:r>
      <w:r w:rsidR="001539BF">
        <w:rPr>
          <w:rFonts w:cs="Times New Roman" w:hAnsi="Times New Roman" w:ascii="Times New Roman"/>
          <w:sz w:val="24"/>
          <w:szCs w:val="24"/>
        </w:rPr>
        <w:t xml:space="preserve"> IBAN: HR3323900011300028779.</w:t>
      </w: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905839">
        <w:rPr>
          <w:rFonts w:hAnsi="Times New Roman" w:ascii="Times New Roman"/>
          <w:sz w:val="24"/>
          <w:szCs w:val="24"/>
        </w:rPr>
        <w:t>30</w:t>
      </w:r>
      <w:r w:rsidR="00644879">
        <w:rPr>
          <w:rFonts w:hAnsi="Times New Roman" w:ascii="Times New Roman"/>
          <w:sz w:val="24"/>
          <w:szCs w:val="24"/>
        </w:rPr>
        <w:t>. studenog</w:t>
      </w:r>
      <w:r w:rsidR="00000F5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865A4A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16DD9" w:rsidP="00E20C01" w:rsidR="00016DD9">
      <w:pPr>
        <w:rPr>
          <w:rFonts w:cs="Times New Roman" w:hAnsi="Times New Roman" w:ascii="Times New Roman"/>
          <w:sz w:val="24"/>
          <w:szCs w:val="24"/>
        </w:rPr>
      </w:pPr>
    </w:p>
    <w:p w:rsidRDefault="00080F14" w:rsidP="00E20C01" w:rsidR="00080F14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POUKA O PRAVNOM LIJEKU.</w:t>
      </w:r>
    </w:p>
    <w:p w:rsidRDefault="00016DD9" w:rsidP="00016DD9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E20C01" w:rsidR="00E20C01">
      <w:pPr>
        <w:rPr>
          <w:rFonts w:cs="Times New Roman" w:hAnsi="Times New Roman" w:ascii="Times New Roman"/>
          <w:sz w:val="24"/>
          <w:szCs w:val="24"/>
        </w:rPr>
      </w:pPr>
    </w:p>
    <w:p w:rsidRDefault="00905839" w:rsidP="00E20C01" w:rsidR="00905839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1539BF" w:rsidP="001539BF" w:rsidR="001539BF" w:rsidRPr="001539B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9BF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Pr="001539BF">
        <w:rPr>
          <w:rFonts w:hAnsi="Times New Roman" w:ascii="Times New Roman"/>
          <w:sz w:val="24"/>
          <w:szCs w:val="24"/>
        </w:rPr>
        <w:t>Vanda Kovačević Gelenčer, A. Mihanovića 1/3, Virovitica,</w:t>
      </w:r>
    </w:p>
    <w:p w:rsidRDefault="001539BF" w:rsidP="001539BF" w:rsidR="001539BF" w:rsidRPr="00080F1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1539BF" w:rsidP="001539BF" w:rsidR="001539BF" w:rsidRPr="001539B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1539BF" w:rsidP="001539BF" w:rsidR="001539B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539B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Ivici Babiću, Ljudevita Gaja 20, Virovitica,</w:t>
      </w:r>
    </w:p>
    <w:p w:rsidRDefault="001539BF" w:rsidP="001539BF" w:rsidR="001539B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Marku Tušeku, Ulica Miljenka Stančića 31, Hrašćica</w:t>
      </w:r>
      <w:r w:rsidR="006A0752">
        <w:rPr>
          <w:rFonts w:cs="Times New Roman" w:hAnsi="Times New Roman" w:ascii="Times New Roman"/>
          <w:sz w:val="24"/>
          <w:szCs w:val="24"/>
        </w:rPr>
        <w:t>,</w:t>
      </w:r>
    </w:p>
    <w:p w:rsidRDefault="001539BF" w:rsidP="001539BF" w:rsidR="001539B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Nataliji Tušek, Ulica Miljenka Stančića 31, Hrašćica</w:t>
      </w:r>
      <w:r w:rsidR="006A0752">
        <w:rPr>
          <w:rFonts w:cs="Times New Roman" w:hAnsi="Times New Roman" w:ascii="Times New Roman"/>
          <w:sz w:val="24"/>
          <w:szCs w:val="24"/>
        </w:rPr>
        <w:t>,</w:t>
      </w:r>
    </w:p>
    <w:p w:rsidRDefault="001539BF" w:rsidP="001539BF" w:rsidR="001539B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6A0752" w:rsidRPr="006A0752">
        <w:rPr>
          <w:rFonts w:cs="Times New Roman" w:hAnsi="Times New Roman" w:ascii="Times New Roman"/>
          <w:sz w:val="24"/>
          <w:szCs w:val="24"/>
        </w:rPr>
        <w:t xml:space="preserve"> </w:t>
      </w:r>
      <w:r w:rsidR="006A0752">
        <w:rPr>
          <w:rFonts w:cs="Times New Roman" w:hAnsi="Times New Roman" w:ascii="Times New Roman"/>
          <w:sz w:val="24"/>
          <w:szCs w:val="24"/>
        </w:rPr>
        <w:t>Nataliji Pleško, Ulica Bjelovarska 19, Šandrovac,</w:t>
      </w:r>
    </w:p>
    <w:p w:rsidRDefault="006A0752" w:rsidP="001539BF" w:rsidR="006A075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Kati Brdek, Nežićeva 2, Zagreb,</w:t>
      </w:r>
    </w:p>
    <w:p w:rsidRDefault="006A0752" w:rsidP="001539BF" w:rsidR="006A075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Mladenu Skeja, Frana Supila 48, Varaždin,</w:t>
      </w:r>
    </w:p>
    <w:p w:rsidRDefault="006A0752" w:rsidP="001539BF" w:rsidR="006A075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Sanji Mišević, Reisnerova ulica 83, Osijek,</w:t>
      </w:r>
    </w:p>
    <w:p w:rsidRDefault="00CD477E" w:rsidP="00CD477E" w:rsidR="00CD477E" w:rsidRPr="00CD47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477E" w:rsidP="00AE7372" w:rsidR="00CD477E" w:rsidRPr="00E20C0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FC7FCF" w:rsidR="00CD477E" w:rsidRPr="00E20C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0AA" w:rsidP="00FC7FCF" w:rsidR="008820AA">
      <w:pPr>
        <w:spacing w:lineRule="auto" w:line="240" w:after="0"/>
      </w:pPr>
      <w:r>
        <w:separator/>
      </w:r>
    </w:p>
  </w:endnote>
  <w:endnote w:id="0" w:type="continuationSeparator">
    <w:p w:rsidRDefault="008820AA" w:rsidP="00FC7FCF" w:rsidR="008820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0AA" w:rsidP="00FC7FCF" w:rsidR="008820AA">
      <w:pPr>
        <w:spacing w:lineRule="auto" w:line="240" w:after="0"/>
      </w:pPr>
      <w:r>
        <w:separator/>
      </w:r>
    </w:p>
  </w:footnote>
  <w:footnote w:id="0" w:type="continuationSeparator">
    <w:p w:rsidRDefault="008820AA" w:rsidP="00FC7FCF" w:rsidR="008820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120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44879" w:rsidR="00FC7FCF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</w:t>
    </w:r>
    <w:r w:rsidR="00905839">
      <w:rPr>
        <w:rFonts w:cs="Times New Roman" w:eastAsia="Times New Roman" w:hAnsi="Times New Roman" w:ascii="Times New Roman"/>
        <w:sz w:val="24"/>
        <w:szCs w:val="24"/>
        <w:lang w:eastAsia="hr-HR"/>
      </w:rPr>
      <w:t>1082/16-85</w:t>
    </w:r>
  </w:p>
  <w:p w:rsidRDefault="00021F91" w:rsidR="00021F91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021F91" w:rsidR="00021F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C4711C7"/>
    <w:multiLevelType w:val="hybridMultilevel"/>
    <w:tmpl w:val="A0BA93CA"/>
    <w:lvl w:tplc="3E6C1ADE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00F5C"/>
    <w:rsid w:val="00006CB1"/>
    <w:rsid w:val="0001224A"/>
    <w:rsid w:val="00016DD9"/>
    <w:rsid w:val="00021F91"/>
    <w:rsid w:val="000249D5"/>
    <w:rsid w:val="00080F14"/>
    <w:rsid w:val="000E1B78"/>
    <w:rsid w:val="00130AF7"/>
    <w:rsid w:val="001539BF"/>
    <w:rsid w:val="00155EBB"/>
    <w:rsid w:val="001B5664"/>
    <w:rsid w:val="0027071A"/>
    <w:rsid w:val="002829C5"/>
    <w:rsid w:val="00285ABE"/>
    <w:rsid w:val="002A2433"/>
    <w:rsid w:val="00534B00"/>
    <w:rsid w:val="005E7D0C"/>
    <w:rsid w:val="00644879"/>
    <w:rsid w:val="0067662F"/>
    <w:rsid w:val="00677F9B"/>
    <w:rsid w:val="006A0752"/>
    <w:rsid w:val="006D60E5"/>
    <w:rsid w:val="007622BE"/>
    <w:rsid w:val="0080468B"/>
    <w:rsid w:val="008357DC"/>
    <w:rsid w:val="00865A4A"/>
    <w:rsid w:val="008820AA"/>
    <w:rsid w:val="008A53E2"/>
    <w:rsid w:val="008C4570"/>
    <w:rsid w:val="008E1187"/>
    <w:rsid w:val="008E1205"/>
    <w:rsid w:val="00905839"/>
    <w:rsid w:val="009F1ABF"/>
    <w:rsid w:val="00AA24CE"/>
    <w:rsid w:val="00AD758F"/>
    <w:rsid w:val="00AE7372"/>
    <w:rsid w:val="00CD477E"/>
    <w:rsid w:val="00D31998"/>
    <w:rsid w:val="00D7012A"/>
    <w:rsid w:val="00D80442"/>
    <w:rsid w:val="00E0444B"/>
    <w:rsid w:val="00E2024E"/>
    <w:rsid w:val="00E20C01"/>
    <w:rsid w:val="00E6033E"/>
    <w:rsid w:val="00F86946"/>
    <w:rsid w:val="00FA7E3E"/>
    <w:rsid w:val="00FC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8E1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2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20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2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2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8E1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2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20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2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2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St-1082/2016-85</izvorni_sadrzaj>
    <derivirana_varijabla naziv="DomainObject.Oznaka_1">St-1082/2016-85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St-1082/2016-85</izvorni_sadrzaj>
    <derivirana_varijabla naziv="DomainObject.PoslovniBrojDokumenta_1">St-1082/2016-85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St-1082/2016-84</izvorni_sadrzaj>
    <derivirana_varijabla naziv="DomainObject.PredzadnjaOdlukaIzPredmeta.Oznaka_1">St-1082/2016-84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2872</properties:Characters>
  <properties:Lines>78</properties:Lines>
  <properties:Paragraphs>30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2018-11-30T13:30:00Z</cp:lastPrinted>
  <dcterms:modified xmlns:xsi="http://www.w3.org/2001/XMLSchema-instance" xsi:type="dcterms:W3CDTF">2018-11-30T13:50:00Z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St-1082/2016-85 / Odluka - Zaključak (ST-1082-16-85 Zaključak-nalog FINA za povrat jamčevine na elektroničkoj javnoj dražbi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