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d9fdb" w14:paraId="97d9fdb" w:rsidRDefault="009A35BA" w:rsidR="005F2952">
      <w:pPr>
        <w15:collapsed w:val="false"/>
        <w:rPr>
          <w:b/>
        </w:rPr>
      </w:pPr>
      <w:bookmarkStart w:name="_GoBack" w:id="0"/>
      <w:bookmarkEnd w:id="0"/>
      <w:r w:rsidRPr="009A35BA">
        <w:rPr>
          <w:b/>
        </w:rPr>
        <w:t xml:space="preserve">                                                                                       </w:t>
      </w:r>
      <w:r w:rsidR="005F2952">
        <w:rPr>
          <w:b/>
        </w:rPr>
        <w:t xml:space="preserve">      </w:t>
      </w:r>
      <w:r w:rsidRPr="009A35BA">
        <w:rPr>
          <w:b/>
        </w:rPr>
        <w:t xml:space="preserve">  </w:t>
      </w:r>
    </w:p>
    <w:p w:rsidRDefault="005F2952" w:rsidR="005F2952">
      <w:pPr>
        <w:rPr>
          <w:b/>
        </w:rPr>
      </w:pPr>
    </w:p>
    <w:p w:rsidRDefault="005F2952" w:rsidP="008B6CEA" w:rsidR="009A35BA">
      <w:pPr>
        <w:jc w:val="right"/>
      </w:pPr>
      <w:r>
        <w:rPr>
          <w:b/>
        </w:rPr>
        <w:t xml:space="preserve">                                                                                                   </w:t>
      </w:r>
      <w:r w:rsidR="0039138F">
        <w:rPr>
          <w:b/>
        </w:rPr>
        <w:t xml:space="preserve">    </w:t>
      </w:r>
      <w:r w:rsidR="00E7545C">
        <w:rPr>
          <w:b/>
        </w:rPr>
        <w:t>2</w:t>
      </w:r>
      <w:r w:rsidR="0039138F">
        <w:rPr>
          <w:b/>
        </w:rPr>
        <w:t xml:space="preserve"> </w:t>
      </w:r>
      <w:r w:rsidR="00E7545C">
        <w:rPr>
          <w:b/>
        </w:rPr>
        <w:t>St</w:t>
      </w:r>
      <w:r w:rsidR="004C359B">
        <w:rPr>
          <w:b/>
        </w:rPr>
        <w:t>-</w:t>
      </w:r>
      <w:r w:rsidR="008F3011">
        <w:rPr>
          <w:b/>
        </w:rPr>
        <w:t>1165</w:t>
      </w:r>
      <w:r w:rsidR="00632BED">
        <w:rPr>
          <w:b/>
        </w:rPr>
        <w:t>/</w:t>
      </w:r>
      <w:r w:rsidR="00E7545C">
        <w:rPr>
          <w:b/>
        </w:rPr>
        <w:t>16</w:t>
      </w:r>
      <w:r w:rsidR="00632BED">
        <w:rPr>
          <w:b/>
        </w:rPr>
        <w:t>-</w:t>
      </w:r>
      <w:r w:rsidR="008F3011">
        <w:rPr>
          <w:b/>
        </w:rPr>
        <w:t>5</w:t>
      </w:r>
    </w:p>
    <w:p w:rsidRDefault="009A35BA" w:rsidP="009A35BA" w:rsidR="009A35BA">
      <w:pPr>
        <w:jc w:val="center"/>
        <w:rPr>
          <w:b/>
        </w:rPr>
      </w:pPr>
    </w:p>
    <w:p w:rsidRDefault="00DA434B" w:rsidP="009A35BA" w:rsidR="00DA434B">
      <w:pPr>
        <w:jc w:val="center"/>
        <w:rPr>
          <w:b/>
        </w:rPr>
      </w:pPr>
    </w:p>
    <w:p w:rsidRDefault="005B05D3" w:rsidP="009A35BA" w:rsidR="005B05D3">
      <w:pPr>
        <w:jc w:val="center"/>
        <w:rPr>
          <w:b/>
        </w:rPr>
      </w:pPr>
    </w:p>
    <w:p w:rsidRDefault="005B05D3" w:rsidP="009A35BA" w:rsidR="005B05D3">
      <w:pPr>
        <w:jc w:val="center"/>
        <w:rPr>
          <w:b/>
        </w:rPr>
      </w:pPr>
    </w:p>
    <w:p w:rsidRDefault="005B05D3" w:rsidP="009A35BA" w:rsidR="005B05D3">
      <w:pPr>
        <w:jc w:val="center"/>
        <w:rPr>
          <w:b/>
        </w:rPr>
      </w:pPr>
    </w:p>
    <w:p w:rsidRDefault="005B05D3" w:rsidP="009A35BA" w:rsidR="005B05D3">
      <w:pPr>
        <w:jc w:val="center"/>
        <w:rPr>
          <w:b/>
        </w:rPr>
      </w:pPr>
    </w:p>
    <w:p w:rsidRDefault="00DA434B" w:rsidP="009A35BA" w:rsidR="00DA434B" w:rsidRPr="00A643A6">
      <w:pPr>
        <w:jc w:val="center"/>
        <w:rPr>
          <w:b/>
        </w:rPr>
      </w:pPr>
    </w:p>
    <w:p w:rsidRDefault="009A35BA" w:rsidP="009A35BA" w:rsidR="009A35BA" w:rsidRPr="00A643A6">
      <w:pPr>
        <w:jc w:val="center"/>
        <w:rPr>
          <w:b/>
        </w:rPr>
      </w:pPr>
      <w:r w:rsidRPr="00A643A6">
        <w:rPr>
          <w:b/>
        </w:rPr>
        <w:t>R J E Š E N J E</w:t>
      </w:r>
    </w:p>
    <w:p w:rsidRDefault="009A35BA" w:rsidP="009A35BA" w:rsidR="009A35BA">
      <w:pPr>
        <w:jc w:val="both"/>
      </w:pPr>
    </w:p>
    <w:p w:rsidRDefault="00206A31" w:rsidP="009A35BA" w:rsidR="00206A31">
      <w:pPr>
        <w:jc w:val="both"/>
      </w:pPr>
    </w:p>
    <w:p w:rsidRDefault="00E7545C" w:rsidP="00E7545C" w:rsidR="00E7545C">
      <w:pPr>
        <w:ind w:firstLine="851"/>
        <w:jc w:val="both"/>
      </w:pPr>
      <w:r>
        <w:t xml:space="preserve">TRGOVAČKI SUD U BJELOVARU, po sudskom savjetniku Miroslavu </w:t>
      </w:r>
      <w:proofErr w:type="spellStart"/>
      <w:r>
        <w:t>Lovrekoviću</w:t>
      </w:r>
      <w:proofErr w:type="spellEnd"/>
      <w:r>
        <w:t xml:space="preserve">, u skraćenom stečajnom postupku nad dužnikom </w:t>
      </w:r>
      <w:r w:rsidR="008F3011">
        <w:t>PANNON BARTER TRADE jednostavno društvo s ograničenom odgovornošću za trgovinu i usluge, Zagreb, Kutjevačka 3, MBS:080878561, OIB:51318195170,</w:t>
      </w:r>
      <w:r w:rsidR="00BC49D9">
        <w:t xml:space="preserve"> </w:t>
      </w:r>
      <w:r>
        <w:t xml:space="preserve"> dana </w:t>
      </w:r>
      <w:r w:rsidR="00BC49D9">
        <w:t>20. veljače</w:t>
      </w:r>
      <w:r w:rsidR="00005675">
        <w:t xml:space="preserve"> 2017</w:t>
      </w:r>
      <w:r>
        <w:t xml:space="preserve">. godine  </w:t>
      </w:r>
    </w:p>
    <w:p w:rsidRDefault="00206A31" w:rsidP="009A35BA" w:rsidR="00206A31">
      <w:pPr>
        <w:jc w:val="both"/>
      </w:pPr>
    </w:p>
    <w:p w:rsidRDefault="00206A31" w:rsidP="009A35BA" w:rsidR="00206A31">
      <w:pPr>
        <w:jc w:val="both"/>
      </w:pPr>
    </w:p>
    <w:p w:rsidRDefault="003A09D6" w:rsidP="009A35BA" w:rsidR="009A35BA" w:rsidRPr="009A35BA">
      <w:pPr>
        <w:jc w:val="center"/>
        <w:rPr>
          <w:b/>
        </w:rPr>
      </w:pPr>
      <w:r>
        <w:rPr>
          <w:b/>
        </w:rPr>
        <w:t xml:space="preserve">r </w:t>
      </w:r>
      <w:r w:rsidR="009A35BA" w:rsidRPr="009A35BA">
        <w:rPr>
          <w:b/>
        </w:rPr>
        <w:t>i</w:t>
      </w:r>
      <w:r>
        <w:rPr>
          <w:b/>
        </w:rPr>
        <w:t xml:space="preserve"> </w:t>
      </w:r>
      <w:r w:rsidR="009A35BA" w:rsidRPr="009A35BA">
        <w:rPr>
          <w:b/>
        </w:rPr>
        <w:t>j</w:t>
      </w:r>
      <w:r>
        <w:rPr>
          <w:b/>
        </w:rPr>
        <w:t xml:space="preserve"> </w:t>
      </w:r>
      <w:r w:rsidR="009A35BA" w:rsidRPr="009A35BA">
        <w:rPr>
          <w:b/>
        </w:rPr>
        <w:t>e</w:t>
      </w:r>
      <w:r>
        <w:rPr>
          <w:b/>
        </w:rPr>
        <w:t xml:space="preserve"> </w:t>
      </w:r>
      <w:r w:rsidR="009A35BA" w:rsidRPr="009A35BA">
        <w:rPr>
          <w:b/>
        </w:rPr>
        <w:t>š</w:t>
      </w:r>
      <w:r>
        <w:rPr>
          <w:b/>
        </w:rPr>
        <w:t xml:space="preserve"> </w:t>
      </w:r>
      <w:r w:rsidR="009A35BA" w:rsidRPr="009A35BA">
        <w:rPr>
          <w:b/>
        </w:rPr>
        <w:t>i</w:t>
      </w:r>
      <w:r>
        <w:rPr>
          <w:b/>
        </w:rPr>
        <w:t xml:space="preserve"> </w:t>
      </w:r>
      <w:r w:rsidR="009A35BA" w:rsidRPr="009A35BA">
        <w:rPr>
          <w:b/>
        </w:rPr>
        <w:t>o</w:t>
      </w:r>
      <w:r>
        <w:rPr>
          <w:b/>
        </w:rPr>
        <w:t xml:space="preserve">  </w:t>
      </w:r>
      <w:r w:rsidR="009A35BA" w:rsidRPr="009A35BA">
        <w:rPr>
          <w:b/>
        </w:rPr>
        <w:t xml:space="preserve"> j</w:t>
      </w:r>
      <w:r>
        <w:rPr>
          <w:b/>
        </w:rPr>
        <w:t xml:space="preserve"> </w:t>
      </w:r>
      <w:r w:rsidR="009A35BA" w:rsidRPr="009A35BA">
        <w:rPr>
          <w:b/>
        </w:rPr>
        <w:t>e</w:t>
      </w:r>
    </w:p>
    <w:p w:rsidRDefault="009A35BA" w:rsidP="009A35BA" w:rsidR="009A35BA">
      <w:pPr>
        <w:jc w:val="both"/>
      </w:pPr>
    </w:p>
    <w:p w:rsidRDefault="005B05D3" w:rsidP="009A35BA" w:rsidR="005B05D3">
      <w:pPr>
        <w:jc w:val="both"/>
      </w:pPr>
    </w:p>
    <w:p w:rsidRDefault="00005675" w:rsidP="00005675" w:rsidR="008B6CEA">
      <w:pPr>
        <w:ind w:firstLine="57"/>
        <w:jc w:val="both"/>
      </w:pPr>
      <w:r>
        <w:rPr>
          <w:b/>
        </w:rPr>
        <w:tab/>
      </w:r>
      <w:r w:rsidR="008B6CEA" w:rsidRPr="003E4534">
        <w:rPr>
          <w:b/>
        </w:rPr>
        <w:t>I.</w:t>
      </w:r>
      <w:r w:rsidR="008B6CEA">
        <w:t xml:space="preserve"> </w:t>
      </w:r>
      <w:r w:rsidR="00E7545C">
        <w:t>Ispravlja se rješenje</w:t>
      </w:r>
      <w:r w:rsidR="00632BED">
        <w:t xml:space="preserve"> ovog suda </w:t>
      </w:r>
      <w:proofErr w:type="spellStart"/>
      <w:r w:rsidR="00632BED">
        <w:t>posl</w:t>
      </w:r>
      <w:proofErr w:type="spellEnd"/>
      <w:r w:rsidR="00632BED">
        <w:t xml:space="preserve">. broj </w:t>
      </w:r>
      <w:r w:rsidR="0090075E">
        <w:t xml:space="preserve">2 </w:t>
      </w:r>
      <w:r w:rsidR="00E7545C">
        <w:t>St</w:t>
      </w:r>
      <w:r w:rsidR="00632BED">
        <w:t>-</w:t>
      </w:r>
      <w:r w:rsidR="008F3011">
        <w:t>1165</w:t>
      </w:r>
      <w:r w:rsidR="00632BED">
        <w:t>/</w:t>
      </w:r>
      <w:r w:rsidR="00E7545C">
        <w:t>16</w:t>
      </w:r>
      <w:r w:rsidR="00632BED">
        <w:t>-</w:t>
      </w:r>
      <w:r w:rsidR="008F3011">
        <w:t>3</w:t>
      </w:r>
      <w:r w:rsidR="00632BED">
        <w:t xml:space="preserve"> od </w:t>
      </w:r>
      <w:r w:rsidR="00BC49D9">
        <w:t>30</w:t>
      </w:r>
      <w:r w:rsidR="00632BED">
        <w:t xml:space="preserve">. </w:t>
      </w:r>
      <w:r>
        <w:t>siječnja</w:t>
      </w:r>
      <w:r w:rsidR="00632BED">
        <w:t xml:space="preserve"> 20</w:t>
      </w:r>
      <w:r w:rsidR="00E7545C">
        <w:t>1</w:t>
      </w:r>
      <w:r>
        <w:t>7</w:t>
      </w:r>
      <w:r w:rsidR="00E7545C">
        <w:t xml:space="preserve">. godine </w:t>
      </w:r>
      <w:r>
        <w:t>n</w:t>
      </w:r>
      <w:r w:rsidR="004E3D72">
        <w:t>a način da  umjesto pogrešno</w:t>
      </w:r>
      <w:r w:rsidR="00BC49D9">
        <w:t xml:space="preserve"> navedenog</w:t>
      </w:r>
      <w:r w:rsidR="004E3D72">
        <w:t xml:space="preserve"> naziva društva </w:t>
      </w:r>
      <w:r w:rsidR="008F3011">
        <w:t>dužnika "PANNON BARTEL TRADE"</w:t>
      </w:r>
      <w:r w:rsidR="004E3D72">
        <w:t xml:space="preserve">   </w:t>
      </w:r>
      <w:r w:rsidR="00BC49D9">
        <w:t xml:space="preserve">ima stajati ispravan </w:t>
      </w:r>
      <w:r w:rsidR="004E3D72">
        <w:t>naziv</w:t>
      </w:r>
      <w:r w:rsidR="00534248">
        <w:t xml:space="preserve"> </w:t>
      </w:r>
      <w:r w:rsidR="008F3011">
        <w:t>PANNON BARTER TRADE.</w:t>
      </w:r>
      <w:r w:rsidR="00EC79BF">
        <w:t xml:space="preserve"> </w:t>
      </w:r>
    </w:p>
    <w:p w:rsidRDefault="008B6CEA" w:rsidP="008B6CEA" w:rsidR="008B6CEA">
      <w:pPr>
        <w:jc w:val="both"/>
      </w:pPr>
    </w:p>
    <w:p w:rsidRDefault="008B6CEA" w:rsidP="009A35BA" w:rsidR="009A35BA">
      <w:pPr>
        <w:jc w:val="both"/>
      </w:pPr>
      <w:r>
        <w:tab/>
      </w:r>
    </w:p>
    <w:p w:rsidRDefault="009A35BA" w:rsidP="009A35BA" w:rsidR="009A35BA" w:rsidRPr="009A35BA">
      <w:pPr>
        <w:jc w:val="center"/>
        <w:rPr>
          <w:b/>
        </w:rPr>
      </w:pPr>
      <w:r w:rsidRPr="009A35BA">
        <w:rPr>
          <w:b/>
        </w:rPr>
        <w:t>Obrazloženje</w:t>
      </w:r>
    </w:p>
    <w:p w:rsidRDefault="009A35BA" w:rsidP="009A35BA" w:rsidR="009A35BA">
      <w:pPr>
        <w:jc w:val="both"/>
      </w:pPr>
    </w:p>
    <w:p w:rsidRDefault="005B05D3" w:rsidP="009A35BA" w:rsidR="005B05D3">
      <w:pPr>
        <w:jc w:val="both"/>
      </w:pPr>
    </w:p>
    <w:p w:rsidRDefault="00632BED" w:rsidP="00F074EE" w:rsidR="00F074EE">
      <w:pPr>
        <w:ind w:firstLine="708"/>
        <w:jc w:val="both"/>
      </w:pPr>
      <w:r>
        <w:t xml:space="preserve">U </w:t>
      </w:r>
      <w:r w:rsidR="00F074EE">
        <w:t>rješenju</w:t>
      </w:r>
      <w:r>
        <w:t xml:space="preserve"> ovog suda </w:t>
      </w:r>
      <w:proofErr w:type="spellStart"/>
      <w:r>
        <w:t>posl</w:t>
      </w:r>
      <w:proofErr w:type="spellEnd"/>
      <w:r>
        <w:t xml:space="preserve">. broj </w:t>
      </w:r>
      <w:r w:rsidR="00F074EE">
        <w:t>St</w:t>
      </w:r>
      <w:r>
        <w:t>-</w:t>
      </w:r>
      <w:r w:rsidR="008F3011">
        <w:t>1165</w:t>
      </w:r>
      <w:r>
        <w:t>/</w:t>
      </w:r>
      <w:r w:rsidR="00F074EE">
        <w:t>16</w:t>
      </w:r>
      <w:r>
        <w:t>-</w:t>
      </w:r>
      <w:r w:rsidR="008F3011">
        <w:t>3</w:t>
      </w:r>
      <w:r>
        <w:t xml:space="preserve"> od </w:t>
      </w:r>
      <w:r w:rsidR="00EC79BF">
        <w:t>30</w:t>
      </w:r>
      <w:r>
        <w:t xml:space="preserve">. </w:t>
      </w:r>
      <w:r w:rsidR="00005675">
        <w:t>siječnja</w:t>
      </w:r>
      <w:r>
        <w:t xml:space="preserve"> 20</w:t>
      </w:r>
      <w:r w:rsidR="00EC79BF">
        <w:t>17</w:t>
      </w:r>
      <w:r>
        <w:t xml:space="preserve">. godine došlo je do očite pogreške u pisanju </w:t>
      </w:r>
      <w:r w:rsidR="00EC79BF">
        <w:t>naziva društva stečajnog dužnika,</w:t>
      </w:r>
      <w:r>
        <w:t xml:space="preserve"> pa je po službenoj dužnosti valjalo</w:t>
      </w:r>
      <w:r w:rsidR="00F074EE">
        <w:t xml:space="preserve"> donijeti ovo rješenje temeljem odredbe čl. 342. Zakona o parničnom postupku (NN br. 53/91, 91/92, 111/99, 88/01, 117/03 i 84/08). </w:t>
      </w:r>
    </w:p>
    <w:p w:rsidRDefault="003A09D6" w:rsidP="009A35BA" w:rsidR="003A09D6">
      <w:pPr>
        <w:jc w:val="both"/>
      </w:pPr>
      <w:r>
        <w:tab/>
      </w:r>
    </w:p>
    <w:p w:rsidRDefault="00966798" w:rsidP="00632BED" w:rsidR="003A09D6">
      <w:pPr>
        <w:ind w:firstLine="708"/>
      </w:pPr>
      <w:r>
        <w:t xml:space="preserve">U Bjelovaru, </w:t>
      </w:r>
      <w:r w:rsidR="00EC79BF">
        <w:t>20</w:t>
      </w:r>
      <w:r w:rsidR="003A09D6">
        <w:t>.</w:t>
      </w:r>
      <w:r w:rsidR="00EC79BF">
        <w:t xml:space="preserve"> veljače 2017. </w:t>
      </w:r>
      <w:r w:rsidR="003A09D6">
        <w:t xml:space="preserve"> godine</w:t>
      </w:r>
      <w:r w:rsidR="008B6CEA">
        <w:t>.</w:t>
      </w:r>
    </w:p>
    <w:p w:rsidRDefault="00206A31" w:rsidP="009A35BA" w:rsidR="00206A31">
      <w:pPr>
        <w:jc w:val="both"/>
      </w:pPr>
    </w:p>
    <w:p w:rsidRDefault="003A09D6" w:rsidP="009A35BA" w:rsidR="003A09D6">
      <w:pPr>
        <w:jc w:val="both"/>
        <w:rPr>
          <w:b/>
        </w:rPr>
      </w:pPr>
      <w:r>
        <w:rPr>
          <w:b/>
        </w:rPr>
        <w:t xml:space="preserve">                                                                </w:t>
      </w:r>
      <w:r w:rsidR="00A643A6">
        <w:rPr>
          <w:b/>
        </w:rPr>
        <w:t xml:space="preserve">               </w:t>
      </w:r>
      <w:r>
        <w:rPr>
          <w:b/>
        </w:rPr>
        <w:t xml:space="preserve">  </w:t>
      </w:r>
      <w:r w:rsidR="002F6C2D">
        <w:rPr>
          <w:b/>
        </w:rPr>
        <w:tab/>
      </w:r>
      <w:r>
        <w:rPr>
          <w:b/>
        </w:rPr>
        <w:t xml:space="preserve"> </w:t>
      </w:r>
      <w:r w:rsidRPr="003A09D6">
        <w:rPr>
          <w:b/>
        </w:rPr>
        <w:t>S U D A C</w:t>
      </w:r>
    </w:p>
    <w:p w:rsidRDefault="005F2952" w:rsidP="004E1409" w:rsidR="002F6C2D">
      <w:pPr>
        <w:jc w:val="both"/>
        <w:rPr>
          <w:b/>
        </w:rPr>
      </w:pPr>
      <w:r>
        <w:rPr>
          <w:b/>
        </w:rPr>
        <w:t xml:space="preserve">                                          </w:t>
      </w:r>
      <w:r w:rsidR="002F6C2D">
        <w:rPr>
          <w:b/>
        </w:rPr>
        <w:t xml:space="preserve">                          </w:t>
      </w:r>
      <w:r w:rsidR="002D189D">
        <w:rPr>
          <w:b/>
        </w:rPr>
        <w:t xml:space="preserve"> </w:t>
      </w:r>
      <w:r w:rsidR="002F6C2D">
        <w:rPr>
          <w:b/>
        </w:rPr>
        <w:tab/>
      </w:r>
      <w:r w:rsidR="007B0BE3">
        <w:rPr>
          <w:b/>
        </w:rPr>
        <w:t xml:space="preserve"> TOMISLAV MRAZOVIĆ</w:t>
      </w:r>
      <w:r w:rsidR="0056008E">
        <w:rPr>
          <w:b/>
        </w:rPr>
        <w:t>, v.r.</w:t>
      </w:r>
    </w:p>
    <w:p w:rsidRDefault="0056008E" w:rsidP="004E1409" w:rsidR="0056008E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Za točnost otpravka-ovlašteni službenik</w:t>
      </w:r>
    </w:p>
    <w:p w:rsidRDefault="0056008E" w:rsidP="004E1409" w:rsidR="0056008E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Danijela </w:t>
      </w:r>
      <w:proofErr w:type="spellStart"/>
      <w:r>
        <w:rPr>
          <w:b/>
        </w:rPr>
        <w:t>Futač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Hrgovan</w:t>
      </w:r>
      <w:proofErr w:type="spellEnd"/>
    </w:p>
    <w:p w:rsidRDefault="00687409" w:rsidP="001B3901" w:rsidR="00687409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3A09D6" w:rsidP="009A35BA" w:rsidR="003A09D6">
      <w:pPr>
        <w:jc w:val="both"/>
        <w:rPr>
          <w:b/>
        </w:rPr>
      </w:pPr>
    </w:p>
    <w:p w:rsidRDefault="00206A31" w:rsidP="009A35BA" w:rsidR="00206A31">
      <w:pPr>
        <w:jc w:val="both"/>
        <w:rPr>
          <w:b/>
        </w:rPr>
      </w:pPr>
    </w:p>
    <w:p w:rsidRDefault="003A09D6" w:rsidP="009A35BA" w:rsidR="003A09D6" w:rsidRPr="003A09D6">
      <w:pPr>
        <w:jc w:val="both"/>
        <w:rPr>
          <w:b/>
        </w:rPr>
      </w:pPr>
      <w:r w:rsidRPr="003A09D6">
        <w:rPr>
          <w:b/>
        </w:rPr>
        <w:t>POUKA O PRAVNOM LIJEKU:</w:t>
      </w:r>
    </w:p>
    <w:p w:rsidRDefault="003A09D6" w:rsidP="009A35BA" w:rsidR="003A09D6">
      <w:pPr>
        <w:jc w:val="both"/>
      </w:pPr>
      <w:r>
        <w:t xml:space="preserve">Protiv ovog rješenja </w:t>
      </w:r>
      <w:r w:rsidR="00206A31">
        <w:t xml:space="preserve">žalba nije dopuštena (čl. 11. st. </w:t>
      </w:r>
      <w:r w:rsidR="00941BF6">
        <w:t>1</w:t>
      </w:r>
      <w:r w:rsidR="00206A31">
        <w:t>. OZ)</w:t>
      </w:r>
      <w:r w:rsidR="00632BED">
        <w:t>.</w:t>
      </w:r>
    </w:p>
    <w:p w:rsidRDefault="003A09D6" w:rsidP="009A35BA" w:rsidR="003A09D6">
      <w:pPr>
        <w:jc w:val="both"/>
      </w:pPr>
    </w:p>
    <w:p w:rsidRDefault="005F2952" w:rsidP="009A35BA" w:rsidR="005F2952" w:rsidRPr="005F2952">
      <w:pPr>
        <w:jc w:val="both"/>
        <w:rPr>
          <w:b/>
        </w:rPr>
      </w:pPr>
      <w:r w:rsidRPr="005F2952">
        <w:rPr>
          <w:b/>
        </w:rPr>
        <w:t xml:space="preserve">Nacrt odluke izradio sudski savjetnik </w:t>
      </w:r>
      <w:r w:rsidR="00941BF6">
        <w:rPr>
          <w:b/>
        </w:rPr>
        <w:t>Miroslav Lovreković</w:t>
      </w:r>
      <w:r w:rsidRPr="005F2952">
        <w:rPr>
          <w:b/>
        </w:rPr>
        <w:t>.</w:t>
      </w:r>
    </w:p>
    <w:p w:rsidRDefault="005F2952" w:rsidP="009A35BA" w:rsidR="005F2952">
      <w:pPr>
        <w:jc w:val="both"/>
      </w:pPr>
    </w:p>
    <w:sectPr w:rsidSect="00966798" w:rsidR="005F2952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308A" w:rsidR="00ED308A">
      <w:r>
        <w:separator/>
      </w:r>
    </w:p>
  </w:endnote>
  <w:endnote w:id="0" w:type="continuationSeparator">
    <w:p w:rsidRDefault="00ED308A" w:rsidR="00ED30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308A" w:rsidR="00ED308A">
      <w:r>
        <w:separator/>
      </w:r>
    </w:p>
  </w:footnote>
  <w:footnote w:id="0" w:type="continuationSeparator">
    <w:p w:rsidRDefault="00ED308A" w:rsidR="00ED30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0CB" w:rsidP="00966798" w:rsidR="009E7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70CB" w:rsidR="009E70C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0CB" w:rsidP="00966798" w:rsidR="009E7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008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E70CB" w:rsidP="00966798" w:rsidR="009E70CB">
    <w:pPr>
      <w:pStyle w:val="Zaglavlje"/>
      <w:jc w:val="right"/>
    </w:pPr>
  </w:p>
  <w:p w:rsidRDefault="009E70CB" w:rsidR="009E70CB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B08FF"/>
    <w:multiLevelType w:val="hybridMultilevel"/>
    <w:tmpl w:val="9DA44E26"/>
    <w:lvl w:tplc="0A2445FE" w:ilvl="0">
      <w:start w:val="1"/>
      <w:numFmt w:val="bullet"/>
      <w:lvlText w:val="-"/>
      <w:lvlJc w:val="left"/>
      <w:pPr>
        <w:tabs>
          <w:tab w:pos="945" w:val="num"/>
        </w:tabs>
        <w:ind w:hanging="360" w:left="94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65" w:val="num"/>
        </w:tabs>
        <w:ind w:hanging="360" w:left="16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85" w:val="num"/>
        </w:tabs>
        <w:ind w:hanging="360" w:left="23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05" w:val="num"/>
        </w:tabs>
        <w:ind w:hanging="360" w:left="31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25" w:val="num"/>
        </w:tabs>
        <w:ind w:hanging="360" w:left="38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45" w:val="num"/>
        </w:tabs>
        <w:ind w:hanging="360" w:left="45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65" w:val="num"/>
        </w:tabs>
        <w:ind w:hanging="360" w:left="52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85" w:val="num"/>
        </w:tabs>
        <w:ind w:hanging="360" w:left="59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05" w:val="num"/>
        </w:tabs>
        <w:ind w:hanging="360" w:left="6705"/>
      </w:pPr>
      <w:rPr>
        <w:rFonts w:hAnsi="Wingdings" w:ascii="Wingdings" w:hint="default"/>
      </w:rPr>
    </w:lvl>
  </w:abstractNum>
  <w:abstractNum w:abstractNumId="1">
    <w:nsid w:val="08130097"/>
    <w:multiLevelType w:val="hybridMultilevel"/>
    <w:tmpl w:val="17625B84"/>
    <w:lvl w:tplc="6CD82AA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3321CB3"/>
    <w:multiLevelType w:val="hybridMultilevel"/>
    <w:tmpl w:val="664A9C88"/>
    <w:lvl w:tplc="4FFE469C" w:ilvl="0">
      <w:start w:val="2"/>
      <w:numFmt w:val="bullet"/>
      <w:lvlText w:val="-"/>
      <w:lvlJc w:val="left"/>
      <w:pPr>
        <w:tabs>
          <w:tab w:pos="945" w:val="num"/>
        </w:tabs>
        <w:ind w:hanging="360" w:left="94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65" w:val="num"/>
        </w:tabs>
        <w:ind w:hanging="360" w:left="16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85" w:val="num"/>
        </w:tabs>
        <w:ind w:hanging="360" w:left="23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05" w:val="num"/>
        </w:tabs>
        <w:ind w:hanging="360" w:left="31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25" w:val="num"/>
        </w:tabs>
        <w:ind w:hanging="360" w:left="38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45" w:val="num"/>
        </w:tabs>
        <w:ind w:hanging="360" w:left="45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65" w:val="num"/>
        </w:tabs>
        <w:ind w:hanging="360" w:left="52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85" w:val="num"/>
        </w:tabs>
        <w:ind w:hanging="360" w:left="59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05" w:val="num"/>
        </w:tabs>
        <w:ind w:hanging="360" w:left="6705"/>
      </w:pPr>
      <w:rPr>
        <w:rFonts w:hAnsi="Wingdings" w:ascii="Wingdings" w:hint="default"/>
      </w:rPr>
    </w:lvl>
  </w:abstractNum>
  <w:abstractNum w:abstractNumId="3">
    <w:nsid w:val="2CB42800"/>
    <w:multiLevelType w:val="hybridMultilevel"/>
    <w:tmpl w:val="B9ACA026"/>
    <w:lvl w:tplc="4F76EBA4" w:ilvl="0">
      <w:start w:val="1"/>
      <w:numFmt w:val="bullet"/>
      <w:lvlText w:val="-"/>
      <w:lvlJc w:val="left"/>
      <w:pPr>
        <w:tabs>
          <w:tab w:pos="945" w:val="num"/>
        </w:tabs>
        <w:ind w:hanging="360" w:left="94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65" w:val="num"/>
        </w:tabs>
        <w:ind w:hanging="360" w:left="16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85" w:val="num"/>
        </w:tabs>
        <w:ind w:hanging="360" w:left="23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05" w:val="num"/>
        </w:tabs>
        <w:ind w:hanging="360" w:left="31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25" w:val="num"/>
        </w:tabs>
        <w:ind w:hanging="360" w:left="38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45" w:val="num"/>
        </w:tabs>
        <w:ind w:hanging="360" w:left="45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65" w:val="num"/>
        </w:tabs>
        <w:ind w:hanging="360" w:left="52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85" w:val="num"/>
        </w:tabs>
        <w:ind w:hanging="360" w:left="59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05" w:val="num"/>
        </w:tabs>
        <w:ind w:hanging="360" w:left="6705"/>
      </w:pPr>
      <w:rPr>
        <w:rFonts w:hAnsi="Wingdings" w:ascii="Wingdings" w:hint="default"/>
      </w:rPr>
    </w:lvl>
  </w:abstractNum>
  <w:abstractNum w:abstractNumId="4">
    <w:nsid w:val="63CB1D0F"/>
    <w:multiLevelType w:val="hybridMultilevel"/>
    <w:tmpl w:val="E47AC3DA"/>
    <w:lvl w:tplc="26F84F76" w:ilvl="0">
      <w:start w:val="1"/>
      <w:numFmt w:val="bullet"/>
      <w:lvlText w:val="-"/>
      <w:lvlJc w:val="left"/>
      <w:pPr>
        <w:tabs>
          <w:tab w:pos="945" w:val="num"/>
        </w:tabs>
        <w:ind w:hanging="360" w:left="94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65" w:val="num"/>
        </w:tabs>
        <w:ind w:hanging="360" w:left="16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85" w:val="num"/>
        </w:tabs>
        <w:ind w:hanging="360" w:left="23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05" w:val="num"/>
        </w:tabs>
        <w:ind w:hanging="360" w:left="31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25" w:val="num"/>
        </w:tabs>
        <w:ind w:hanging="360" w:left="38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45" w:val="num"/>
        </w:tabs>
        <w:ind w:hanging="360" w:left="45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65" w:val="num"/>
        </w:tabs>
        <w:ind w:hanging="360" w:left="52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85" w:val="num"/>
        </w:tabs>
        <w:ind w:hanging="360" w:left="59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05" w:val="num"/>
        </w:tabs>
        <w:ind w:hanging="360" w:left="6705"/>
      </w:pPr>
      <w:rPr>
        <w:rFonts w:hAnsi="Wingdings" w:ascii="Wingdings" w:hint="default"/>
      </w:rPr>
    </w:lvl>
  </w:abstractNum>
  <w:abstractNum w:abstractNumId="5">
    <w:nsid w:val="64D87BE3"/>
    <w:multiLevelType w:val="hybridMultilevel"/>
    <w:tmpl w:val="C840BE3A"/>
    <w:lvl w:tplc="1D70A5DE" w:ilvl="0">
      <w:start w:val="2"/>
      <w:numFmt w:val="bullet"/>
      <w:lvlText w:val="-"/>
      <w:lvlJc w:val="left"/>
      <w:pPr>
        <w:tabs>
          <w:tab w:pos="945" w:val="num"/>
        </w:tabs>
        <w:ind w:hanging="360" w:left="94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65" w:val="num"/>
        </w:tabs>
        <w:ind w:hanging="360" w:left="16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85" w:val="num"/>
        </w:tabs>
        <w:ind w:hanging="360" w:left="23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05" w:val="num"/>
        </w:tabs>
        <w:ind w:hanging="360" w:left="31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25" w:val="num"/>
        </w:tabs>
        <w:ind w:hanging="360" w:left="38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45" w:val="num"/>
        </w:tabs>
        <w:ind w:hanging="360" w:left="45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65" w:val="num"/>
        </w:tabs>
        <w:ind w:hanging="360" w:left="52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85" w:val="num"/>
        </w:tabs>
        <w:ind w:hanging="360" w:left="59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05" w:val="num"/>
        </w:tabs>
        <w:ind w:hanging="360" w:left="6705"/>
      </w:pPr>
      <w:rPr>
        <w:rFonts w:hAnsi="Wingdings" w:ascii="Wingdings" w:hint="default"/>
      </w:rPr>
    </w:lvl>
  </w:abstractNum>
  <w:abstractNum w:abstractNumId="6">
    <w:nsid w:val="727F4E44"/>
    <w:multiLevelType w:val="hybridMultilevel"/>
    <w:tmpl w:val="C78CE6FE"/>
    <w:lvl w:tplc="740C8326" w:ilvl="0">
      <w:start w:val="1"/>
      <w:numFmt w:val="bullet"/>
      <w:lvlText w:val="-"/>
      <w:lvlJc w:val="left"/>
      <w:pPr>
        <w:tabs>
          <w:tab w:pos="945" w:val="num"/>
        </w:tabs>
        <w:ind w:hanging="360" w:left="94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65" w:val="num"/>
        </w:tabs>
        <w:ind w:hanging="360" w:left="16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85" w:val="num"/>
        </w:tabs>
        <w:ind w:hanging="360" w:left="23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05" w:val="num"/>
        </w:tabs>
        <w:ind w:hanging="360" w:left="31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25" w:val="num"/>
        </w:tabs>
        <w:ind w:hanging="360" w:left="38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45" w:val="num"/>
        </w:tabs>
        <w:ind w:hanging="360" w:left="45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65" w:val="num"/>
        </w:tabs>
        <w:ind w:hanging="360" w:left="52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85" w:val="num"/>
        </w:tabs>
        <w:ind w:hanging="360" w:left="59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05" w:val="num"/>
        </w:tabs>
        <w:ind w:hanging="360" w:left="6705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4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35BA"/>
    <w:rsid w:val="00005675"/>
    <w:rsid w:val="00045DA3"/>
    <w:rsid w:val="00065970"/>
    <w:rsid w:val="000D639C"/>
    <w:rsid w:val="000F1951"/>
    <w:rsid w:val="001B3901"/>
    <w:rsid w:val="00206A31"/>
    <w:rsid w:val="002641C6"/>
    <w:rsid w:val="002D189D"/>
    <w:rsid w:val="002F6C2D"/>
    <w:rsid w:val="00310AC8"/>
    <w:rsid w:val="0039138F"/>
    <w:rsid w:val="003A09D6"/>
    <w:rsid w:val="003E4534"/>
    <w:rsid w:val="00426A94"/>
    <w:rsid w:val="004672DB"/>
    <w:rsid w:val="004C359B"/>
    <w:rsid w:val="004E1409"/>
    <w:rsid w:val="004E3D72"/>
    <w:rsid w:val="00534248"/>
    <w:rsid w:val="0056008E"/>
    <w:rsid w:val="00596713"/>
    <w:rsid w:val="005B05D3"/>
    <w:rsid w:val="005D00EB"/>
    <w:rsid w:val="005D4E65"/>
    <w:rsid w:val="005F2952"/>
    <w:rsid w:val="00632BED"/>
    <w:rsid w:val="00641B33"/>
    <w:rsid w:val="00687409"/>
    <w:rsid w:val="006A0621"/>
    <w:rsid w:val="006D486E"/>
    <w:rsid w:val="007522E7"/>
    <w:rsid w:val="007A7457"/>
    <w:rsid w:val="007B0BE3"/>
    <w:rsid w:val="0080550A"/>
    <w:rsid w:val="008B6CEA"/>
    <w:rsid w:val="008F3011"/>
    <w:rsid w:val="0090075E"/>
    <w:rsid w:val="00925007"/>
    <w:rsid w:val="00937102"/>
    <w:rsid w:val="00941BF6"/>
    <w:rsid w:val="00966798"/>
    <w:rsid w:val="009A35BA"/>
    <w:rsid w:val="009E70CB"/>
    <w:rsid w:val="00A364D0"/>
    <w:rsid w:val="00A6390B"/>
    <w:rsid w:val="00A643A6"/>
    <w:rsid w:val="00BB3610"/>
    <w:rsid w:val="00BC49D9"/>
    <w:rsid w:val="00BE1D91"/>
    <w:rsid w:val="00BE4D8B"/>
    <w:rsid w:val="00BF24C6"/>
    <w:rsid w:val="00C214D5"/>
    <w:rsid w:val="00C33A99"/>
    <w:rsid w:val="00DA434B"/>
    <w:rsid w:val="00E7545C"/>
    <w:rsid w:val="00EC79BF"/>
    <w:rsid w:val="00ED308A"/>
    <w:rsid w:val="00ED3941"/>
    <w:rsid w:val="00EF535A"/>
    <w:rsid w:val="00F074EE"/>
    <w:rsid w:val="00FC6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667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66798"/>
  </w:style>
  <w:style w:styleId="Podnoje" w:type="paragraph">
    <w:name w:val="footer"/>
    <w:basedOn w:val="Normal"/>
    <w:rsid w:val="00966798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A434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00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008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008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008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008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667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66798"/>
  </w:style>
  <w:style w:styleId="Podnoje" w:type="paragraph">
    <w:name w:val="footer"/>
    <w:basedOn w:val="Normal"/>
    <w:rsid w:val="00966798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A434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00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008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008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008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008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7165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1165</izvorni_sadrzaj>
    <derivirana_varijabla naziv="DomainObject.Predmet.Broj_1">1165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siječnja 2017.</izvorni_sadrzaj>
    <derivirana_varijabla naziv="DomainObject.Predmet.DatumRjesavanja_1">30.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St-1165/2016</izvorni_sadrzaj>
    <derivirana_varijabla naziv="DomainObject.Predmet.OznakaBroj_1">St-1165/2016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Miroslav</izvorni_sadrzaj>
    <derivirana_varijabla naziv="DomainObject.Predmet.PredmetRijesio.Ime_1">Miroslav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Lovreković</izvorni_sadrzaj>
    <derivirana_varijabla naziv="DomainObject.Predmet.PredmetRijesio.Prezime_1">Lovreković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Pannon Barter Trade j.d.o.o. za trgovinu i usluge zastupanog po punomoćniku Jozsef Gabor Szabo</izvorni_sadrzaj>
    <derivirana_varijabla naziv="DomainObject.Predmet.ProtustrankaFormated_1">  Pannon Barter Trade j.d.o.o. za trgovinu i usluge zastupanog po punomoćniku Jozsef Gabor Szabo</derivirana_varijabla>
  </DomainObject.Predmet.ProtustrankaFormated>
  <DomainObject.Predmet.ProtustrankaFormatedOIB>
    <izvorni_sadrzaj>  Pannon Barter Trade j.d.o.o. za trgovinu i usluge, OIB 51318195170 zastupanog po punomoćniku Jozsef Gabor Szabo</izvorni_sadrzaj>
    <derivirana_varijabla naziv="DomainObject.Predmet.ProtustrankaFormatedOIB_1">  Pannon Barter Trade j.d.o.o. za trgovinu i usluge, OIB 51318195170 zastupanog po punomoćniku Jozsef Gabor Szabo</derivirana_varijabla>
  </DomainObject.Predmet.ProtustrankaFormatedOIB>
  <DomainObject.Predmet.ProtustrankaFormatedWithAdress>
    <izvorni_sadrzaj> Pannon Barter Trade j.d.o.o. za trgovinu i usluge, Kutjevačka 3, 10000 Zagreb zastupanog po punomoćniku Jozsef Gabor Szabo</izvorni_sadrzaj>
    <derivirana_varijabla naziv="DomainObject.Predmet.ProtustrankaFormatedWithAdress_1"> Pannon Barter Trade j.d.o.o. za trgovinu i usluge, Kutjevačka 3, 10000 Zagreb zastupanog po punomoćniku Jozsef Gabor Szabo</derivirana_varijabla>
  </DomainObject.Predmet.ProtustrankaFormatedWithAdress>
  <DomainObject.Predmet.ProtustrankaFormatedWithAdressOIB>
    <izvorni_sadrzaj> Pannon Barter Trade j.d.o.o. za trgovinu i usluge, OIB 51318195170, Kutjevačka 3, 10000 Zagreb zastupanog po punomoćniku Jozsef Gabor Szabo</izvorni_sadrzaj>
    <derivirana_varijabla naziv="DomainObject.Predmet.ProtustrankaFormatedWithAdressOIB_1"> Pannon Barter Trade j.d.o.o. za trgovinu i usluge, OIB 51318195170, Kutjevačka 3, 10000 Zagreb zastupanog po punomoćniku Jozsef Gabor Szabo</derivirana_varijabla>
  </DomainObject.Predmet.ProtustrankaFormatedWithAdressOIB>
  <DomainObject.Predmet.ProtustrankaWithAdress>
    <izvorni_sadrzaj>Pannon Barter Trade j.d.o.o. za trgovinu i usluge Kutjevačka 3, 10000 Zagreb</izvorni_sadrzaj>
    <derivirana_varijabla naziv="DomainObject.Predmet.ProtustrankaWithAdress_1">Pannon Barter Trade j.d.o.o. za trgovinu i usluge Kutjevačka 3, 10000 Zagreb</derivirana_varijabla>
  </DomainObject.Predmet.ProtustrankaWithAdress>
  <DomainObject.Predmet.ProtustrankaWithAdressOIB>
    <izvorni_sadrzaj>Pannon Barter Trade j.d.o.o. za trgovinu i usluge, OIB 51318195170, Kutjevačka 3, 10000 Zagreb</izvorni_sadrzaj>
    <derivirana_varijabla naziv="DomainObject.Predmet.ProtustrankaWithAdressOIB_1">Pannon Barter Trade j.d.o.o. za trgovinu i usluge, OIB 51318195170, Kutjevačka 3, 10000 Zagreb</derivirana_varijabla>
  </DomainObject.Predmet.ProtustrankaWithAdressOIB>
  <DomainObject.Predmet.ProtustrankaNazivFormated>
    <izvorni_sadrzaj>Pannon Barter Trade j.d.o.o. za trgovinu i usluge</izvorni_sadrzaj>
    <derivirana_varijabla naziv="DomainObject.Predmet.ProtustrankaNazivFormated_1">Pannon Barter Trade j.d.o.o. za trgovinu i usluge</derivirana_varijabla>
  </DomainObject.Predmet.ProtustrankaNazivFormated>
  <DomainObject.Predmet.ProtustrankaNazivFormatedOIB>
    <izvorni_sadrzaj>Pannon Barter Trade j.d.o.o. za trgovinu i usluge, OIB 51318195170</izvorni_sadrzaj>
    <derivirana_varijabla naziv="DomainObject.Predmet.ProtustrankaNazivFormatedOIB_1">Pannon Barter Trade j.d.o.o. za trgovinu i usluge, OIB 51318195170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Pannon Barter Trade j.d.o.o. za trgovinu i usluge zastupanog po punomoćniku Jozsef Gabor Szabo</item>
    </izvorni_sadrzaj>
    <derivirana_varijabla naziv="DomainObject.Predmet.ProtuStrankaListFormated_1">
      <item>Pannon Barter Trade j.d.o.o. za trgovinu i usluge zastupanog po punomoćniku Jozsef Gabor Szabo</item>
    </derivirana_varijabla>
  </DomainObject.Predmet.ProtuStrankaListFormated>
  <DomainObject.Predmet.ProtuStrankaListFormatedOIB>
    <izvorni_sadrzaj>
      <item>Pannon Barter Trade j.d.o.o. za trgovinu i usluge, OIB 51318195170 zastupanog po punomoćniku Jozsef Gabor Szabo</item>
    </izvorni_sadrzaj>
    <derivirana_varijabla naziv="DomainObject.Predmet.ProtuStrankaListFormatedOIB_1">
      <item>Pannon Barter Trade j.d.o.o. za trgovinu i usluge, OIB 51318195170 zastupanog po punomoćniku Jozsef Gabor Szabo</item>
    </derivirana_varijabla>
  </DomainObject.Predmet.ProtuStrankaListFormatedOIB>
  <DomainObject.Predmet.ProtuStrankaListFormatedWithAdress>
    <izvorni_sadrzaj>
      <item>Pannon Barter Trade j.d.o.o. za trgovinu i usluge, Kutjevačka 3, 10000 Zagreb zastupanog po punomoćniku Jozsef Gabor Szabo</item>
    </izvorni_sadrzaj>
    <derivirana_varijabla naziv="DomainObject.Predmet.ProtuStrankaListFormatedWithAdress_1">
      <item>Pannon Barter Trade j.d.o.o. za trgovinu i usluge, Kutjevačka 3, 10000 Zagreb zastupanog po punomoćniku Jozsef Gabor Szabo</item>
    </derivirana_varijabla>
  </DomainObject.Predmet.ProtuStrankaListFormatedWithAdress>
  <DomainObject.Predmet.ProtuStrankaListFormatedWithAdressOIB>
    <izvorni_sadrzaj>
      <item>Pannon Barter Trade j.d.o.o. za trgovinu i usluge, OIB 51318195170, Kutjevačka 3, 10000 Zagreb zastupanog po punomoćniku Jozsef Gabor Szabo</item>
    </izvorni_sadrzaj>
    <derivirana_varijabla naziv="DomainObject.Predmet.ProtuStrankaListFormatedWithAdressOIB_1">
      <item>Pannon Barter Trade j.d.o.o. za trgovinu i usluge, OIB 51318195170, Kutjevačka 3, 10000 Zagreb zastupanog po punomoćniku Jozsef Gabor Szabo</item>
    </derivirana_varijabla>
  </DomainObject.Predmet.ProtuStrankaListFormatedWithAdressOIB>
  <DomainObject.Predmet.ProtuStrankaListNazivFormated>
    <izvorni_sadrzaj>
      <item>Pannon Barter Trade j.d.o.o. za trgovinu i usluge</item>
    </izvorni_sadrzaj>
    <derivirana_varijabla naziv="DomainObject.Predmet.ProtuStrankaListNazivFormated_1">
      <item>Pannon Barter Trade j.d.o.o. za trgovinu i usluge</item>
    </derivirana_varijabla>
  </DomainObject.Predmet.ProtuStrankaListNazivFormated>
  <DomainObject.Predmet.ProtuStrankaListNazivFormatedOIB>
    <izvorni_sadrzaj>
      <item>Pannon Barter Trade j.d.o.o. za trgovinu i usluge, OIB 51318195170</item>
    </izvorni_sadrzaj>
    <derivirana_varijabla naziv="DomainObject.Predmet.ProtuStrankaListNazivFormatedOIB_1">
      <item>Pannon Barter Trade j.d.o.o. za trgovinu i usluge, OIB 51318195170</item>
    </derivirana_varijabla>
  </DomainObject.Predmet.ProtuStrankaListNazivFormatedOIB>
  <DomainObject.Predmet.OstaliListFormated>
    <izvorni_sadrzaj>
      <item>Jozsef Gabor Szabo punomoćnik sudionika u postupku Pannon Barter Trade j.d.o.o. za trgovinu i usluge</item>
    </izvorni_sadrzaj>
    <derivirana_varijabla naziv="DomainObject.Predmet.OstaliListFormated_1">
      <item>Jozsef Gabor Szabo punomoćnik sudionika u postupku Pannon Barter Trade j.d.o.o. za trgovinu i usluge</item>
    </derivirana_varijabla>
  </DomainObject.Predmet.OstaliListFormated>
  <DomainObject.Predmet.OstaliListFormatedOIB>
    <izvorni_sadrzaj>
      <item>Jozsef Gabor Szabo, OIB 03553406959 punomoćnik sudionika u postupku Pannon Barter Trade j.d.o.o. za trgovinu i usluge</item>
    </izvorni_sadrzaj>
    <derivirana_varijabla naziv="DomainObject.Predmet.OstaliListFormatedOIB_1">
      <item>Jozsef Gabor Szabo, OIB 03553406959 punomoćnik sudionika u postupku Pannon Barter Trade j.d.o.o. za trgovinu i usluge</item>
    </derivirana_varijabla>
  </DomainObject.Predmet.OstaliListFormatedOIB>
  <DomainObject.Predmet.OstaliListFormatedWithAdress>
    <izvorni_sadrzaj>
      <item>Jozsef Gabor Szabo, Aradi utca 18, Nagyatad punomoćnik sudionika u postupku Pannon Barter Trade j.d.o.o. za trgovinu i usluge</item>
    </izvorni_sadrzaj>
    <derivirana_varijabla naziv="DomainObject.Predmet.OstaliListFormatedWithAdress_1">
      <item>Jozsef Gabor Szabo, Aradi utca 18, Nagyatad punomoćnik sudionika u postupku Pannon Barter Trade j.d.o.o. za trgovinu i usluge</item>
    </derivirana_varijabla>
  </DomainObject.Predmet.OstaliListFormatedWithAdress>
  <DomainObject.Predmet.OstaliListFormatedWithAdressOIB>
    <izvorni_sadrzaj>
      <item>Jozsef Gabor Szabo, OIB 03553406959, Aradi utca 18, Nagyatad punomoćnik sudionika u postupku Pannon Barter Trade j.d.o.o. za trgovinu i usluge</item>
    </izvorni_sadrzaj>
    <derivirana_varijabla naziv="DomainObject.Predmet.OstaliListFormatedWithAdressOIB_1">
      <item>Jozsef Gabor Szabo, OIB 03553406959, Aradi utca 18, Nagyatad punomoćnik sudionika u postupku Pannon Barter Trade j.d.o.o. za trgovinu i usluge</item>
    </derivirana_varijabla>
  </DomainObject.Predmet.OstaliListFormatedWithAdressOIB>
  <DomainObject.Predmet.OstaliListNazivFormated>
    <izvorni_sadrzaj>
      <item>Jozsef Gabor Szabo</item>
    </izvorni_sadrzaj>
    <derivirana_varijabla naziv="DomainObject.Predmet.OstaliListNazivFormated_1">
      <item>Jozsef Gabor Szabo</item>
    </derivirana_varijabla>
  </DomainObject.Predmet.OstaliListNazivFormated>
  <DomainObject.Predmet.OstaliListNazivFormatedOIB>
    <izvorni_sadrzaj>
      <item>Jozsef Gabor Szabo, OIB 03553406959</item>
    </izvorni_sadrzaj>
    <derivirana_varijabla naziv="DomainObject.Predmet.OstaliListNazivFormatedOIB_1">
      <item>Jozsef Gabor Szabo, OIB 03553406959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Pannon Barter Trade j.d.o.o. za trgovinu i usluge</izvorni_sadrzaj>
    <derivirana_varijabla naziv="DomainObject.Predmet.ProtustrankaIDrugi_1">Pannon Barter Trade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Pannon Barter Trade j.d.o.o. za trgovinu i usluge, OIB 51318195170, Kutjevačka 3, 10000 Zagreb</izvorni_sadrzaj>
    <derivirana_varijabla naziv="DomainObject.Predmet.ProtustrankaIDrugiAdressOIB_1">Pannon Barter Trade j.d.o.o. za trgovinu i usluge, OIB 51318195170, Kutjevačka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siječnja 2017.</izvorni_sadrzaj>
    <derivirana_varijabla naziv="DomainObject.Predmet.OdlukaRjesenje.DatumDonosenjaOdluke_1">30. siječnja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St-1165/2016-3</izvorni_sadrzaj>
    <derivirana_varijabla naziv="DomainObject.Predmet.OdlukaRjesenje.Oznaka_1">St-1165/2016-3</derivirana_varijabla>
  </DomainObject.Predmet.OdlukaRjesenje.Oznaka>
  <DomainObject.Predmet.SudioniciListNaziv>
    <izvorni_sadrzaj>
      <item>Pannon Barter Trade j.d.o.o. za trgovinu i usluge</item>
      <item>FINA Regionalni centar Zagreb</item>
      <item>Jozsef Gabor Szabo</item>
    </izvorni_sadrzaj>
    <derivirana_varijabla naziv="DomainObject.Predmet.SudioniciListNaziv_1">
      <item>Pannon Barter Trade j.d.o.o. za trgovinu i usluge</item>
      <item>FINA Regionalni centar Zagreb</item>
      <item>Jozsef Gabor Szabo</item>
    </derivirana_varijabla>
  </DomainObject.Predmet.SudioniciListNaziv>
  <DomainObject.Predmet.SudioniciListAdressOIB>
    <izvorni_sadrzaj>
      <item>Pannon Barter Trade j.d.o.o. za trgovinu i usluge, OIB 51318195170, Kutjevačka 3,10000 Zagreb</item>
      <item>FINA Regionalni centar Zagreb, OIB 85821130368, Trg svibanjskih žrtava 1995. br. 1,10000 Zagreb</item>
      <item>Jozsef Gabor Szabo, OIB 03553406959, Aradi utca 18,Nagyatad</item>
    </izvorni_sadrzaj>
    <derivirana_varijabla naziv="DomainObject.Predmet.SudioniciListAdressOIB_1">
      <item>Pannon Barter Trade j.d.o.o. za trgovinu i usluge, OIB 51318195170, Kutjevačka 3,10000 Zagreb</item>
      <item>FINA Regionalni centar Zagreb, OIB 85821130368, Trg svibanjskih žrtava 1995. br. 1,10000 Zagreb</item>
      <item>Jozsef Gabor Szabo, OIB 03553406959, Aradi utca 18,Nagyatad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51318195170</item>
      <item>, OIB 85821130368</item>
      <item>, OIB 03553406959</item>
    </izvorni_sadrzaj>
    <derivirana_varijabla naziv="DomainObject.Predmet.SudioniciListNazivOIB_1">
      <item>, OIB 51318195170</item>
      <item>, OIB 85821130368</item>
      <item>, OIB 03553406959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C88754-D3A3-4B8F-A5B0-4E9C2B4220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183</properties:Words>
  <properties:Characters>983</properties:Characters>
  <properties:Lines>49</properties:Lines>
  <properties:Paragraphs>15</properties:Paragraphs>
  <properties:TotalTime>19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Ovrv-805/04-4</vt:lpstr>
      <vt:lpstr>                                                                                                   Ovrv-805/04-4</vt:lpstr>
    </vt:vector>
  </properties:TitlesOfParts>
  <properties:LinksUpToDate>false</properties:LinksUpToDate>
  <properties:CharactersWithSpaces>1546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2017-02-20T10:11:00Z</dcterms:created>
  <dc:creator>RH - TDU</dc:creator>
  <cp:lastModifiedBy>Miroslav Lovreković</cp:lastModifiedBy>
  <cp:lastPrinted>2017-02-20T10:25:00Z</cp:lastPrinted>
  <dcterms:modified xmlns:xsi="http://www.w3.org/2001/XMLSchema-instance" xsi:type="dcterms:W3CDTF">2017-02-20T11:14:00Z</dcterms:modified>
  <cp:revision>7</cp:revision>
  <dc:title>Ovrv-805/04-4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