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d0e4" w14:paraId="bedd0e4" w:rsidRDefault="00EA05DA" w:rsidP="00EA05DA" w:rsidR="00EA05DA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5DA" w:rsidP="00EA05DA" w:rsidR="00EA05DA">
      <w:r>
        <w:rPr>
          <w:rFonts w:eastAsia="MS Mincho"/>
          <w:szCs w:val="24"/>
        </w:rPr>
        <w:t>REPUBLIKA HRVATSKA</w:t>
      </w:r>
    </w:p>
    <w:p w:rsidRDefault="00EA05DA" w:rsidP="00EA05DA" w:rsidR="00EA05DA">
      <w:r>
        <w:rPr>
          <w:rFonts w:eastAsia="MS Mincho"/>
          <w:szCs w:val="24"/>
        </w:rPr>
        <w:t>TRGOVAČKI SUD U RIJECI</w:t>
      </w:r>
    </w:p>
    <w:p w:rsidRDefault="00EA05DA" w:rsidP="00EA05DA" w:rsidR="00EA05D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32535" w:rsidP="008D4CC4" w:rsidR="00732535" w:rsidRPr="00295920">
      <w:pPr>
        <w:rPr>
          <w:bCs/>
          <w:szCs w:val="24"/>
          <w:lang w:val="hr-HR"/>
        </w:rPr>
      </w:pPr>
    </w:p>
    <w:p w:rsidRDefault="00732535" w:rsidP="008D4CC4" w:rsidR="00732535" w:rsidRPr="00295920">
      <w:pPr>
        <w:rPr>
          <w:bCs/>
          <w:szCs w:val="24"/>
          <w:lang w:val="hr-HR"/>
        </w:rPr>
      </w:pPr>
    </w:p>
    <w:p w:rsidRDefault="007950D9" w:rsidP="00EA05DA" w:rsidR="007950D9" w:rsidRPr="00295920">
      <w:pPr>
        <w:rPr>
          <w:bCs/>
          <w:szCs w:val="24"/>
          <w:lang w:val="hr-HR"/>
        </w:rPr>
      </w:pPr>
    </w:p>
    <w:p w:rsidRDefault="008F6855" w:rsidP="00923293" w:rsidR="008F6855" w:rsidRPr="0029592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95920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29592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9592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295920" w:rsidP="00923293" w:rsidR="00295920" w:rsidRPr="0029592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295920">
      <w:pPr>
        <w:jc w:val="center"/>
        <w:rPr>
          <w:szCs w:val="24"/>
          <w:lang w:val="hr-HR"/>
        </w:rPr>
      </w:pPr>
      <w:r w:rsidRPr="00295920">
        <w:rPr>
          <w:szCs w:val="24"/>
          <w:lang w:val="hr-HR"/>
        </w:rPr>
        <w:t>R J E Š E N J E</w:t>
      </w:r>
    </w:p>
    <w:p w:rsidRDefault="008A0459" w:rsidP="0093212F" w:rsidR="008A0459" w:rsidRPr="00295920">
      <w:pPr>
        <w:jc w:val="center"/>
        <w:rPr>
          <w:szCs w:val="24"/>
          <w:lang w:val="hr-HR"/>
        </w:rPr>
      </w:pPr>
    </w:p>
    <w:p w:rsidRDefault="00AC08FE" w:rsidP="0093212F" w:rsidR="00AC08FE" w:rsidRPr="00295920">
      <w:pPr>
        <w:jc w:val="center"/>
        <w:rPr>
          <w:szCs w:val="24"/>
          <w:lang w:val="hr-HR"/>
        </w:rPr>
      </w:pPr>
    </w:p>
    <w:p w:rsidRDefault="00116C59" w:rsidP="006C0005" w:rsidR="00AC08FE" w:rsidRPr="00295920">
      <w:pPr>
        <w:ind w:firstLine="720"/>
        <w:jc w:val="both"/>
        <w:rPr>
          <w:lang w:val="hr-HR"/>
        </w:rPr>
      </w:pPr>
      <w:r w:rsidRPr="00295920">
        <w:rPr>
          <w:bCs/>
          <w:lang w:val="hr-HR"/>
        </w:rPr>
        <w:t xml:space="preserve">Trgovački sud u Rijeci, po </w:t>
      </w:r>
      <w:r w:rsidR="00494FB9" w:rsidRPr="00295920">
        <w:rPr>
          <w:bCs/>
          <w:lang w:val="hr-HR"/>
        </w:rPr>
        <w:t xml:space="preserve">stečajnom </w:t>
      </w:r>
      <w:r w:rsidRPr="00295920">
        <w:rPr>
          <w:bCs/>
          <w:lang w:val="hr-HR"/>
        </w:rPr>
        <w:t xml:space="preserve">sucu Liljani Ugrin, </w:t>
      </w:r>
      <w:r w:rsidR="00494FB9" w:rsidRPr="00295920">
        <w:rPr>
          <w:bCs/>
          <w:lang w:val="hr-HR"/>
        </w:rPr>
        <w:t>odl</w:t>
      </w:r>
      <w:r w:rsidRPr="00295920">
        <w:rPr>
          <w:bCs/>
          <w:lang w:val="hr-HR"/>
        </w:rPr>
        <w:t xml:space="preserve">učujući o prijedlogu FINANCIJSKE AGENCIJE </w:t>
      </w:r>
      <w:r w:rsidRPr="00295920">
        <w:rPr>
          <w:lang w:val="hr-HR"/>
        </w:rPr>
        <w:t xml:space="preserve">za otvaranje stečajnog postupka nad dužnikom </w:t>
      </w:r>
      <w:r w:rsidR="004037E7" w:rsidRPr="00295920">
        <w:rPr>
          <w:lang w:val="hr-HR"/>
        </w:rPr>
        <w:t>NEVEX trgovina, ugostiteljstvo, prijevoz društvo s ograničenom odgovornošću Banjole, Dvorine 64 ( MBS 040011180 – OIB 39101443042 )</w:t>
      </w:r>
      <w:r w:rsidR="008F6855" w:rsidRPr="00295920">
        <w:rPr>
          <w:lang w:val="hr-HR"/>
        </w:rPr>
        <w:t xml:space="preserve"> </w:t>
      </w:r>
      <w:r w:rsidR="00A90A90" w:rsidRPr="00295920">
        <w:rPr>
          <w:szCs w:val="24"/>
          <w:lang w:val="hr-HR"/>
        </w:rPr>
        <w:t xml:space="preserve">dana </w:t>
      </w:r>
      <w:r w:rsidR="00295920">
        <w:rPr>
          <w:szCs w:val="24"/>
          <w:lang w:val="hr-HR"/>
        </w:rPr>
        <w:t>9</w:t>
      </w:r>
      <w:r w:rsidR="004455DB" w:rsidRPr="00295920">
        <w:rPr>
          <w:lang w:val="hr-HR"/>
        </w:rPr>
        <w:t xml:space="preserve">. </w:t>
      </w:r>
      <w:r w:rsidR="00494FB9" w:rsidRPr="00295920">
        <w:rPr>
          <w:lang w:val="hr-HR"/>
        </w:rPr>
        <w:t xml:space="preserve">rujna </w:t>
      </w:r>
      <w:r w:rsidR="00963287" w:rsidRPr="00295920">
        <w:rPr>
          <w:lang w:val="hr-HR"/>
        </w:rPr>
        <w:t>201</w:t>
      </w:r>
      <w:r w:rsidR="00494FB9" w:rsidRPr="00295920">
        <w:rPr>
          <w:lang w:val="hr-HR"/>
        </w:rPr>
        <w:t>5</w:t>
      </w:r>
      <w:r w:rsidR="00AC08FE" w:rsidRPr="00295920">
        <w:rPr>
          <w:lang w:val="hr-HR"/>
        </w:rPr>
        <w:t xml:space="preserve">. </w:t>
      </w:r>
    </w:p>
    <w:p w:rsidRDefault="000F1062" w:rsidP="00A90A90" w:rsidR="000F1062" w:rsidRPr="00295920">
      <w:pPr>
        <w:ind w:firstLine="720"/>
        <w:jc w:val="both"/>
        <w:rPr>
          <w:lang w:val="hr-HR"/>
        </w:rPr>
      </w:pPr>
    </w:p>
    <w:p w:rsidRDefault="00732535" w:rsidP="00732535" w:rsidR="00732535" w:rsidRPr="00295920">
      <w:pPr>
        <w:jc w:val="both"/>
        <w:rPr>
          <w:lang w:val="hr-HR"/>
        </w:rPr>
      </w:pPr>
    </w:p>
    <w:p w:rsidRDefault="00826CBE" w:rsidP="00AF5E6A" w:rsidR="00826CBE" w:rsidRPr="00295920">
      <w:pPr>
        <w:jc w:val="center"/>
        <w:rPr>
          <w:rFonts w:eastAsia="MS Mincho"/>
          <w:szCs w:val="24"/>
          <w:lang w:val="hr-HR"/>
        </w:rPr>
      </w:pPr>
      <w:r w:rsidRPr="00295920">
        <w:rPr>
          <w:rFonts w:eastAsia="MS Mincho"/>
          <w:szCs w:val="24"/>
          <w:lang w:val="hr-HR"/>
        </w:rPr>
        <w:t>r i j e š i o</w:t>
      </w:r>
      <w:r w:rsidR="004C7FE7" w:rsidRPr="00295920">
        <w:rPr>
          <w:rFonts w:eastAsia="MS Mincho"/>
          <w:szCs w:val="24"/>
          <w:lang w:val="hr-HR"/>
        </w:rPr>
        <w:t xml:space="preserve"> </w:t>
      </w:r>
      <w:r w:rsidRPr="00295920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295920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295920">
      <w:pPr>
        <w:jc w:val="both"/>
        <w:rPr>
          <w:rFonts w:eastAsia="MS Mincho"/>
          <w:szCs w:val="24"/>
          <w:lang w:val="hr-HR"/>
        </w:rPr>
      </w:pPr>
      <w:r w:rsidRPr="00295920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295920">
      <w:pPr>
        <w:jc w:val="both"/>
        <w:rPr>
          <w:lang w:val="hr-HR"/>
        </w:rPr>
      </w:pPr>
      <w:r w:rsidRPr="00295920">
        <w:rPr>
          <w:rFonts w:eastAsia="MS Mincho"/>
          <w:lang w:val="hr-HR"/>
        </w:rPr>
        <w:t xml:space="preserve">I. </w:t>
      </w:r>
      <w:r w:rsidRPr="00295920">
        <w:rPr>
          <w:rFonts w:eastAsia="MS Mincho"/>
          <w:lang w:val="hr-HR"/>
        </w:rPr>
        <w:tab/>
      </w:r>
      <w:r w:rsidRPr="00295920">
        <w:rPr>
          <w:lang w:val="hr-HR"/>
        </w:rPr>
        <w:t xml:space="preserve">O t v a r a   s e  stečajni postupak nad </w:t>
      </w:r>
      <w:r w:rsidR="00295920">
        <w:rPr>
          <w:lang w:val="hr-HR"/>
        </w:rPr>
        <w:t>dužnikom</w:t>
      </w:r>
      <w:r w:rsidR="00963287" w:rsidRPr="00295920">
        <w:rPr>
          <w:lang w:val="hr-HR"/>
        </w:rPr>
        <w:t xml:space="preserve"> </w:t>
      </w:r>
      <w:r w:rsidR="004037E7" w:rsidRPr="00295920">
        <w:rPr>
          <w:lang w:val="hr-HR"/>
        </w:rPr>
        <w:t>NEVEX trgovina, ugostiteljstvo, prijevoz društvo s ograničenom odgovornošću Banjole, Dvorine 64 ( MBS 040011180 – OIB 39101443042 )</w:t>
      </w:r>
      <w:r w:rsidR="008E11DA" w:rsidRPr="00295920">
        <w:rPr>
          <w:szCs w:val="24"/>
          <w:lang w:val="hr-HR"/>
        </w:rPr>
        <w:t>.</w:t>
      </w:r>
    </w:p>
    <w:p w:rsidRDefault="008E11DA" w:rsidP="000F1062" w:rsidR="008E11DA" w:rsidRPr="00295920">
      <w:pPr>
        <w:jc w:val="both"/>
        <w:rPr>
          <w:rFonts w:eastAsia="MS Mincho"/>
          <w:lang w:val="hr-HR"/>
        </w:rPr>
      </w:pPr>
    </w:p>
    <w:p w:rsidRDefault="00315D7F" w:rsidP="00116C59" w:rsidR="00D7739C" w:rsidRPr="00295920">
      <w:pPr>
        <w:jc w:val="both"/>
        <w:rPr>
          <w:lang w:val="hr-HR"/>
        </w:rPr>
      </w:pPr>
      <w:r w:rsidRPr="00295920">
        <w:rPr>
          <w:rFonts w:eastAsia="MS Mincho"/>
          <w:lang w:val="hr-HR"/>
        </w:rPr>
        <w:t>II.</w:t>
      </w:r>
      <w:r w:rsidRPr="00295920">
        <w:rPr>
          <w:rFonts w:eastAsia="MS Mincho"/>
          <w:lang w:val="hr-HR"/>
        </w:rPr>
        <w:tab/>
        <w:t xml:space="preserve">Za stečajnog upravitelja imenuje se </w:t>
      </w:r>
      <w:r w:rsidR="004037E7" w:rsidRPr="00295920">
        <w:rPr>
          <w:lang w:val="hr-HR"/>
        </w:rPr>
        <w:t>Jasmina Lichtenberg ( OIB: 26338581935 ) iz Pule, Ravenska 8</w:t>
      </w:r>
      <w:r w:rsidR="00966BAE" w:rsidRPr="00295920">
        <w:rPr>
          <w:color w:val="000000"/>
          <w:lang w:val="hr-HR"/>
        </w:rPr>
        <w:t>.</w:t>
      </w:r>
    </w:p>
    <w:p w:rsidRDefault="00D7739C" w:rsidP="00D7739C" w:rsidR="00D7739C" w:rsidRPr="00295920">
      <w:pPr>
        <w:jc w:val="both"/>
        <w:rPr>
          <w:szCs w:val="24"/>
          <w:lang w:val="hr-HR"/>
        </w:rPr>
      </w:pPr>
    </w:p>
    <w:p w:rsidRDefault="00315D7F" w:rsidP="00D7739C" w:rsidR="00826CBE" w:rsidRPr="00295920">
      <w:pPr>
        <w:jc w:val="both"/>
        <w:rPr>
          <w:szCs w:val="24"/>
          <w:lang w:val="hr-HR"/>
        </w:rPr>
      </w:pPr>
      <w:r w:rsidRPr="00295920">
        <w:rPr>
          <w:szCs w:val="24"/>
          <w:lang w:val="hr-HR"/>
        </w:rPr>
        <w:t>I</w:t>
      </w:r>
      <w:r w:rsidR="00826CBE" w:rsidRPr="00295920">
        <w:rPr>
          <w:szCs w:val="24"/>
          <w:lang w:val="hr-HR"/>
        </w:rPr>
        <w:t xml:space="preserve">II. </w:t>
      </w:r>
      <w:r w:rsidR="00826CBE" w:rsidRPr="00295920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295920">
      <w:pPr>
        <w:jc w:val="both"/>
        <w:rPr>
          <w:szCs w:val="24"/>
          <w:lang w:val="hr-HR"/>
        </w:rPr>
      </w:pPr>
    </w:p>
    <w:p w:rsidRDefault="00826CBE" w:rsidP="006C0005" w:rsidR="002867C1" w:rsidRPr="00295920">
      <w:pPr>
        <w:jc w:val="both"/>
        <w:rPr>
          <w:lang w:val="hr-HR"/>
        </w:rPr>
      </w:pPr>
      <w:r w:rsidRPr="00295920">
        <w:rPr>
          <w:lang w:val="hr-HR"/>
        </w:rPr>
        <w:t>I</w:t>
      </w:r>
      <w:r w:rsidR="00315D7F" w:rsidRPr="00295920">
        <w:rPr>
          <w:lang w:val="hr-HR"/>
        </w:rPr>
        <w:t>V</w:t>
      </w:r>
      <w:r w:rsidRPr="00295920">
        <w:rPr>
          <w:lang w:val="hr-HR"/>
        </w:rPr>
        <w:t>.</w:t>
      </w:r>
      <w:r w:rsidRPr="00295920">
        <w:rPr>
          <w:lang w:val="hr-HR"/>
        </w:rPr>
        <w:tab/>
        <w:t xml:space="preserve">Z a k l j u č u j e   s e stečajni postupak nad </w:t>
      </w:r>
      <w:r w:rsidR="00DF388C" w:rsidRPr="00295920">
        <w:rPr>
          <w:lang w:val="hr-HR"/>
        </w:rPr>
        <w:t xml:space="preserve">dužnikom </w:t>
      </w:r>
      <w:r w:rsidR="004037E7" w:rsidRPr="00295920">
        <w:rPr>
          <w:lang w:val="hr-HR"/>
        </w:rPr>
        <w:t>NEVEX trgovina, ugostiteljstvo, prijevoz društvo s ograničenom odgovornošću Banjole, Dvorine 64 ( MBS 040011180 – OIB 39101443042 )</w:t>
      </w:r>
      <w:r w:rsidR="008E11DA" w:rsidRPr="00295920">
        <w:rPr>
          <w:szCs w:val="24"/>
          <w:lang w:val="hr-HR"/>
        </w:rPr>
        <w:t>.</w:t>
      </w:r>
    </w:p>
    <w:p w:rsidRDefault="002867C1" w:rsidP="00966BAE" w:rsidR="002867C1" w:rsidRPr="00295920">
      <w:pPr>
        <w:jc w:val="both"/>
        <w:rPr>
          <w:lang w:val="hr-HR"/>
        </w:rPr>
      </w:pPr>
    </w:p>
    <w:p w:rsidRDefault="00826CBE" w:rsidP="006C3DE1" w:rsidR="009630F0" w:rsidRPr="00295920">
      <w:pPr>
        <w:jc w:val="both"/>
        <w:rPr>
          <w:lang w:val="hr-HR"/>
        </w:rPr>
      </w:pPr>
      <w:r w:rsidRPr="00295920">
        <w:rPr>
          <w:szCs w:val="24"/>
          <w:lang w:val="hr-HR"/>
        </w:rPr>
        <w:t>V.</w:t>
      </w:r>
      <w:r w:rsidRPr="00295920">
        <w:rPr>
          <w:szCs w:val="24"/>
          <w:lang w:val="hr-HR"/>
        </w:rPr>
        <w:tab/>
        <w:t xml:space="preserve">Ovo rješenje će se objaviti </w:t>
      </w:r>
      <w:r w:rsidR="00494FB9" w:rsidRPr="00295920">
        <w:rPr>
          <w:lang w:val="hr-HR"/>
        </w:rPr>
        <w:t>na mrežnoj stranici e-oglasne ploče suda</w:t>
      </w:r>
      <w:r w:rsidR="009630F0" w:rsidRPr="00295920">
        <w:rPr>
          <w:lang w:val="hr-HR"/>
        </w:rPr>
        <w:t>.</w:t>
      </w:r>
    </w:p>
    <w:p w:rsidRDefault="009630F0" w:rsidP="006C3DE1" w:rsidR="009630F0" w:rsidRPr="00295920">
      <w:pPr>
        <w:jc w:val="both"/>
        <w:rPr>
          <w:lang w:val="hr-HR"/>
        </w:rPr>
      </w:pPr>
    </w:p>
    <w:p w:rsidRDefault="009630F0" w:rsidP="006C3DE1" w:rsidR="00826CBE" w:rsidRPr="00295920">
      <w:pPr>
        <w:jc w:val="both"/>
        <w:rPr>
          <w:szCs w:val="24"/>
          <w:lang w:val="hr-HR"/>
        </w:rPr>
      </w:pPr>
      <w:r w:rsidRPr="00295920">
        <w:rPr>
          <w:lang w:val="hr-HR"/>
        </w:rPr>
        <w:t>VI.</w:t>
      </w:r>
      <w:r w:rsidRPr="00295920">
        <w:rPr>
          <w:lang w:val="hr-HR"/>
        </w:rPr>
        <w:tab/>
        <w:t xml:space="preserve">Po </w:t>
      </w:r>
      <w:r w:rsidR="002A6F16" w:rsidRPr="00295920">
        <w:rPr>
          <w:szCs w:val="24"/>
          <w:lang w:val="hr-HR"/>
        </w:rPr>
        <w:t xml:space="preserve">pravomoćnosti </w:t>
      </w:r>
      <w:r w:rsidRPr="00295920">
        <w:rPr>
          <w:szCs w:val="24"/>
          <w:lang w:val="hr-HR"/>
        </w:rPr>
        <w:t xml:space="preserve">ovo rješenje će se </w:t>
      </w:r>
      <w:r w:rsidR="00826CBE" w:rsidRPr="00295920">
        <w:rPr>
          <w:szCs w:val="24"/>
          <w:lang w:val="hr-HR"/>
        </w:rPr>
        <w:t>dostav</w:t>
      </w:r>
      <w:r w:rsidR="006C3DE1" w:rsidRPr="00295920">
        <w:rPr>
          <w:szCs w:val="24"/>
          <w:lang w:val="hr-HR"/>
        </w:rPr>
        <w:t>i</w:t>
      </w:r>
      <w:r w:rsidR="002A6F16" w:rsidRPr="00295920">
        <w:rPr>
          <w:szCs w:val="24"/>
          <w:lang w:val="hr-HR"/>
        </w:rPr>
        <w:t xml:space="preserve">ti </w:t>
      </w:r>
      <w:r w:rsidR="00826CBE" w:rsidRPr="00295920">
        <w:rPr>
          <w:szCs w:val="24"/>
          <w:lang w:val="hr-HR"/>
        </w:rPr>
        <w:t>registru ovog suda radi brisanja dužnika</w:t>
      </w:r>
      <w:r w:rsidR="006C3DE1" w:rsidRPr="00295920">
        <w:rPr>
          <w:szCs w:val="24"/>
          <w:lang w:val="hr-HR"/>
        </w:rPr>
        <w:t xml:space="preserve"> iz registra. </w:t>
      </w:r>
      <w:r w:rsidR="00826CBE" w:rsidRPr="00295920">
        <w:rPr>
          <w:szCs w:val="24"/>
          <w:lang w:val="hr-HR"/>
        </w:rPr>
        <w:t xml:space="preserve"> </w:t>
      </w:r>
    </w:p>
    <w:p w:rsidRDefault="00AF5E6A" w:rsidP="008A0459" w:rsidR="00AF5E6A" w:rsidRPr="00295920">
      <w:pPr>
        <w:jc w:val="center"/>
        <w:rPr>
          <w:szCs w:val="24"/>
          <w:lang w:val="hr-HR"/>
        </w:rPr>
      </w:pPr>
    </w:p>
    <w:p w:rsidRDefault="00826CBE" w:rsidP="008A0459" w:rsidR="00826CBE" w:rsidRPr="00295920">
      <w:pPr>
        <w:jc w:val="center"/>
        <w:rPr>
          <w:szCs w:val="24"/>
          <w:lang w:val="hr-HR"/>
        </w:rPr>
      </w:pPr>
      <w:r w:rsidRPr="00295920">
        <w:rPr>
          <w:szCs w:val="24"/>
          <w:lang w:val="hr-HR"/>
        </w:rPr>
        <w:t>Obrazloženje</w:t>
      </w:r>
    </w:p>
    <w:p w:rsidRDefault="00A12ABE" w:rsidP="008A0459" w:rsidR="00A12ABE" w:rsidRPr="00295920">
      <w:pPr>
        <w:jc w:val="center"/>
        <w:rPr>
          <w:szCs w:val="24"/>
          <w:lang w:val="hr-HR"/>
        </w:rPr>
      </w:pPr>
    </w:p>
    <w:p w:rsidRDefault="00952624" w:rsidP="008A0459" w:rsidR="00952624" w:rsidRPr="00295920">
      <w:pPr>
        <w:jc w:val="both"/>
        <w:rPr>
          <w:szCs w:val="24"/>
          <w:lang w:val="hr-HR"/>
        </w:rPr>
      </w:pPr>
    </w:p>
    <w:p w:rsidRDefault="006C0005" w:rsidP="00116C59" w:rsidR="006C0005" w:rsidRPr="00295920">
      <w:pPr>
        <w:ind w:firstLine="720"/>
        <w:jc w:val="both"/>
        <w:rPr>
          <w:lang w:val="hr-HR"/>
        </w:rPr>
      </w:pPr>
      <w:r w:rsidRPr="00295920">
        <w:rPr>
          <w:szCs w:val="24"/>
          <w:lang w:val="hr-HR"/>
        </w:rPr>
        <w:t xml:space="preserve">Prijedlog za otvaranje stečaja nad </w:t>
      </w:r>
      <w:r w:rsidR="008F6855" w:rsidRPr="00295920">
        <w:rPr>
          <w:szCs w:val="24"/>
          <w:lang w:val="hr-HR"/>
        </w:rPr>
        <w:t xml:space="preserve">dužnikom </w:t>
      </w:r>
      <w:r w:rsidR="004037E7" w:rsidRPr="00295920">
        <w:rPr>
          <w:lang w:val="hr-HR"/>
        </w:rPr>
        <w:t xml:space="preserve">NEVEX d.o.o. Banjole, Dvorine 64 </w:t>
      </w:r>
      <w:r w:rsidR="00962C63" w:rsidRPr="00295920">
        <w:rPr>
          <w:szCs w:val="24"/>
          <w:lang w:val="hr-HR"/>
        </w:rPr>
        <w:t xml:space="preserve"> </w:t>
      </w:r>
      <w:r w:rsidRPr="00295920">
        <w:rPr>
          <w:szCs w:val="24"/>
          <w:lang w:val="hr-HR"/>
        </w:rPr>
        <w:t xml:space="preserve">podnijela je ovom sudu </w:t>
      </w:r>
      <w:r w:rsidR="00A5402A" w:rsidRPr="00295920">
        <w:rPr>
          <w:bCs/>
          <w:lang w:val="hr-HR"/>
        </w:rPr>
        <w:t>Financijska agencija</w:t>
      </w:r>
      <w:r w:rsidRPr="00295920">
        <w:rPr>
          <w:szCs w:val="24"/>
          <w:lang w:val="hr-HR"/>
        </w:rPr>
        <w:t>, pozivajući se na odredbu članka 49. stavak 2. Zakona o financijskom poslovanju i predstečajnoj nagodbi („Narodne novine“ 108/12</w:t>
      </w:r>
      <w:r w:rsidR="00B827F5" w:rsidRPr="00295920">
        <w:rPr>
          <w:szCs w:val="24"/>
          <w:lang w:val="hr-HR"/>
        </w:rPr>
        <w:t xml:space="preserve">, </w:t>
      </w:r>
      <w:r w:rsidRPr="00295920">
        <w:rPr>
          <w:szCs w:val="24"/>
          <w:lang w:val="hr-HR"/>
        </w:rPr>
        <w:lastRenderedPageBreak/>
        <w:t>144/12</w:t>
      </w:r>
      <w:r w:rsidR="00B827F5" w:rsidRPr="00295920">
        <w:rPr>
          <w:szCs w:val="24"/>
          <w:lang w:val="hr-HR"/>
        </w:rPr>
        <w:t>, 83/13 i 112/13</w:t>
      </w:r>
      <w:r w:rsidRPr="00295920">
        <w:rPr>
          <w:szCs w:val="24"/>
          <w:lang w:val="hr-HR"/>
        </w:rPr>
        <w:t xml:space="preserve"> ), uz obrazloženje da je donijela rješenje o odbacivanju predstečajne nagodbe, </w:t>
      </w:r>
      <w:r w:rsidR="00116C59" w:rsidRPr="00295920">
        <w:rPr>
          <w:szCs w:val="24"/>
          <w:lang w:val="hr-HR"/>
        </w:rPr>
        <w:t>te</w:t>
      </w:r>
      <w:r w:rsidRPr="00295920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295920">
      <w:pPr>
        <w:ind w:firstLine="720"/>
        <w:jc w:val="both"/>
        <w:rPr>
          <w:lang w:val="hr-HR"/>
        </w:rPr>
      </w:pPr>
    </w:p>
    <w:p w:rsidRDefault="00295920" w:rsidP="008E11DA" w:rsidR="00A77792" w:rsidRPr="00295920">
      <w:pPr>
        <w:ind w:firstLine="720"/>
        <w:jc w:val="both"/>
        <w:rPr>
          <w:lang w:val="hr-HR"/>
        </w:rPr>
      </w:pPr>
      <w:r>
        <w:rPr>
          <w:lang w:val="hr-HR"/>
        </w:rPr>
        <w:t>Kako je temeljem odredbe</w:t>
      </w:r>
      <w:r w:rsidR="006C0005" w:rsidRPr="00295920">
        <w:rPr>
          <w:lang w:val="hr-HR"/>
        </w:rPr>
        <w:t xml:space="preserve"> članka 42. stavak 1. Stečajnog zakona ( „Narodne novine“ broj 44/96, 29/99, 129/00, 123/03, 82/06, 116/10, 25/12 i 133/12, u daljnjem tekstu SZ ),  kojim je pro</w:t>
      </w:r>
      <w:r>
        <w:rPr>
          <w:lang w:val="hr-HR"/>
        </w:rPr>
        <w:t>pisano da na temelju prijedloga</w:t>
      </w:r>
      <w:r w:rsidR="006C0005" w:rsidRPr="00295920">
        <w:rPr>
          <w:lang w:val="hr-HR"/>
        </w:rPr>
        <w:t xml:space="preserve"> za otvaranje stečajnoga postupka stečajni sudac donosi rješenje o pokretanju postupka radi utvrđivanja uvjeta za otvaranje stečajnoga postupka ( prethodni postupak ), protiv kojega nije dopuštena posebna žalba ili ta</w:t>
      </w:r>
      <w:r>
        <w:rPr>
          <w:lang w:val="hr-HR"/>
        </w:rPr>
        <w:t>j prijedlog odbacuje rješenjem,</w:t>
      </w:r>
      <w:r w:rsidR="006C0005" w:rsidRPr="00295920">
        <w:rPr>
          <w:lang w:val="hr-HR"/>
        </w:rPr>
        <w:t xml:space="preserve"> pa kako je </w:t>
      </w:r>
      <w:r w:rsidR="006C0005" w:rsidRPr="00295920">
        <w:rPr>
          <w:szCs w:val="24"/>
          <w:lang w:val="hr-HR"/>
        </w:rPr>
        <w:t>utvrđeno da su ispunjeni uvjeti za otvaranje prethodnog postupka, ovosu</w:t>
      </w:r>
      <w:r w:rsidR="002D73AD" w:rsidRPr="00295920">
        <w:rPr>
          <w:szCs w:val="24"/>
          <w:lang w:val="hr-HR"/>
        </w:rPr>
        <w:t>d</w:t>
      </w:r>
      <w:r w:rsidR="008F6855" w:rsidRPr="00295920">
        <w:rPr>
          <w:szCs w:val="24"/>
          <w:lang w:val="hr-HR"/>
        </w:rPr>
        <w:t>nim rješenjem posl. br. 7 St-</w:t>
      </w:r>
      <w:r w:rsidR="00FA3841" w:rsidRPr="00295920">
        <w:rPr>
          <w:szCs w:val="24"/>
          <w:lang w:val="hr-HR"/>
        </w:rPr>
        <w:t>5</w:t>
      </w:r>
      <w:r w:rsidR="004037E7" w:rsidRPr="00295920">
        <w:rPr>
          <w:szCs w:val="24"/>
          <w:lang w:val="hr-HR"/>
        </w:rPr>
        <w:t>59</w:t>
      </w:r>
      <w:r w:rsidR="006C0005" w:rsidRPr="00295920">
        <w:rPr>
          <w:szCs w:val="24"/>
          <w:lang w:val="hr-HR"/>
        </w:rPr>
        <w:t>/1</w:t>
      </w:r>
      <w:r w:rsidR="00494FB9" w:rsidRPr="00295920">
        <w:rPr>
          <w:szCs w:val="24"/>
          <w:lang w:val="hr-HR"/>
        </w:rPr>
        <w:t>3</w:t>
      </w:r>
      <w:r w:rsidR="008F6855" w:rsidRPr="00295920">
        <w:rPr>
          <w:szCs w:val="24"/>
          <w:lang w:val="hr-HR"/>
        </w:rPr>
        <w:t>-2</w:t>
      </w:r>
      <w:r w:rsidR="006C0005" w:rsidRPr="00295920">
        <w:rPr>
          <w:szCs w:val="24"/>
          <w:lang w:val="hr-HR"/>
        </w:rPr>
        <w:t xml:space="preserve"> od </w:t>
      </w:r>
      <w:r w:rsidR="00FA3841" w:rsidRPr="00295920">
        <w:rPr>
          <w:szCs w:val="24"/>
          <w:lang w:val="hr-HR"/>
        </w:rPr>
        <w:t xml:space="preserve">5. studenog </w:t>
      </w:r>
      <w:r w:rsidR="00494FB9" w:rsidRPr="00295920">
        <w:rPr>
          <w:szCs w:val="24"/>
          <w:lang w:val="hr-HR"/>
        </w:rPr>
        <w:t>2</w:t>
      </w:r>
      <w:r w:rsidR="006C0005" w:rsidRPr="00295920">
        <w:rPr>
          <w:szCs w:val="24"/>
          <w:lang w:val="hr-HR"/>
        </w:rPr>
        <w:t>01</w:t>
      </w:r>
      <w:r w:rsidR="00494FB9" w:rsidRPr="00295920">
        <w:rPr>
          <w:szCs w:val="24"/>
          <w:lang w:val="hr-HR"/>
        </w:rPr>
        <w:t>3</w:t>
      </w:r>
      <w:r w:rsidR="006C0005" w:rsidRPr="00295920">
        <w:rPr>
          <w:szCs w:val="24"/>
          <w:lang w:val="hr-HR"/>
        </w:rPr>
        <w:t>.</w:t>
      </w:r>
      <w:r w:rsidR="00B147FD" w:rsidRPr="00295920">
        <w:rPr>
          <w:lang w:val="hr-HR"/>
        </w:rPr>
        <w:t xml:space="preserve"> </w:t>
      </w:r>
      <w:r w:rsidR="00A77792" w:rsidRPr="00295920">
        <w:rPr>
          <w:lang w:val="hr-HR"/>
        </w:rPr>
        <w:t xml:space="preserve">pokrenut </w:t>
      </w:r>
      <w:r w:rsidR="001C7070" w:rsidRPr="00295920">
        <w:rPr>
          <w:lang w:val="hr-HR"/>
        </w:rPr>
        <w:t xml:space="preserve">je </w:t>
      </w:r>
      <w:r w:rsidR="00A77792" w:rsidRPr="00295920">
        <w:rPr>
          <w:lang w:val="hr-HR"/>
        </w:rPr>
        <w:t>postupak radi utvrđivanja uvjeta za otvaranje stečajnoga postupka (prethodni postupak ).</w:t>
      </w:r>
    </w:p>
    <w:p w:rsidRDefault="00A77792" w:rsidP="00A77792" w:rsidR="00A77792" w:rsidRPr="00295920">
      <w:pPr>
        <w:ind w:firstLine="720"/>
        <w:jc w:val="both"/>
        <w:rPr>
          <w:lang w:val="hr-HR"/>
        </w:rPr>
      </w:pPr>
    </w:p>
    <w:p w:rsidRDefault="00893E61" w:rsidP="006C3DE1" w:rsidR="0088429A" w:rsidRPr="00295920">
      <w:pPr>
        <w:ind w:firstLine="720"/>
        <w:jc w:val="both"/>
        <w:rPr>
          <w:szCs w:val="24"/>
          <w:lang w:val="hr-HR"/>
        </w:rPr>
      </w:pPr>
      <w:r w:rsidRPr="00295920">
        <w:rPr>
          <w:lang w:val="hr-HR"/>
        </w:rPr>
        <w:t xml:space="preserve">Istim </w:t>
      </w:r>
      <w:r w:rsidR="003D0477" w:rsidRPr="00295920">
        <w:rPr>
          <w:lang w:val="hr-HR"/>
        </w:rPr>
        <w:t xml:space="preserve">rješenjem </w:t>
      </w:r>
      <w:r w:rsidR="00826CBE" w:rsidRPr="00295920">
        <w:rPr>
          <w:szCs w:val="24"/>
          <w:lang w:val="hr-HR"/>
        </w:rPr>
        <w:t xml:space="preserve">određeno </w:t>
      </w:r>
      <w:r w:rsidR="00295920">
        <w:rPr>
          <w:szCs w:val="24"/>
          <w:lang w:val="hr-HR"/>
        </w:rPr>
        <w:t xml:space="preserve">je </w:t>
      </w:r>
      <w:r w:rsidR="00826CBE" w:rsidRPr="00295920">
        <w:rPr>
          <w:szCs w:val="24"/>
          <w:lang w:val="hr-HR"/>
        </w:rPr>
        <w:t>ročište</w:t>
      </w:r>
      <w:r w:rsidR="008A0459" w:rsidRPr="00295920">
        <w:rPr>
          <w:szCs w:val="24"/>
          <w:lang w:val="hr-HR"/>
        </w:rPr>
        <w:t xml:space="preserve"> </w:t>
      </w:r>
      <w:r w:rsidR="00826CBE" w:rsidRPr="00295920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295920">
        <w:rPr>
          <w:szCs w:val="24"/>
          <w:lang w:val="hr-HR"/>
        </w:rPr>
        <w:t xml:space="preserve">predlagatelj, </w:t>
      </w:r>
      <w:r w:rsidR="001077AC" w:rsidRPr="00295920">
        <w:rPr>
          <w:lang w:val="hr-HR"/>
        </w:rPr>
        <w:t>zastupni</w:t>
      </w:r>
      <w:r w:rsidR="00732535" w:rsidRPr="00295920">
        <w:rPr>
          <w:lang w:val="hr-HR"/>
        </w:rPr>
        <w:t xml:space="preserve">k </w:t>
      </w:r>
      <w:r w:rsidR="001077AC" w:rsidRPr="00295920">
        <w:rPr>
          <w:lang w:val="hr-HR"/>
        </w:rPr>
        <w:t>dužnika po zakonu</w:t>
      </w:r>
      <w:r w:rsidR="00B827F5" w:rsidRPr="00295920">
        <w:rPr>
          <w:lang w:val="hr-HR"/>
        </w:rPr>
        <w:t xml:space="preserve"> i</w:t>
      </w:r>
      <w:r w:rsidR="00966BAE" w:rsidRPr="00295920">
        <w:rPr>
          <w:lang w:val="hr-HR"/>
        </w:rPr>
        <w:t xml:space="preserve"> </w:t>
      </w:r>
      <w:r w:rsidR="0088429A" w:rsidRPr="00295920">
        <w:rPr>
          <w:szCs w:val="24"/>
          <w:lang w:val="hr-HR"/>
        </w:rPr>
        <w:t>banka koja za dužnika vodi poslove platnog prometa</w:t>
      </w:r>
      <w:r w:rsidR="00B827F5" w:rsidRPr="00295920">
        <w:rPr>
          <w:szCs w:val="24"/>
          <w:lang w:val="hr-HR"/>
        </w:rPr>
        <w:t>.</w:t>
      </w:r>
    </w:p>
    <w:p w:rsidRDefault="0088429A" w:rsidP="002D7F2D" w:rsidR="0088429A" w:rsidRPr="00295920">
      <w:pPr>
        <w:ind w:firstLine="720"/>
        <w:jc w:val="both"/>
        <w:rPr>
          <w:szCs w:val="24"/>
          <w:lang w:val="hr-HR"/>
        </w:rPr>
      </w:pPr>
    </w:p>
    <w:p w:rsidRDefault="0081724D" w:rsidP="00116C59" w:rsidR="00494FB9" w:rsidRPr="00295920">
      <w:pPr>
        <w:ind w:firstLine="720"/>
        <w:jc w:val="both"/>
        <w:rPr>
          <w:lang w:val="hr-HR"/>
        </w:rPr>
      </w:pPr>
      <w:r w:rsidRPr="00295920">
        <w:rPr>
          <w:lang w:val="hr-HR"/>
        </w:rPr>
        <w:t>Na ročišt</w:t>
      </w:r>
      <w:r w:rsidR="004037E7" w:rsidRPr="00295920">
        <w:rPr>
          <w:lang w:val="hr-HR"/>
        </w:rPr>
        <w:t>e</w:t>
      </w:r>
      <w:r w:rsidRPr="00295920">
        <w:rPr>
          <w:lang w:val="hr-HR"/>
        </w:rPr>
        <w:t xml:space="preserve"> radi </w:t>
      </w:r>
      <w:r w:rsidR="00966BAE" w:rsidRPr="00295920">
        <w:rPr>
          <w:lang w:val="hr-HR"/>
        </w:rPr>
        <w:t xml:space="preserve">izjašnjenja o prijedlogu za otvaranje stečaja </w:t>
      </w:r>
      <w:r w:rsidRPr="00295920">
        <w:rPr>
          <w:lang w:val="hr-HR"/>
        </w:rPr>
        <w:t xml:space="preserve">održano </w:t>
      </w:r>
      <w:r w:rsidR="004037E7" w:rsidRPr="00295920">
        <w:rPr>
          <w:lang w:val="hr-HR"/>
        </w:rPr>
        <w:t>6</w:t>
      </w:r>
      <w:r w:rsidR="00494FB9" w:rsidRPr="00295920">
        <w:rPr>
          <w:lang w:val="hr-HR"/>
        </w:rPr>
        <w:t xml:space="preserve">. veljače </w:t>
      </w:r>
      <w:r w:rsidR="00A77792" w:rsidRPr="00295920">
        <w:rPr>
          <w:lang w:val="hr-HR"/>
        </w:rPr>
        <w:t>201</w:t>
      </w:r>
      <w:r w:rsidR="00B827F5" w:rsidRPr="00295920">
        <w:rPr>
          <w:lang w:val="hr-HR"/>
        </w:rPr>
        <w:t>4</w:t>
      </w:r>
      <w:r w:rsidR="00A77792" w:rsidRPr="00295920">
        <w:rPr>
          <w:lang w:val="hr-HR"/>
        </w:rPr>
        <w:t xml:space="preserve">. </w:t>
      </w:r>
      <w:r w:rsidR="004037E7" w:rsidRPr="00295920">
        <w:rPr>
          <w:lang w:val="hr-HR"/>
        </w:rPr>
        <w:t>stranke nisu pristupile iako su poziv uredno primile.</w:t>
      </w:r>
      <w:r w:rsidR="00FA3841" w:rsidRPr="00295920">
        <w:rPr>
          <w:lang w:val="hr-HR"/>
        </w:rPr>
        <w:t xml:space="preserve">  </w:t>
      </w:r>
    </w:p>
    <w:p w:rsidRDefault="00494FB9" w:rsidP="00116C59" w:rsidR="00494FB9" w:rsidRPr="00295920">
      <w:pPr>
        <w:ind w:firstLine="720"/>
        <w:jc w:val="both"/>
        <w:rPr>
          <w:lang w:val="hr-HR"/>
        </w:rPr>
      </w:pPr>
    </w:p>
    <w:p w:rsidRDefault="00494FB9" w:rsidP="00116C59" w:rsidR="00B827F5" w:rsidRPr="00295920">
      <w:pPr>
        <w:ind w:firstLine="720"/>
        <w:jc w:val="both"/>
        <w:rPr>
          <w:lang w:val="hr-HR"/>
        </w:rPr>
      </w:pPr>
      <w:r w:rsidRPr="00295920">
        <w:rPr>
          <w:lang w:val="hr-HR"/>
        </w:rPr>
        <w:t xml:space="preserve">Tijekom daljnjeg </w:t>
      </w:r>
      <w:r w:rsidR="00624C94">
        <w:rPr>
          <w:lang w:val="hr-HR"/>
        </w:rPr>
        <w:t xml:space="preserve">postupka </w:t>
      </w:r>
      <w:r w:rsidR="004037E7" w:rsidRPr="00295920">
        <w:rPr>
          <w:lang w:val="hr-HR"/>
        </w:rPr>
        <w:t xml:space="preserve">na ročištu radi utvrđivanja uvjeta za otvaranje stečajnog postupka održanom dana </w:t>
      </w:r>
      <w:r w:rsidR="00D90EF7">
        <w:rPr>
          <w:lang w:val="hr-HR"/>
        </w:rPr>
        <w:t>18</w:t>
      </w:r>
      <w:r w:rsidR="004037E7" w:rsidRPr="00295920">
        <w:rPr>
          <w:lang w:val="hr-HR"/>
        </w:rPr>
        <w:t xml:space="preserve">. ožujka 2014. </w:t>
      </w:r>
      <w:r w:rsidRPr="00295920">
        <w:rPr>
          <w:lang w:val="hr-HR"/>
        </w:rPr>
        <w:t xml:space="preserve">zastupnik dužnika po zakonu </w:t>
      </w:r>
      <w:r w:rsidR="004037E7" w:rsidRPr="00295920">
        <w:rPr>
          <w:lang w:val="hr-HR"/>
        </w:rPr>
        <w:t xml:space="preserve">je naveo da dužnik nema zaposlenika, time da su prema ranijim zaposlenicima podmirene sve obveze. </w:t>
      </w:r>
    </w:p>
    <w:p w:rsidRDefault="004037E7" w:rsidP="00116C59" w:rsidR="004037E7" w:rsidRPr="00295920">
      <w:pPr>
        <w:ind w:firstLine="720"/>
        <w:jc w:val="both"/>
        <w:rPr>
          <w:lang w:val="hr-HR"/>
        </w:rPr>
      </w:pPr>
    </w:p>
    <w:p w:rsidRDefault="00893E61" w:rsidP="00925726" w:rsidR="003E11E4" w:rsidRPr="00295920">
      <w:pPr>
        <w:ind w:firstLine="720"/>
        <w:jc w:val="both"/>
        <w:rPr>
          <w:lang w:val="hr-HR"/>
        </w:rPr>
      </w:pPr>
      <w:r w:rsidRPr="00295920">
        <w:rPr>
          <w:lang w:val="hr-HR"/>
        </w:rPr>
        <w:t>O</w:t>
      </w:r>
      <w:r w:rsidR="003E11E4" w:rsidRPr="00295920">
        <w:rPr>
          <w:lang w:val="hr-HR"/>
        </w:rPr>
        <w:t xml:space="preserve">dredbom članka 63. stavak 1. </w:t>
      </w:r>
      <w:r w:rsidR="00925726" w:rsidRPr="00295920">
        <w:rPr>
          <w:lang w:val="hr-HR"/>
        </w:rPr>
        <w:t>SZ</w:t>
      </w:r>
      <w:r w:rsidRPr="00295920">
        <w:rPr>
          <w:lang w:val="hr-HR"/>
        </w:rPr>
        <w:t xml:space="preserve"> </w:t>
      </w:r>
      <w:r w:rsidR="003E11E4" w:rsidRPr="00295920">
        <w:rPr>
          <w:lang w:val="hr-HR"/>
        </w:rPr>
        <w:t xml:space="preserve">propisano </w:t>
      </w:r>
      <w:r w:rsidRPr="00295920">
        <w:rPr>
          <w:lang w:val="hr-HR"/>
        </w:rPr>
        <w:t xml:space="preserve">je </w:t>
      </w:r>
      <w:r w:rsidR="003E11E4" w:rsidRPr="00295920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295920">
        <w:rPr>
          <w:lang w:val="hr-HR"/>
        </w:rPr>
        <w:t xml:space="preserve">da će </w:t>
      </w:r>
      <w:r w:rsidR="003E11E4" w:rsidRPr="00295920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295920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295920">
      <w:pPr>
        <w:ind w:firstLine="720"/>
        <w:jc w:val="both"/>
        <w:rPr>
          <w:lang w:val="hr-HR"/>
        </w:rPr>
      </w:pPr>
      <w:r w:rsidRPr="00295920">
        <w:rPr>
          <w:szCs w:val="24"/>
          <w:lang w:val="hr-HR"/>
        </w:rPr>
        <w:t>Stoga</w:t>
      </w:r>
      <w:r w:rsidR="009630F0" w:rsidRPr="00295920">
        <w:rPr>
          <w:szCs w:val="24"/>
          <w:lang w:val="hr-HR"/>
        </w:rPr>
        <w:t xml:space="preserve">, kako </w:t>
      </w:r>
      <w:r w:rsidR="009630F0" w:rsidRPr="00295920">
        <w:rPr>
          <w:lang w:val="hr-HR"/>
        </w:rPr>
        <w:t xml:space="preserve">tijekom prethodnog postupka nije utvrđeno da bi imovina dužnika koja bi ušla u stečajnu masu </w:t>
      </w:r>
      <w:r w:rsidR="00DE6475">
        <w:rPr>
          <w:lang w:val="hr-HR"/>
        </w:rPr>
        <w:t>bila</w:t>
      </w:r>
      <w:r w:rsidR="00D90EF7">
        <w:rPr>
          <w:lang w:val="hr-HR"/>
        </w:rPr>
        <w:t xml:space="preserve"> </w:t>
      </w:r>
      <w:r w:rsidR="009630F0" w:rsidRPr="00295920">
        <w:rPr>
          <w:lang w:val="hr-HR"/>
        </w:rPr>
        <w:t>dovoljna za namirenje troškova stečajnog postupka</w:t>
      </w:r>
      <w:r w:rsidR="009630F0" w:rsidRPr="00295920">
        <w:rPr>
          <w:szCs w:val="24"/>
          <w:lang w:val="hr-HR"/>
        </w:rPr>
        <w:t xml:space="preserve"> </w:t>
      </w:r>
      <w:r w:rsidRPr="00295920">
        <w:rPr>
          <w:szCs w:val="24"/>
          <w:lang w:val="hr-HR"/>
        </w:rPr>
        <w:t>o</w:t>
      </w:r>
      <w:r w:rsidR="00893E61" w:rsidRPr="00295920">
        <w:rPr>
          <w:szCs w:val="24"/>
          <w:lang w:val="hr-HR"/>
        </w:rPr>
        <w:t>vosudnim r</w:t>
      </w:r>
      <w:r w:rsidR="003E11E4" w:rsidRPr="00295920">
        <w:rPr>
          <w:lang w:val="hr-HR"/>
        </w:rPr>
        <w:t xml:space="preserve">ješenjem poslovni broj </w:t>
      </w:r>
      <w:r w:rsidR="00A12828" w:rsidRPr="00295920">
        <w:rPr>
          <w:lang w:val="hr-HR"/>
        </w:rPr>
        <w:t xml:space="preserve">7 </w:t>
      </w:r>
      <w:r w:rsidR="003E11E4" w:rsidRPr="00295920">
        <w:rPr>
          <w:lang w:val="hr-HR"/>
        </w:rPr>
        <w:t>St</w:t>
      </w:r>
      <w:r w:rsidR="00C7696A" w:rsidRPr="00295920">
        <w:rPr>
          <w:lang w:val="hr-HR"/>
        </w:rPr>
        <w:t>-</w:t>
      </w:r>
      <w:r w:rsidR="00FA3841" w:rsidRPr="00295920">
        <w:rPr>
          <w:lang w:val="hr-HR"/>
        </w:rPr>
        <w:t>5</w:t>
      </w:r>
      <w:r w:rsidR="004037E7" w:rsidRPr="00295920">
        <w:rPr>
          <w:lang w:val="hr-HR"/>
        </w:rPr>
        <w:t>59</w:t>
      </w:r>
      <w:r w:rsidR="005E3A2F" w:rsidRPr="00295920">
        <w:rPr>
          <w:lang w:val="hr-HR"/>
        </w:rPr>
        <w:t>/</w:t>
      </w:r>
      <w:r w:rsidR="005B183B" w:rsidRPr="00295920">
        <w:rPr>
          <w:lang w:val="hr-HR"/>
        </w:rPr>
        <w:t>1</w:t>
      </w:r>
      <w:r w:rsidR="008D066D" w:rsidRPr="00295920">
        <w:rPr>
          <w:lang w:val="hr-HR"/>
        </w:rPr>
        <w:t>3</w:t>
      </w:r>
      <w:r w:rsidR="00680D48" w:rsidRPr="00295920">
        <w:rPr>
          <w:lang w:val="hr-HR"/>
        </w:rPr>
        <w:t>-</w:t>
      </w:r>
      <w:r w:rsidR="00FA3841" w:rsidRPr="00295920">
        <w:rPr>
          <w:lang w:val="hr-HR"/>
        </w:rPr>
        <w:t>6</w:t>
      </w:r>
      <w:r w:rsidR="00680D48" w:rsidRPr="00295920">
        <w:rPr>
          <w:lang w:val="hr-HR"/>
        </w:rPr>
        <w:t xml:space="preserve"> </w:t>
      </w:r>
      <w:r w:rsidR="003E11E4" w:rsidRPr="00295920">
        <w:rPr>
          <w:lang w:val="hr-HR"/>
        </w:rPr>
        <w:t xml:space="preserve">od </w:t>
      </w:r>
      <w:r w:rsidR="004037E7" w:rsidRPr="00295920">
        <w:rPr>
          <w:lang w:val="hr-HR"/>
        </w:rPr>
        <w:t xml:space="preserve">21. ožujka </w:t>
      </w:r>
      <w:r w:rsidR="008D066D" w:rsidRPr="00295920">
        <w:rPr>
          <w:lang w:val="hr-HR"/>
        </w:rPr>
        <w:t xml:space="preserve">2014. </w:t>
      </w:r>
      <w:r w:rsidR="002B5DA1" w:rsidRPr="00295920">
        <w:rPr>
          <w:lang w:val="hr-HR"/>
        </w:rPr>
        <w:t>pozvan</w:t>
      </w:r>
      <w:r w:rsidR="00680D48" w:rsidRPr="00295920">
        <w:rPr>
          <w:lang w:val="hr-HR"/>
        </w:rPr>
        <w:t xml:space="preserve">e </w:t>
      </w:r>
      <w:r w:rsidR="009630F0" w:rsidRPr="00295920">
        <w:rPr>
          <w:lang w:val="hr-HR"/>
        </w:rPr>
        <w:t xml:space="preserve">su </w:t>
      </w:r>
      <w:r w:rsidR="00680D48" w:rsidRPr="00295920">
        <w:rPr>
          <w:lang w:val="hr-HR"/>
        </w:rPr>
        <w:t>osob</w:t>
      </w:r>
      <w:r w:rsidR="00DD6C41" w:rsidRPr="00295920">
        <w:rPr>
          <w:lang w:val="hr-HR"/>
        </w:rPr>
        <w:t>e</w:t>
      </w:r>
      <w:r w:rsidR="00680D48" w:rsidRPr="00295920">
        <w:rPr>
          <w:lang w:val="hr-HR"/>
        </w:rPr>
        <w:t xml:space="preserve"> koje imaju pravni interes da se </w:t>
      </w:r>
      <w:r w:rsidRPr="00295920">
        <w:rPr>
          <w:lang w:val="hr-HR"/>
        </w:rPr>
        <w:t xml:space="preserve">nad dužnikom </w:t>
      </w:r>
      <w:r w:rsidR="00680D48" w:rsidRPr="00295920">
        <w:rPr>
          <w:lang w:val="hr-HR"/>
        </w:rPr>
        <w:t>provede stečajni postupak</w:t>
      </w:r>
      <w:r w:rsidR="00BA2947" w:rsidRPr="00295920">
        <w:rPr>
          <w:lang w:val="hr-HR"/>
        </w:rPr>
        <w:t>,</w:t>
      </w:r>
      <w:r w:rsidR="00680D48" w:rsidRPr="00295920">
        <w:rPr>
          <w:lang w:val="hr-HR"/>
        </w:rPr>
        <w:t xml:space="preserve"> da </w:t>
      </w:r>
      <w:r w:rsidR="002B5DA1" w:rsidRPr="00295920">
        <w:rPr>
          <w:lang w:val="hr-HR"/>
        </w:rPr>
        <w:t xml:space="preserve">u roku od 15 dana od dana objave </w:t>
      </w:r>
      <w:r w:rsidR="003E11E4" w:rsidRPr="00295920">
        <w:rPr>
          <w:lang w:val="hr-HR"/>
        </w:rPr>
        <w:t xml:space="preserve">tog rješenja </w:t>
      </w:r>
      <w:r w:rsidRPr="00295920">
        <w:rPr>
          <w:lang w:val="hr-HR"/>
        </w:rPr>
        <w:t xml:space="preserve">u “Narodnim novinama” </w:t>
      </w:r>
      <w:r w:rsidR="002B5DA1" w:rsidRPr="00295920">
        <w:rPr>
          <w:lang w:val="hr-HR"/>
        </w:rPr>
        <w:t>predujme</w:t>
      </w:r>
      <w:r w:rsidR="00DD6C41" w:rsidRPr="00295920">
        <w:rPr>
          <w:lang w:val="hr-HR"/>
        </w:rPr>
        <w:t>,</w:t>
      </w:r>
      <w:r w:rsidR="002B5DA1" w:rsidRPr="00295920">
        <w:rPr>
          <w:lang w:val="hr-HR"/>
        </w:rPr>
        <w:t xml:space="preserve"> za pokriće troškova stečajnog postupka</w:t>
      </w:r>
      <w:r w:rsidR="00DD6C41" w:rsidRPr="00295920">
        <w:rPr>
          <w:lang w:val="hr-HR"/>
        </w:rPr>
        <w:t>,</w:t>
      </w:r>
      <w:r w:rsidR="003E11E4" w:rsidRPr="00295920">
        <w:rPr>
          <w:lang w:val="hr-HR"/>
        </w:rPr>
        <w:t xml:space="preserve"> </w:t>
      </w:r>
      <w:r w:rsidR="002B5DA1" w:rsidRPr="00295920">
        <w:rPr>
          <w:lang w:val="hr-HR"/>
        </w:rPr>
        <w:t xml:space="preserve">iznos od </w:t>
      </w:r>
      <w:r w:rsidR="00A5402A" w:rsidRPr="00295920">
        <w:rPr>
          <w:lang w:val="hr-HR"/>
        </w:rPr>
        <w:t>2</w:t>
      </w:r>
      <w:r w:rsidR="005E3A2F" w:rsidRPr="00295920">
        <w:rPr>
          <w:lang w:val="hr-HR"/>
        </w:rPr>
        <w:t>0</w:t>
      </w:r>
      <w:r w:rsidR="00AF5E6A" w:rsidRPr="00295920">
        <w:rPr>
          <w:lang w:val="hr-HR"/>
        </w:rPr>
        <w:t>.</w:t>
      </w:r>
      <w:r w:rsidR="002131DE" w:rsidRPr="00295920">
        <w:rPr>
          <w:lang w:val="hr-HR"/>
        </w:rPr>
        <w:t>0</w:t>
      </w:r>
      <w:r w:rsidR="00AF5E6A" w:rsidRPr="00295920">
        <w:rPr>
          <w:lang w:val="hr-HR"/>
        </w:rPr>
        <w:t>00,</w:t>
      </w:r>
      <w:r w:rsidR="002B5DA1" w:rsidRPr="00295920">
        <w:rPr>
          <w:lang w:val="hr-HR"/>
        </w:rPr>
        <w:t>00 kn na prolazni depozit ovog suda</w:t>
      </w:r>
      <w:r w:rsidR="003E11E4" w:rsidRPr="00295920">
        <w:rPr>
          <w:lang w:val="hr-HR"/>
        </w:rPr>
        <w:t>, uz upozorenje da u</w:t>
      </w:r>
      <w:r w:rsidR="002B5DA1" w:rsidRPr="00295920">
        <w:rPr>
          <w:lang w:val="hr-HR"/>
        </w:rPr>
        <w:t>koliko vjerovnici ne postupe po tom rješenju</w:t>
      </w:r>
      <w:r w:rsidR="00BA2947" w:rsidRPr="00295920">
        <w:rPr>
          <w:lang w:val="hr-HR"/>
        </w:rPr>
        <w:t>,</w:t>
      </w:r>
      <w:r w:rsidR="002B5DA1" w:rsidRPr="00295920">
        <w:rPr>
          <w:lang w:val="hr-HR"/>
        </w:rPr>
        <w:t xml:space="preserve"> </w:t>
      </w:r>
      <w:r w:rsidR="003E11E4" w:rsidRPr="00295920">
        <w:rPr>
          <w:lang w:val="hr-HR"/>
        </w:rPr>
        <w:t xml:space="preserve">da će </w:t>
      </w:r>
      <w:r w:rsidR="002B5DA1" w:rsidRPr="00295920">
        <w:rPr>
          <w:lang w:val="hr-HR"/>
        </w:rPr>
        <w:t>stečajni sudac</w:t>
      </w:r>
      <w:r w:rsidR="008D066D" w:rsidRPr="00295920">
        <w:rPr>
          <w:lang w:val="hr-HR"/>
        </w:rPr>
        <w:t>,</w:t>
      </w:r>
      <w:r w:rsidR="002B5DA1" w:rsidRPr="00295920">
        <w:rPr>
          <w:lang w:val="hr-HR"/>
        </w:rPr>
        <w:t xml:space="preserve"> </w:t>
      </w:r>
      <w:r w:rsidR="008D066D" w:rsidRPr="00295920">
        <w:rPr>
          <w:lang w:val="hr-HR"/>
        </w:rPr>
        <w:t xml:space="preserve">sukladno odredbi članka 63. stavak 1. SZ, donijeti </w:t>
      </w:r>
      <w:r w:rsidR="002B5DA1" w:rsidRPr="00295920">
        <w:rPr>
          <w:lang w:val="hr-HR"/>
        </w:rPr>
        <w:t>odluku o otvaranju i zaključenju</w:t>
      </w:r>
      <w:r w:rsidR="003E11E4" w:rsidRPr="00295920">
        <w:rPr>
          <w:lang w:val="hr-HR"/>
        </w:rPr>
        <w:t xml:space="preserve"> postupka</w:t>
      </w:r>
      <w:r w:rsidR="0012311E" w:rsidRPr="00295920">
        <w:rPr>
          <w:lang w:val="hr-HR"/>
        </w:rPr>
        <w:t>.</w:t>
      </w:r>
    </w:p>
    <w:p w:rsidRDefault="0012311E" w:rsidP="0012311E" w:rsidR="0012311E" w:rsidRPr="00295920">
      <w:pPr>
        <w:ind w:firstLine="720"/>
        <w:jc w:val="both"/>
        <w:rPr>
          <w:lang w:val="hr-HR"/>
        </w:rPr>
      </w:pPr>
    </w:p>
    <w:p w:rsidRDefault="0012311E" w:rsidP="006C0005" w:rsidR="003E11E4" w:rsidRPr="00295920">
      <w:pPr>
        <w:ind w:firstLine="720"/>
        <w:jc w:val="both"/>
        <w:rPr>
          <w:szCs w:val="24"/>
          <w:lang w:val="hr-HR"/>
        </w:rPr>
      </w:pPr>
      <w:r w:rsidRPr="00295920">
        <w:rPr>
          <w:lang w:val="hr-HR"/>
        </w:rPr>
        <w:t xml:space="preserve">Navedeni </w:t>
      </w:r>
      <w:r w:rsidR="00001320" w:rsidRPr="00295920">
        <w:rPr>
          <w:lang w:val="hr-HR"/>
        </w:rPr>
        <w:t xml:space="preserve">poziv je </w:t>
      </w:r>
      <w:r w:rsidR="003E11E4" w:rsidRPr="00295920">
        <w:rPr>
          <w:szCs w:val="24"/>
          <w:lang w:val="hr-HR"/>
        </w:rPr>
        <w:t xml:space="preserve">objavljen na oglasnoj ploči suda </w:t>
      </w:r>
      <w:r w:rsidR="004037E7" w:rsidRPr="00295920">
        <w:rPr>
          <w:lang w:val="hr-HR"/>
        </w:rPr>
        <w:t>21. ožujka 2014</w:t>
      </w:r>
      <w:r w:rsidR="000E5DBC" w:rsidRPr="00295920">
        <w:rPr>
          <w:lang w:val="hr-HR"/>
        </w:rPr>
        <w:t>.</w:t>
      </w:r>
      <w:r w:rsidR="00893E61" w:rsidRPr="00295920">
        <w:rPr>
          <w:szCs w:val="24"/>
          <w:lang w:val="hr-HR"/>
        </w:rPr>
        <w:t xml:space="preserve">, </w:t>
      </w:r>
      <w:r w:rsidR="001D0ED6" w:rsidRPr="00295920">
        <w:rPr>
          <w:szCs w:val="24"/>
          <w:lang w:val="hr-HR"/>
        </w:rPr>
        <w:t>te</w:t>
      </w:r>
      <w:r w:rsidR="002A6F16" w:rsidRPr="00295920">
        <w:rPr>
          <w:szCs w:val="24"/>
          <w:lang w:val="hr-HR"/>
        </w:rPr>
        <w:t xml:space="preserve"> u </w:t>
      </w:r>
      <w:r w:rsidR="003E11E4" w:rsidRPr="00295920">
        <w:rPr>
          <w:szCs w:val="24"/>
          <w:lang w:val="hr-HR"/>
        </w:rPr>
        <w:t>“Narodnim novin</w:t>
      </w:r>
      <w:r w:rsidR="002A6F16" w:rsidRPr="00295920">
        <w:rPr>
          <w:szCs w:val="24"/>
          <w:lang w:val="hr-HR"/>
        </w:rPr>
        <w:t>a</w:t>
      </w:r>
      <w:r w:rsidR="003E11E4" w:rsidRPr="00295920">
        <w:rPr>
          <w:szCs w:val="24"/>
          <w:lang w:val="hr-HR"/>
        </w:rPr>
        <w:t xml:space="preserve">ma” broj </w:t>
      </w:r>
      <w:r w:rsidR="008D066D" w:rsidRPr="00295920">
        <w:rPr>
          <w:szCs w:val="24"/>
          <w:lang w:val="hr-HR"/>
        </w:rPr>
        <w:t xml:space="preserve">57 </w:t>
      </w:r>
      <w:r w:rsidR="003E11E4" w:rsidRPr="00295920">
        <w:rPr>
          <w:szCs w:val="24"/>
          <w:lang w:val="hr-HR"/>
        </w:rPr>
        <w:t xml:space="preserve">od </w:t>
      </w:r>
      <w:r w:rsidR="00962C63" w:rsidRPr="00295920">
        <w:rPr>
          <w:szCs w:val="24"/>
          <w:lang w:val="hr-HR"/>
        </w:rPr>
        <w:t>2</w:t>
      </w:r>
      <w:r w:rsidR="008D066D" w:rsidRPr="00295920">
        <w:rPr>
          <w:szCs w:val="24"/>
          <w:lang w:val="hr-HR"/>
        </w:rPr>
        <w:t>7</w:t>
      </w:r>
      <w:r w:rsidR="008F6855" w:rsidRPr="00295920">
        <w:rPr>
          <w:lang w:val="hr-HR"/>
        </w:rPr>
        <w:t xml:space="preserve">. </w:t>
      </w:r>
      <w:r w:rsidR="008D066D" w:rsidRPr="00295920">
        <w:rPr>
          <w:lang w:val="hr-HR"/>
        </w:rPr>
        <w:t xml:space="preserve">svibnja </w:t>
      </w:r>
      <w:r w:rsidR="008F6855" w:rsidRPr="00295920">
        <w:rPr>
          <w:lang w:val="hr-HR"/>
        </w:rPr>
        <w:t>201</w:t>
      </w:r>
      <w:r w:rsidR="008D066D" w:rsidRPr="00295920">
        <w:rPr>
          <w:lang w:val="hr-HR"/>
        </w:rPr>
        <w:t>5</w:t>
      </w:r>
      <w:r w:rsidR="003E11E4" w:rsidRPr="00295920">
        <w:rPr>
          <w:szCs w:val="24"/>
          <w:lang w:val="hr-HR"/>
        </w:rPr>
        <w:t xml:space="preserve">. </w:t>
      </w:r>
    </w:p>
    <w:p w:rsidRDefault="003E11E4" w:rsidP="003E11E4" w:rsidR="003E11E4" w:rsidRPr="00295920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295920">
      <w:pPr>
        <w:ind w:firstLine="720"/>
        <w:jc w:val="both"/>
        <w:rPr>
          <w:szCs w:val="24"/>
          <w:lang w:val="hr-HR"/>
        </w:rPr>
      </w:pPr>
      <w:r w:rsidRPr="00295920">
        <w:rPr>
          <w:szCs w:val="24"/>
          <w:lang w:val="hr-HR"/>
        </w:rPr>
        <w:t xml:space="preserve">Uvidom u spis </w:t>
      </w:r>
      <w:r w:rsidR="00680D48" w:rsidRPr="00295920">
        <w:rPr>
          <w:szCs w:val="24"/>
          <w:lang w:val="hr-HR"/>
        </w:rPr>
        <w:t>i</w:t>
      </w:r>
      <w:r w:rsidRPr="00295920">
        <w:rPr>
          <w:szCs w:val="24"/>
          <w:lang w:val="hr-HR"/>
        </w:rPr>
        <w:t xml:space="preserve"> računovodstvo </w:t>
      </w:r>
      <w:r w:rsidR="00001320" w:rsidRPr="00295920">
        <w:rPr>
          <w:szCs w:val="24"/>
          <w:lang w:val="hr-HR"/>
        </w:rPr>
        <w:t xml:space="preserve">ovog </w:t>
      </w:r>
      <w:r w:rsidRPr="00295920">
        <w:rPr>
          <w:szCs w:val="24"/>
          <w:lang w:val="hr-HR"/>
        </w:rPr>
        <w:t xml:space="preserve">suda utvrđeno je da </w:t>
      </w:r>
      <w:r w:rsidR="00DD6C41" w:rsidRPr="00295920">
        <w:rPr>
          <w:lang w:val="hr-HR"/>
        </w:rPr>
        <w:t xml:space="preserve">osobe koje imaju pravni interes da se </w:t>
      </w:r>
      <w:r w:rsidR="001E26B8" w:rsidRPr="00295920">
        <w:rPr>
          <w:lang w:val="hr-HR"/>
        </w:rPr>
        <w:t>nad dužnikom</w:t>
      </w:r>
      <w:r w:rsidR="001E26B8" w:rsidRPr="00295920">
        <w:rPr>
          <w:szCs w:val="24"/>
          <w:lang w:val="hr-HR"/>
        </w:rPr>
        <w:t xml:space="preserve"> </w:t>
      </w:r>
      <w:r w:rsidR="00DD6C41" w:rsidRPr="00295920">
        <w:rPr>
          <w:lang w:val="hr-HR"/>
        </w:rPr>
        <w:t xml:space="preserve">provede stečajni postupak </w:t>
      </w:r>
      <w:r w:rsidRPr="00295920">
        <w:rPr>
          <w:szCs w:val="24"/>
          <w:lang w:val="hr-HR"/>
        </w:rPr>
        <w:t xml:space="preserve">nisu </w:t>
      </w:r>
      <w:r w:rsidR="00001320" w:rsidRPr="00295920">
        <w:rPr>
          <w:szCs w:val="24"/>
          <w:lang w:val="hr-HR"/>
        </w:rPr>
        <w:t>predujmile</w:t>
      </w:r>
      <w:r w:rsidR="00DD6C41" w:rsidRPr="00295920">
        <w:rPr>
          <w:szCs w:val="24"/>
          <w:lang w:val="hr-HR"/>
        </w:rPr>
        <w:t xml:space="preserve"> </w:t>
      </w:r>
      <w:r w:rsidR="00BA2947" w:rsidRPr="00295920">
        <w:rPr>
          <w:szCs w:val="24"/>
          <w:lang w:val="hr-HR"/>
        </w:rPr>
        <w:t xml:space="preserve">označen </w:t>
      </w:r>
      <w:r w:rsidR="00DD6C41" w:rsidRPr="00295920">
        <w:rPr>
          <w:szCs w:val="24"/>
          <w:lang w:val="hr-HR"/>
        </w:rPr>
        <w:t>iznos</w:t>
      </w:r>
      <w:r w:rsidR="00BA2947" w:rsidRPr="00295920">
        <w:rPr>
          <w:szCs w:val="24"/>
          <w:lang w:val="hr-HR"/>
        </w:rPr>
        <w:t xml:space="preserve"> </w:t>
      </w:r>
      <w:r w:rsidR="00BA2947" w:rsidRPr="00295920">
        <w:rPr>
          <w:lang w:val="hr-HR"/>
        </w:rPr>
        <w:t>novca za pokriće troškova kako prethodnog, tako i otvorenog stečajnog postupka</w:t>
      </w:r>
      <w:r w:rsidR="00DD6C41" w:rsidRPr="00295920">
        <w:rPr>
          <w:lang w:val="hr-HR"/>
        </w:rPr>
        <w:t>,</w:t>
      </w:r>
      <w:r w:rsidR="00FA3841" w:rsidRPr="00295920">
        <w:rPr>
          <w:lang w:val="hr-HR"/>
        </w:rPr>
        <w:t xml:space="preserve"> te kako </w:t>
      </w:r>
      <w:r w:rsidR="004037E7" w:rsidRPr="00295920">
        <w:rPr>
          <w:lang w:val="hr-HR"/>
        </w:rPr>
        <w:t xml:space="preserve">iz Prokaznog popisa imovne ovjerenog kod javnog bilježnika Alide Crljenica iz Pule pod projem OV-2406/15 od 28. travnja 2015. kojeg je dana 30. travnja 2015. podnio zastupnik po zakonu </w:t>
      </w:r>
      <w:r w:rsidR="004037E7" w:rsidRPr="00295920">
        <w:rPr>
          <w:lang w:val="hr-HR"/>
        </w:rPr>
        <w:lastRenderedPageBreak/>
        <w:t>dužnika proizlazi da dužnik nema imovine</w:t>
      </w:r>
      <w:r w:rsidR="00FA3841" w:rsidRPr="00295920">
        <w:rPr>
          <w:lang w:val="hr-HR"/>
        </w:rPr>
        <w:t xml:space="preserve">, </w:t>
      </w:r>
      <w:r w:rsidRPr="00295920">
        <w:rPr>
          <w:szCs w:val="24"/>
          <w:lang w:val="hr-HR"/>
        </w:rPr>
        <w:t xml:space="preserve">valjalo </w:t>
      </w:r>
      <w:r w:rsidR="00FA3841" w:rsidRPr="00295920">
        <w:rPr>
          <w:szCs w:val="24"/>
          <w:lang w:val="hr-HR"/>
        </w:rPr>
        <w:t xml:space="preserve">je </w:t>
      </w:r>
      <w:r w:rsidR="001077AC" w:rsidRPr="00295920">
        <w:rPr>
          <w:szCs w:val="24"/>
          <w:lang w:val="hr-HR"/>
        </w:rPr>
        <w:t xml:space="preserve">temeljem odredbe članka </w:t>
      </w:r>
      <w:r w:rsidR="00826CBE" w:rsidRPr="00295920">
        <w:rPr>
          <w:szCs w:val="24"/>
          <w:lang w:val="hr-HR"/>
        </w:rPr>
        <w:t xml:space="preserve">63. </w:t>
      </w:r>
      <w:r w:rsidR="00B76F31" w:rsidRPr="00295920">
        <w:rPr>
          <w:szCs w:val="24"/>
          <w:lang w:val="hr-HR"/>
        </w:rPr>
        <w:t xml:space="preserve">stavak 1. SZ </w:t>
      </w:r>
      <w:r w:rsidR="00826CBE" w:rsidRPr="00295920">
        <w:rPr>
          <w:szCs w:val="24"/>
          <w:lang w:val="hr-HR"/>
        </w:rPr>
        <w:t xml:space="preserve">odlučiti kao </w:t>
      </w:r>
      <w:r w:rsidR="00AC02D2" w:rsidRPr="00295920">
        <w:rPr>
          <w:szCs w:val="24"/>
          <w:lang w:val="hr-HR"/>
        </w:rPr>
        <w:t>pod t</w:t>
      </w:r>
      <w:r w:rsidR="00B76F31" w:rsidRPr="00295920">
        <w:rPr>
          <w:szCs w:val="24"/>
          <w:lang w:val="hr-HR"/>
        </w:rPr>
        <w:t>očk</w:t>
      </w:r>
      <w:r w:rsidR="00AC02D2" w:rsidRPr="00295920">
        <w:rPr>
          <w:szCs w:val="24"/>
          <w:lang w:val="hr-HR"/>
        </w:rPr>
        <w:t>om</w:t>
      </w:r>
      <w:r w:rsidR="00B76F31" w:rsidRPr="00295920">
        <w:rPr>
          <w:szCs w:val="24"/>
          <w:lang w:val="hr-HR"/>
        </w:rPr>
        <w:t xml:space="preserve"> I. – I</w:t>
      </w:r>
      <w:r w:rsidR="005565FA" w:rsidRPr="00295920">
        <w:rPr>
          <w:szCs w:val="24"/>
          <w:lang w:val="hr-HR"/>
        </w:rPr>
        <w:t>V</w:t>
      </w:r>
      <w:r w:rsidR="00B76F31" w:rsidRPr="00295920">
        <w:rPr>
          <w:szCs w:val="24"/>
          <w:lang w:val="hr-HR"/>
        </w:rPr>
        <w:t>. i</w:t>
      </w:r>
      <w:r w:rsidR="00826CBE" w:rsidRPr="00295920">
        <w:rPr>
          <w:szCs w:val="24"/>
          <w:lang w:val="hr-HR"/>
        </w:rPr>
        <w:t>zre</w:t>
      </w:r>
      <w:r w:rsidR="00B76F31" w:rsidRPr="00295920">
        <w:rPr>
          <w:szCs w:val="24"/>
          <w:lang w:val="hr-HR"/>
        </w:rPr>
        <w:t xml:space="preserve">ke </w:t>
      </w:r>
      <w:r w:rsidR="00826CBE" w:rsidRPr="00295920">
        <w:rPr>
          <w:szCs w:val="24"/>
          <w:lang w:val="hr-HR"/>
        </w:rPr>
        <w:t>ovog rješenja.</w:t>
      </w:r>
    </w:p>
    <w:p w:rsidRDefault="00826CBE" w:rsidP="00AC02D2" w:rsidR="00826CBE" w:rsidRPr="00295920">
      <w:pPr>
        <w:ind w:firstLine="720"/>
        <w:jc w:val="both"/>
        <w:rPr>
          <w:szCs w:val="24"/>
          <w:lang w:val="hr-HR"/>
        </w:rPr>
      </w:pPr>
      <w:r w:rsidRPr="00295920">
        <w:rPr>
          <w:szCs w:val="24"/>
          <w:lang w:val="hr-HR"/>
        </w:rPr>
        <w:t xml:space="preserve"> </w:t>
      </w:r>
      <w:r w:rsidRPr="00295920">
        <w:rPr>
          <w:szCs w:val="24"/>
          <w:lang w:val="hr-HR"/>
        </w:rPr>
        <w:tab/>
      </w:r>
      <w:r w:rsidR="009630F0" w:rsidRPr="00295920">
        <w:rPr>
          <w:lang w:val="hr-HR"/>
        </w:rPr>
        <w:t xml:space="preserve"> </w:t>
      </w:r>
    </w:p>
    <w:p w:rsidRDefault="009630F0" w:rsidP="009630F0" w:rsidR="00AC02D2" w:rsidRPr="00295920">
      <w:pPr>
        <w:ind w:firstLine="720"/>
        <w:jc w:val="both"/>
        <w:rPr>
          <w:lang w:val="hr-HR"/>
        </w:rPr>
      </w:pPr>
      <w:r w:rsidRPr="00295920">
        <w:rPr>
          <w:lang w:val="hr-HR"/>
        </w:rPr>
        <w:t xml:space="preserve">Odluka </w:t>
      </w:r>
      <w:r w:rsidR="00AC02D2" w:rsidRPr="00295920">
        <w:rPr>
          <w:lang w:val="hr-HR"/>
        </w:rPr>
        <w:t xml:space="preserve">pod </w:t>
      </w:r>
      <w:r w:rsidRPr="00295920">
        <w:rPr>
          <w:lang w:val="hr-HR"/>
        </w:rPr>
        <w:t>točk</w:t>
      </w:r>
      <w:r w:rsidR="00AC02D2" w:rsidRPr="00295920">
        <w:rPr>
          <w:lang w:val="hr-HR"/>
        </w:rPr>
        <w:t xml:space="preserve">om </w:t>
      </w:r>
      <w:r w:rsidRPr="00295920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295920">
        <w:rPr>
          <w:lang w:val="hr-HR"/>
        </w:rPr>
        <w:t>.</w:t>
      </w:r>
    </w:p>
    <w:p w:rsidRDefault="00AC02D2" w:rsidP="009630F0" w:rsidR="00AC02D2" w:rsidRPr="00295920">
      <w:pPr>
        <w:ind w:firstLine="720"/>
        <w:jc w:val="both"/>
        <w:rPr>
          <w:lang w:val="hr-HR"/>
        </w:rPr>
      </w:pPr>
    </w:p>
    <w:p w:rsidRDefault="00AC02D2" w:rsidP="009630F0" w:rsidR="009630F0" w:rsidRPr="00295920">
      <w:pPr>
        <w:ind w:firstLine="720"/>
        <w:jc w:val="both"/>
        <w:rPr>
          <w:lang w:val="hr-HR"/>
        </w:rPr>
      </w:pPr>
      <w:r w:rsidRPr="00295920">
        <w:rPr>
          <w:lang w:val="hr-HR"/>
        </w:rPr>
        <w:t>Od</w:t>
      </w:r>
      <w:r w:rsidR="009630F0" w:rsidRPr="00295920">
        <w:rPr>
          <w:lang w:val="hr-HR"/>
        </w:rPr>
        <w:t xml:space="preserve">luka </w:t>
      </w:r>
      <w:r w:rsidRPr="00295920">
        <w:rPr>
          <w:lang w:val="hr-HR"/>
        </w:rPr>
        <w:t>pod točkom V</w:t>
      </w:r>
      <w:r w:rsidR="004037E7" w:rsidRPr="00295920">
        <w:rPr>
          <w:lang w:val="hr-HR"/>
        </w:rPr>
        <w:t>I</w:t>
      </w:r>
      <w:r w:rsidRPr="00295920">
        <w:rPr>
          <w:lang w:val="hr-HR"/>
        </w:rPr>
        <w:t xml:space="preserve">. </w:t>
      </w:r>
      <w:r w:rsidR="009630F0" w:rsidRPr="00295920">
        <w:rPr>
          <w:lang w:val="hr-HR"/>
        </w:rPr>
        <w:t xml:space="preserve">izreke </w:t>
      </w:r>
      <w:r w:rsidRPr="00295920">
        <w:rPr>
          <w:lang w:val="hr-HR"/>
        </w:rPr>
        <w:t xml:space="preserve">ovog </w:t>
      </w:r>
      <w:r w:rsidR="009630F0" w:rsidRPr="00295920">
        <w:rPr>
          <w:lang w:val="hr-HR"/>
        </w:rPr>
        <w:t>rješenja donijeta je primjenom odredbe članka 196. stavak 3. SZ.</w:t>
      </w:r>
    </w:p>
    <w:p w:rsidRDefault="009630F0" w:rsidP="009630F0" w:rsidR="009630F0" w:rsidRPr="00295920">
      <w:pPr>
        <w:jc w:val="both"/>
        <w:rPr>
          <w:lang w:val="hr-HR"/>
        </w:rPr>
      </w:pPr>
      <w:r w:rsidRPr="00295920">
        <w:rPr>
          <w:lang w:val="hr-HR"/>
        </w:rPr>
        <w:t xml:space="preserve">  </w:t>
      </w:r>
    </w:p>
    <w:p w:rsidRDefault="001553BC" w:rsidP="006C0005" w:rsidR="002A6F16" w:rsidRPr="00295920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295920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9</w:t>
      </w:r>
      <w:r w:rsidR="009630F0" w:rsidRPr="00295920">
        <w:rPr>
          <w:lang w:val="hr-HR"/>
        </w:rPr>
        <w:t>. rujna 2015</w:t>
      </w:r>
      <w:r w:rsidR="00125C32" w:rsidRPr="00295920">
        <w:rPr>
          <w:lang w:val="hr-HR"/>
        </w:rPr>
        <w:t>.</w:t>
      </w:r>
    </w:p>
    <w:p w:rsidRDefault="00826CBE" w:rsidP="002A6F16" w:rsidR="00826CBE" w:rsidRPr="00295920">
      <w:pPr>
        <w:jc w:val="center"/>
        <w:rPr>
          <w:szCs w:val="24"/>
          <w:lang w:val="hr-HR"/>
        </w:rPr>
      </w:pPr>
      <w:r w:rsidRPr="00295920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295920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295920">
      <w:pPr>
        <w:ind w:left="7200"/>
        <w:jc w:val="both"/>
        <w:rPr>
          <w:szCs w:val="24"/>
          <w:lang w:val="hr-HR"/>
        </w:rPr>
      </w:pPr>
      <w:r w:rsidRPr="00295920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295920">
      <w:pPr>
        <w:ind w:left="7200"/>
        <w:jc w:val="both"/>
        <w:rPr>
          <w:szCs w:val="24"/>
          <w:lang w:val="hr-HR"/>
        </w:rPr>
      </w:pPr>
      <w:r w:rsidRPr="00295920">
        <w:rPr>
          <w:szCs w:val="24"/>
          <w:lang w:val="hr-HR"/>
        </w:rPr>
        <w:t>Liljana Ugrin</w:t>
      </w:r>
    </w:p>
    <w:p w:rsidRDefault="001C7070" w:rsidP="008A0459" w:rsidR="001C7070" w:rsidRPr="00295920">
      <w:pPr>
        <w:jc w:val="both"/>
        <w:rPr>
          <w:szCs w:val="24"/>
          <w:lang w:val="hr-HR"/>
        </w:rPr>
      </w:pPr>
    </w:p>
    <w:p w:rsidRDefault="001C7070" w:rsidP="008A0459" w:rsidR="001C7070" w:rsidRPr="00295920">
      <w:pPr>
        <w:jc w:val="both"/>
        <w:rPr>
          <w:szCs w:val="24"/>
          <w:lang w:val="hr-HR"/>
        </w:rPr>
      </w:pPr>
    </w:p>
    <w:p w:rsidRDefault="00AC02D2" w:rsidP="008A0459" w:rsidR="00AC02D2" w:rsidRPr="00295920">
      <w:pPr>
        <w:jc w:val="both"/>
        <w:rPr>
          <w:szCs w:val="24"/>
          <w:lang w:val="hr-HR"/>
        </w:rPr>
      </w:pPr>
    </w:p>
    <w:p w:rsidRDefault="00AC02D2" w:rsidP="008A0459" w:rsidR="00826CBE" w:rsidRPr="00295920">
      <w:pPr>
        <w:jc w:val="both"/>
        <w:rPr>
          <w:szCs w:val="24"/>
          <w:lang w:val="hr-HR"/>
        </w:rPr>
      </w:pPr>
      <w:r w:rsidRPr="00295920">
        <w:rPr>
          <w:szCs w:val="24"/>
          <w:lang w:val="hr-HR"/>
        </w:rPr>
        <w:t xml:space="preserve">POUKA O PRAVNOM LIJEKU </w:t>
      </w:r>
    </w:p>
    <w:p w:rsidRDefault="00826CBE" w:rsidP="008A0459" w:rsidR="00826CBE" w:rsidRPr="00295920">
      <w:pPr>
        <w:jc w:val="both"/>
        <w:rPr>
          <w:rFonts w:eastAsia="MS Mincho"/>
          <w:szCs w:val="24"/>
          <w:lang w:val="hr-HR"/>
        </w:rPr>
      </w:pPr>
      <w:r w:rsidRPr="00295920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295920">
        <w:rPr>
          <w:szCs w:val="24"/>
          <w:lang w:val="hr-HR"/>
        </w:rPr>
        <w:t xml:space="preserve">, te </w:t>
      </w:r>
      <w:r w:rsidR="002A6F16" w:rsidRPr="00295920">
        <w:rPr>
          <w:lang w:val="hr-HR"/>
        </w:rPr>
        <w:t>osobe koje imaju pravni interes da se provede stečajni postupak nad dužnikom</w:t>
      </w:r>
      <w:r w:rsidRPr="00295920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295920">
        <w:rPr>
          <w:rFonts w:eastAsia="MS Mincho"/>
          <w:szCs w:val="24"/>
          <w:lang w:val="hr-HR"/>
        </w:rPr>
        <w:t xml:space="preserve"> </w:t>
      </w:r>
      <w:r w:rsidRPr="00295920">
        <w:rPr>
          <w:rFonts w:eastAsia="MS Mincho"/>
          <w:szCs w:val="24"/>
          <w:lang w:val="hr-HR"/>
        </w:rPr>
        <w:tab/>
      </w:r>
    </w:p>
    <w:p w:rsidRDefault="007950D9" w:rsidP="0083572A" w:rsidR="007950D9" w:rsidRPr="00295920">
      <w:pPr>
        <w:jc w:val="both"/>
        <w:rPr>
          <w:szCs w:val="24"/>
          <w:lang w:val="hr-HR"/>
        </w:rPr>
      </w:pPr>
    </w:p>
    <w:p w:rsidRDefault="004F3504" w:rsidP="0083572A" w:rsidR="004F3504" w:rsidRPr="00295920">
      <w:pPr>
        <w:jc w:val="both"/>
        <w:rPr>
          <w:szCs w:val="24"/>
          <w:lang w:val="hr-HR"/>
        </w:rPr>
      </w:pPr>
    </w:p>
    <w:p w:rsidRDefault="008F6855" w:rsidP="0083572A" w:rsidR="008F6855" w:rsidRPr="00295920">
      <w:pPr>
        <w:jc w:val="both"/>
        <w:rPr>
          <w:szCs w:val="24"/>
          <w:lang w:val="hr-HR"/>
        </w:rPr>
      </w:pPr>
    </w:p>
    <w:p w:rsidRDefault="0083572A" w:rsidP="0083572A" w:rsidR="0083572A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>DNA</w:t>
      </w:r>
    </w:p>
    <w:p w:rsidRDefault="00A90A90" w:rsidP="00A416F9" w:rsidR="00A90A90" w:rsidRPr="00295920">
      <w:pPr>
        <w:jc w:val="both"/>
        <w:rPr>
          <w:sz w:val="20"/>
          <w:lang w:val="hr-HR"/>
        </w:rPr>
      </w:pPr>
    </w:p>
    <w:p w:rsidRDefault="00A90A90" w:rsidP="002131DE" w:rsidR="006E662C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>R</w:t>
      </w:r>
      <w:r w:rsidR="0083572A" w:rsidRPr="00295920">
        <w:rPr>
          <w:sz w:val="20"/>
          <w:lang w:val="hr-HR"/>
        </w:rPr>
        <w:t>ješenje dostaviti</w:t>
      </w:r>
      <w:r w:rsidR="00087F04" w:rsidRPr="00295920">
        <w:rPr>
          <w:sz w:val="20"/>
          <w:lang w:val="hr-HR"/>
        </w:rPr>
        <w:t>:</w:t>
      </w:r>
      <w:r w:rsidR="0083572A" w:rsidRPr="00295920">
        <w:rPr>
          <w:sz w:val="20"/>
          <w:lang w:val="hr-HR"/>
        </w:rPr>
        <w:t xml:space="preserve"> </w:t>
      </w:r>
      <w:r w:rsidR="00AF5E6A" w:rsidRPr="00295920">
        <w:rPr>
          <w:sz w:val="20"/>
          <w:lang w:val="hr-HR"/>
        </w:rPr>
        <w:t>predlagatelju</w:t>
      </w:r>
      <w:r w:rsidR="002131DE" w:rsidRPr="00295920">
        <w:rPr>
          <w:sz w:val="20"/>
          <w:lang w:val="hr-HR"/>
        </w:rPr>
        <w:t>,</w:t>
      </w:r>
      <w:r w:rsidRPr="00295920">
        <w:rPr>
          <w:sz w:val="20"/>
          <w:lang w:val="hr-HR"/>
        </w:rPr>
        <w:t xml:space="preserve"> </w:t>
      </w:r>
      <w:r w:rsidR="002131DE" w:rsidRPr="00295920">
        <w:rPr>
          <w:sz w:val="20"/>
          <w:lang w:val="hr-HR"/>
        </w:rPr>
        <w:t xml:space="preserve"> </w:t>
      </w:r>
    </w:p>
    <w:p w:rsidRDefault="006E662C" w:rsidP="0070467E" w:rsidR="002D73AD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 xml:space="preserve">                             </w:t>
      </w:r>
      <w:r w:rsidR="00AC02D2" w:rsidRPr="00295920">
        <w:rPr>
          <w:sz w:val="20"/>
          <w:lang w:val="hr-HR"/>
        </w:rPr>
        <w:t xml:space="preserve"> </w:t>
      </w:r>
      <w:r w:rsidRPr="00295920">
        <w:rPr>
          <w:sz w:val="20"/>
          <w:lang w:val="hr-HR"/>
        </w:rPr>
        <w:t xml:space="preserve"> </w:t>
      </w:r>
      <w:r w:rsidR="00A5402A" w:rsidRPr="00295920">
        <w:rPr>
          <w:sz w:val="20"/>
          <w:lang w:val="hr-HR"/>
        </w:rPr>
        <w:t xml:space="preserve">dužniku i </w:t>
      </w:r>
      <w:r w:rsidR="0083572A" w:rsidRPr="00295920">
        <w:rPr>
          <w:sz w:val="20"/>
          <w:lang w:val="hr-HR"/>
        </w:rPr>
        <w:t>član</w:t>
      </w:r>
      <w:r w:rsidR="002A6F16" w:rsidRPr="00295920">
        <w:rPr>
          <w:sz w:val="20"/>
          <w:lang w:val="hr-HR"/>
        </w:rPr>
        <w:t xml:space="preserve">u </w:t>
      </w:r>
      <w:r w:rsidR="0083572A" w:rsidRPr="00295920">
        <w:rPr>
          <w:sz w:val="20"/>
          <w:lang w:val="hr-HR"/>
        </w:rPr>
        <w:t xml:space="preserve"> uprave</w:t>
      </w:r>
      <w:r w:rsidR="00A5402A" w:rsidRPr="00295920">
        <w:rPr>
          <w:sz w:val="20"/>
          <w:lang w:val="hr-HR"/>
        </w:rPr>
        <w:t xml:space="preserve">, </w:t>
      </w:r>
      <w:r w:rsidR="00962C63" w:rsidRPr="00295920">
        <w:rPr>
          <w:sz w:val="20"/>
          <w:lang w:val="hr-HR"/>
        </w:rPr>
        <w:t xml:space="preserve"> </w:t>
      </w:r>
    </w:p>
    <w:p w:rsidRDefault="00AF5E6A" w:rsidP="00A416F9" w:rsidR="00087F04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 xml:space="preserve">                           </w:t>
      </w:r>
      <w:r w:rsidR="00966BAE" w:rsidRPr="00295920">
        <w:rPr>
          <w:sz w:val="20"/>
          <w:lang w:val="hr-HR"/>
        </w:rPr>
        <w:t xml:space="preserve"> </w:t>
      </w:r>
      <w:r w:rsidR="00A90A90" w:rsidRPr="00295920">
        <w:rPr>
          <w:sz w:val="20"/>
          <w:lang w:val="hr-HR"/>
        </w:rPr>
        <w:t xml:space="preserve"> </w:t>
      </w:r>
      <w:r w:rsidR="00966BAE" w:rsidRPr="00295920">
        <w:rPr>
          <w:sz w:val="20"/>
          <w:lang w:val="hr-HR"/>
        </w:rPr>
        <w:t xml:space="preserve"> </w:t>
      </w:r>
      <w:r w:rsidR="00AC02D2" w:rsidRPr="00295920">
        <w:rPr>
          <w:sz w:val="20"/>
          <w:lang w:val="hr-HR"/>
        </w:rPr>
        <w:t xml:space="preserve"> </w:t>
      </w:r>
      <w:r w:rsidR="00966BAE" w:rsidRPr="00295920">
        <w:rPr>
          <w:sz w:val="20"/>
          <w:lang w:val="hr-HR"/>
        </w:rPr>
        <w:t>s</w:t>
      </w:r>
      <w:r w:rsidR="00087F04" w:rsidRPr="00295920">
        <w:rPr>
          <w:sz w:val="20"/>
          <w:lang w:val="hr-HR"/>
        </w:rPr>
        <w:t>tečajnom upravitelju</w:t>
      </w:r>
    </w:p>
    <w:p w:rsidRDefault="0083572A" w:rsidP="00A416F9" w:rsidR="00A07F43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 xml:space="preserve">                           </w:t>
      </w:r>
      <w:r w:rsidR="00087F04" w:rsidRPr="00295920">
        <w:rPr>
          <w:sz w:val="20"/>
          <w:lang w:val="hr-HR"/>
        </w:rPr>
        <w:t xml:space="preserve"> </w:t>
      </w:r>
      <w:r w:rsidR="00A90A90" w:rsidRPr="00295920">
        <w:rPr>
          <w:sz w:val="20"/>
          <w:lang w:val="hr-HR"/>
        </w:rPr>
        <w:t xml:space="preserve"> </w:t>
      </w:r>
      <w:r w:rsidR="006F64B2" w:rsidRPr="00295920">
        <w:rPr>
          <w:sz w:val="20"/>
          <w:lang w:val="hr-HR"/>
        </w:rPr>
        <w:t xml:space="preserve"> </w:t>
      </w:r>
      <w:r w:rsidR="00AC02D2" w:rsidRPr="00295920">
        <w:rPr>
          <w:sz w:val="20"/>
          <w:lang w:val="hr-HR"/>
        </w:rPr>
        <w:t xml:space="preserve"> </w:t>
      </w:r>
      <w:r w:rsidR="00A07F43" w:rsidRPr="00295920">
        <w:rPr>
          <w:sz w:val="20"/>
          <w:lang w:val="hr-HR"/>
        </w:rPr>
        <w:t xml:space="preserve">ŽDO </w:t>
      </w:r>
    </w:p>
    <w:p w:rsidRDefault="001C5E42" w:rsidP="00A8137F" w:rsidR="00C32967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 xml:space="preserve">                           </w:t>
      </w:r>
      <w:r w:rsidR="00A90A90" w:rsidRPr="00295920">
        <w:rPr>
          <w:sz w:val="20"/>
          <w:lang w:val="hr-HR"/>
        </w:rPr>
        <w:t xml:space="preserve"> </w:t>
      </w:r>
      <w:r w:rsidRPr="00295920">
        <w:rPr>
          <w:sz w:val="20"/>
          <w:lang w:val="hr-HR"/>
        </w:rPr>
        <w:t xml:space="preserve"> </w:t>
      </w:r>
      <w:r w:rsidR="00AC02D2" w:rsidRPr="00295920">
        <w:rPr>
          <w:sz w:val="20"/>
          <w:lang w:val="hr-HR"/>
        </w:rPr>
        <w:t xml:space="preserve"> </w:t>
      </w:r>
      <w:r w:rsidRPr="00295920">
        <w:rPr>
          <w:sz w:val="20"/>
          <w:lang w:val="hr-HR"/>
        </w:rPr>
        <w:t xml:space="preserve"> </w:t>
      </w:r>
      <w:r w:rsidR="00A8137F" w:rsidRPr="00295920">
        <w:rPr>
          <w:sz w:val="20"/>
          <w:lang w:val="hr-HR"/>
        </w:rPr>
        <w:t>ban</w:t>
      </w:r>
      <w:r w:rsidR="0070467E" w:rsidRPr="00295920">
        <w:rPr>
          <w:sz w:val="20"/>
          <w:lang w:val="hr-HR"/>
        </w:rPr>
        <w:t xml:space="preserve">ci </w:t>
      </w:r>
      <w:r w:rsidR="00B24700" w:rsidRPr="00295920">
        <w:rPr>
          <w:sz w:val="20"/>
          <w:lang w:val="hr-HR"/>
        </w:rPr>
        <w:t xml:space="preserve"> </w:t>
      </w:r>
    </w:p>
    <w:p w:rsidRDefault="002A6F16" w:rsidP="00A416F9" w:rsidR="0083572A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ab/>
      </w:r>
      <w:r w:rsidRPr="00295920">
        <w:rPr>
          <w:sz w:val="20"/>
          <w:lang w:val="hr-HR"/>
        </w:rPr>
        <w:tab/>
        <w:t xml:space="preserve"> </w:t>
      </w:r>
      <w:r w:rsidR="0070467E" w:rsidRPr="00295920">
        <w:rPr>
          <w:sz w:val="20"/>
          <w:lang w:val="hr-HR"/>
        </w:rPr>
        <w:t xml:space="preserve"> </w:t>
      </w:r>
      <w:r w:rsidRPr="00295920">
        <w:rPr>
          <w:sz w:val="20"/>
          <w:lang w:val="hr-HR"/>
        </w:rPr>
        <w:t>P</w:t>
      </w:r>
      <w:r w:rsidR="0083572A" w:rsidRPr="00295920">
        <w:rPr>
          <w:sz w:val="20"/>
          <w:lang w:val="hr-HR"/>
        </w:rPr>
        <w:t>orezn</w:t>
      </w:r>
      <w:r w:rsidR="0070467E" w:rsidRPr="00295920">
        <w:rPr>
          <w:sz w:val="20"/>
          <w:lang w:val="hr-HR"/>
        </w:rPr>
        <w:t xml:space="preserve">oj </w:t>
      </w:r>
      <w:r w:rsidR="0083572A" w:rsidRPr="00295920">
        <w:rPr>
          <w:sz w:val="20"/>
          <w:lang w:val="hr-HR"/>
        </w:rPr>
        <w:t>uprav</w:t>
      </w:r>
      <w:r w:rsidR="0070467E" w:rsidRPr="00295920">
        <w:rPr>
          <w:sz w:val="20"/>
          <w:lang w:val="hr-HR"/>
        </w:rPr>
        <w:t>i</w:t>
      </w:r>
      <w:r w:rsidR="0083572A" w:rsidRPr="00295920">
        <w:rPr>
          <w:sz w:val="20"/>
          <w:lang w:val="hr-HR"/>
        </w:rPr>
        <w:t xml:space="preserve"> </w:t>
      </w:r>
    </w:p>
    <w:p w:rsidRDefault="0083572A" w:rsidP="00925726" w:rsidR="0006103A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 xml:space="preserve">              </w:t>
      </w:r>
      <w:r w:rsidR="0070467E" w:rsidRPr="00295920">
        <w:rPr>
          <w:sz w:val="20"/>
          <w:lang w:val="hr-HR"/>
        </w:rPr>
        <w:t xml:space="preserve">              </w:t>
      </w:r>
      <w:r w:rsidRPr="00295920">
        <w:rPr>
          <w:sz w:val="20"/>
          <w:lang w:val="hr-HR"/>
        </w:rPr>
        <w:t xml:space="preserve">  </w:t>
      </w:r>
      <w:r w:rsidR="00AC02D2" w:rsidRPr="00295920">
        <w:rPr>
          <w:sz w:val="20"/>
          <w:lang w:val="hr-HR"/>
        </w:rPr>
        <w:t xml:space="preserve"> </w:t>
      </w:r>
      <w:r w:rsidR="00A90A90" w:rsidRPr="00295920">
        <w:rPr>
          <w:sz w:val="20"/>
          <w:lang w:val="hr-HR"/>
        </w:rPr>
        <w:t>objaviti</w:t>
      </w:r>
      <w:r w:rsidRPr="00295920">
        <w:rPr>
          <w:sz w:val="20"/>
          <w:lang w:val="hr-HR"/>
        </w:rPr>
        <w:t xml:space="preserve">  </w:t>
      </w:r>
      <w:r w:rsidR="006F64B2" w:rsidRPr="00295920">
        <w:rPr>
          <w:sz w:val="20"/>
          <w:lang w:val="hr-HR"/>
        </w:rPr>
        <w:t xml:space="preserve"> </w:t>
      </w:r>
      <w:r w:rsidR="00925726" w:rsidRPr="00295920">
        <w:rPr>
          <w:sz w:val="20"/>
          <w:lang w:val="hr-HR"/>
        </w:rPr>
        <w:t>na</w:t>
      </w:r>
      <w:r w:rsidR="009630F0" w:rsidRPr="00295920">
        <w:rPr>
          <w:sz w:val="20"/>
          <w:lang w:val="hr-HR"/>
        </w:rPr>
        <w:t xml:space="preserve"> mrežnoj stranice e-Oglasne ploče suda</w:t>
      </w:r>
      <w:r w:rsidR="00A90A90" w:rsidRPr="00295920">
        <w:rPr>
          <w:sz w:val="20"/>
          <w:lang w:val="hr-HR"/>
        </w:rPr>
        <w:t xml:space="preserve"> </w:t>
      </w:r>
    </w:p>
    <w:p w:rsidRDefault="009630F0" w:rsidP="00116C59" w:rsidR="009630F0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 xml:space="preserve">                              </w:t>
      </w:r>
      <w:r w:rsidR="00AC02D2" w:rsidRPr="00295920">
        <w:rPr>
          <w:sz w:val="20"/>
          <w:lang w:val="hr-HR"/>
        </w:rPr>
        <w:t xml:space="preserve"> </w:t>
      </w:r>
      <w:r w:rsidRPr="00295920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295920">
      <w:pPr>
        <w:jc w:val="both"/>
        <w:rPr>
          <w:sz w:val="20"/>
          <w:lang w:val="hr-HR"/>
        </w:rPr>
      </w:pPr>
      <w:r w:rsidRPr="00295920">
        <w:rPr>
          <w:sz w:val="20"/>
          <w:lang w:val="hr-HR"/>
        </w:rPr>
        <w:t xml:space="preserve">U Rijeci, </w:t>
      </w:r>
      <w:r w:rsidR="001553BC">
        <w:rPr>
          <w:sz w:val="20"/>
          <w:lang w:val="hr-HR"/>
        </w:rPr>
        <w:t>9</w:t>
      </w:r>
      <w:r w:rsidR="009630F0" w:rsidRPr="00295920">
        <w:rPr>
          <w:sz w:val="20"/>
          <w:lang w:val="hr-HR"/>
        </w:rPr>
        <w:t>. rujna 2015</w:t>
      </w:r>
      <w:r w:rsidR="006240C4" w:rsidRPr="00295920">
        <w:rPr>
          <w:sz w:val="20"/>
          <w:lang w:val="hr-HR"/>
        </w:rPr>
        <w:t>.</w:t>
      </w:r>
    </w:p>
    <w:sectPr w:rsidSect="00295920" w:rsidR="0083572A" w:rsidRPr="00295920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9BC" w:rsidR="00FA49BC">
      <w:r>
        <w:separator/>
      </w:r>
    </w:p>
  </w:endnote>
  <w:endnote w:id="0" w:type="continuationSeparator">
    <w:p w:rsidRDefault="00FA49BC" w:rsidR="00FA4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A8675A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9BC" w:rsidR="00FA49BC">
      <w:r>
        <w:separator/>
      </w:r>
    </w:p>
  </w:footnote>
  <w:footnote w:id="0" w:type="continuationSeparator">
    <w:p w:rsidRDefault="00FA49BC" w:rsidR="00FA4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FA3841">
      <w:t>55</w:t>
    </w:r>
    <w:r w:rsidR="004037E7">
      <w:t>9</w:t>
    </w:r>
    <w:r w:rsidRPr="00530777">
      <w:t>/1</w:t>
    </w:r>
    <w:r w:rsidR="00494FB9">
      <w:t>3</w:t>
    </w:r>
    <w:r w:rsidRPr="00530777">
      <w:t>-</w:t>
    </w:r>
    <w:r w:rsidR="00B827F5">
      <w:t>1</w:t>
    </w:r>
    <w:r w:rsidR="004037E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66F1D"/>
    <w:rsid w:val="00087F04"/>
    <w:rsid w:val="00091001"/>
    <w:rsid w:val="000939AF"/>
    <w:rsid w:val="000941B9"/>
    <w:rsid w:val="000A13D8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53BC"/>
    <w:rsid w:val="0015786E"/>
    <w:rsid w:val="001A6916"/>
    <w:rsid w:val="001B4D47"/>
    <w:rsid w:val="001C25B8"/>
    <w:rsid w:val="001C5E42"/>
    <w:rsid w:val="001C7070"/>
    <w:rsid w:val="001D0ED6"/>
    <w:rsid w:val="001E26B8"/>
    <w:rsid w:val="001E4907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95920"/>
    <w:rsid w:val="002A12DA"/>
    <w:rsid w:val="002A3840"/>
    <w:rsid w:val="002A6729"/>
    <w:rsid w:val="002A6F16"/>
    <w:rsid w:val="002B25C2"/>
    <w:rsid w:val="002B5DA1"/>
    <w:rsid w:val="002C4071"/>
    <w:rsid w:val="002C60B8"/>
    <w:rsid w:val="002D6CDE"/>
    <w:rsid w:val="002D73AD"/>
    <w:rsid w:val="002D7F2D"/>
    <w:rsid w:val="002E08B9"/>
    <w:rsid w:val="002E2C85"/>
    <w:rsid w:val="002E4310"/>
    <w:rsid w:val="002E5A85"/>
    <w:rsid w:val="002E5BA8"/>
    <w:rsid w:val="00304660"/>
    <w:rsid w:val="003146F2"/>
    <w:rsid w:val="00315D7F"/>
    <w:rsid w:val="003618D3"/>
    <w:rsid w:val="003A6659"/>
    <w:rsid w:val="003D0477"/>
    <w:rsid w:val="003D09FD"/>
    <w:rsid w:val="003E11E4"/>
    <w:rsid w:val="003F3D19"/>
    <w:rsid w:val="004037E7"/>
    <w:rsid w:val="00404EC9"/>
    <w:rsid w:val="00406685"/>
    <w:rsid w:val="004304ED"/>
    <w:rsid w:val="0043628D"/>
    <w:rsid w:val="004455DB"/>
    <w:rsid w:val="00445EDC"/>
    <w:rsid w:val="004603FA"/>
    <w:rsid w:val="004641B7"/>
    <w:rsid w:val="00487D92"/>
    <w:rsid w:val="00491D3D"/>
    <w:rsid w:val="00494FB9"/>
    <w:rsid w:val="004A63D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A62CD"/>
    <w:rsid w:val="005B183B"/>
    <w:rsid w:val="005B7217"/>
    <w:rsid w:val="005B7C43"/>
    <w:rsid w:val="005D6F06"/>
    <w:rsid w:val="005E3A2F"/>
    <w:rsid w:val="006240C4"/>
    <w:rsid w:val="00624C94"/>
    <w:rsid w:val="006252C2"/>
    <w:rsid w:val="006348BC"/>
    <w:rsid w:val="00634925"/>
    <w:rsid w:val="0063502A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5C86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8675A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D57D29"/>
    <w:rsid w:val="00D6193D"/>
    <w:rsid w:val="00D7739C"/>
    <w:rsid w:val="00D90EF7"/>
    <w:rsid w:val="00DD6C41"/>
    <w:rsid w:val="00DE0DBA"/>
    <w:rsid w:val="00DE6475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05DA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76E14"/>
    <w:rsid w:val="00F86F4A"/>
    <w:rsid w:val="00F957C9"/>
    <w:rsid w:val="00FA1FCD"/>
    <w:rsid w:val="00FA3841"/>
    <w:rsid w:val="00FA49BC"/>
    <w:rsid w:val="00FA523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EA05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05D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67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67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7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7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7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EA05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05D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67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6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7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5425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St-559/2013</izvorni_sadrzaj>
    <derivirana_varijabla naziv="DomainObject.Predmet.OznakaBroj_1">St-559/2013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NEVEX d.o.o.  Medulin</izvorni_sadrzaj>
    <derivirana_varijabla naziv="DomainObject.Predmet.ProtustrankaFormated_1">  NEVEX d.o.o.  Medulin</derivirana_varijabla>
  </DomainObject.Predmet.ProtustrankaFormated>
  <DomainObject.Predmet.ProtustrankaFormatedOIB>
    <izvorni_sadrzaj>  NEVEX d.o.o.  Medulin, OIB 39101443042</izvorni_sadrzaj>
    <derivirana_varijabla naziv="DomainObject.Predmet.ProtustrankaFormatedOIB_1">  NEVEX d.o.o.  Medulin, OIB 39101443042</derivirana_varijabla>
  </DomainObject.Predmet.ProtustrankaFormatedOIB>
  <DomainObject.Predmet.ProtustrankaFormatedWithAdress>
    <izvorni_sadrzaj> NEVEX d.o.o.  Medulin, Dvorine 64, 52 203 Medulin</izvorni_sadrzaj>
    <derivirana_varijabla naziv="DomainObject.Predmet.ProtustrankaFormatedWithAdress_1"> NEVEX d.o.o.  Medulin, Dvorine 64, 52 203 Medulin</derivirana_varijabla>
  </DomainObject.Predmet.ProtustrankaFormatedWithAdress>
  <DomainObject.Predmet.ProtustrankaFormatedWithAdressOIB>
    <izvorni_sadrzaj> NEVEX d.o.o.  Medulin, OIB 39101443042, Dvorine 64, 52 203 Medulin</izvorni_sadrzaj>
    <derivirana_varijabla naziv="DomainObject.Predmet.ProtustrankaFormatedWithAdressOIB_1"> NEVEX d.o.o.  Medulin, OIB 39101443042, Dvorine 64, 52 203 Medulin</derivirana_varijabla>
  </DomainObject.Predmet.ProtustrankaFormatedWithAdressOIB>
  <DomainObject.Predmet.ProtustrankaWithAdress>
    <izvorni_sadrzaj>NEVEX d.o.o.  Medulin Dvorine 64, 52 203 Medulin</izvorni_sadrzaj>
    <derivirana_varijabla naziv="DomainObject.Predmet.ProtustrankaWithAdress_1">NEVEX d.o.o.  Medulin Dvorine 64, 52 203 Medulin</derivirana_varijabla>
  </DomainObject.Predmet.ProtustrankaWithAdress>
  <DomainObject.Predmet.ProtustrankaWithAdressOIB>
    <izvorni_sadrzaj>NEVEX d.o.o.  Medulin, OIB 39101443042, Dvorine 64, 52 203 Medulin</izvorni_sadrzaj>
    <derivirana_varijabla naziv="DomainObject.Predmet.ProtustrankaWithAdressOIB_1">NEVEX d.o.o.  Medulin, OIB 39101443042, Dvorine 64, 52 203 Medulin</derivirana_varijabla>
  </DomainObject.Predmet.ProtustrankaWithAdressOIB>
  <DomainObject.Predmet.ProtustrankaNazivFormated>
    <izvorni_sadrzaj>NEVEX d.o.o.  Medulin</izvorni_sadrzaj>
    <derivirana_varijabla naziv="DomainObject.Predmet.ProtustrankaNazivFormated_1">NEVEX d.o.o.  Medulin</derivirana_varijabla>
  </DomainObject.Predmet.ProtustrankaNazivFormated>
  <DomainObject.Predmet.ProtustrankaNazivFormatedOIB>
    <izvorni_sadrzaj>NEVEX d.o.o.  Medulin, OIB 39101443042</izvorni_sadrzaj>
    <derivirana_varijabla naziv="DomainObject.Predmet.ProtustrankaNazivFormatedOIB_1">NEVEX d.o.o.  Medulin, OIB 39101443042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NEVEX d.o.o.  Medulin</item>
    </izvorni_sadrzaj>
    <derivirana_varijabla naziv="DomainObject.Predmet.ProtuStrankaListFormated_1">
      <item>NEVEX d.o.o.  Medulin</item>
    </derivirana_varijabla>
  </DomainObject.Predmet.ProtuStrankaListFormated>
  <DomainObject.Predmet.ProtuStrankaListFormatedOIB>
    <izvorni_sadrzaj>
      <item>NEVEX d.o.o.  Medulin, OIB 39101443042</item>
    </izvorni_sadrzaj>
    <derivirana_varijabla naziv="DomainObject.Predmet.ProtuStrankaListFormatedOIB_1">
      <item>NEVEX d.o.o.  Medulin, OIB 39101443042</item>
    </derivirana_varijabla>
  </DomainObject.Predmet.ProtuStrankaListFormatedOIB>
  <DomainObject.Predmet.ProtuStrankaListFormatedWithAdress>
    <izvorni_sadrzaj>
      <item>NEVEX d.o.o.  Medulin, Dvorine 64, 52 203 Medulin</item>
    </izvorni_sadrzaj>
    <derivirana_varijabla naziv="DomainObject.Predmet.ProtuStrankaListFormatedWithAdress_1">
      <item>NEVEX d.o.o.  Medulin, Dvorine 64, 52 203 Medulin</item>
    </derivirana_varijabla>
  </DomainObject.Predmet.ProtuStrankaListFormatedWithAdress>
  <DomainObject.Predmet.ProtuStrankaListFormatedWithAdressOIB>
    <izvorni_sadrzaj>
      <item>NEVEX d.o.o.  Medulin, OIB 39101443042, Dvorine 64, 52 203 Medulin</item>
    </izvorni_sadrzaj>
    <derivirana_varijabla naziv="DomainObject.Predmet.ProtuStrankaListFormatedWithAdressOIB_1">
      <item>NEVEX d.o.o.  Medulin, OIB 39101443042, Dvorine 64, 52 203 Medulin</item>
    </derivirana_varijabla>
  </DomainObject.Predmet.ProtuStrankaListFormatedWithAdressOIB>
  <DomainObject.Predmet.ProtuStrankaListNazivFormated>
    <izvorni_sadrzaj>
      <item>NEVEX d.o.o.  Medulin</item>
    </izvorni_sadrzaj>
    <derivirana_varijabla naziv="DomainObject.Predmet.ProtuStrankaListNazivFormated_1">
      <item>NEVEX d.o.o.  Medulin</item>
    </derivirana_varijabla>
  </DomainObject.Predmet.ProtuStrankaListNazivFormated>
  <DomainObject.Predmet.ProtuStrankaListNazivFormatedOIB>
    <izvorni_sadrzaj>
      <item>NEVEX d.o.o.  Medulin, OIB 39101443042</item>
    </izvorni_sadrzaj>
    <derivirana_varijabla naziv="DomainObject.Predmet.ProtuStrankaListNazivFormatedOIB_1">
      <item>NEVEX d.o.o.  Medulin, OIB 39101443042</item>
    </derivirana_varijabla>
  </DomainObject.Predmet.ProtuStrankaListNazivFormatedOIB>
  <DomainObject.Predmet.OstaliListFormated>
    <izvorni_sadrzaj>
      <item>Ivica Rojnić</item>
    </izvorni_sadrzaj>
    <derivirana_varijabla naziv="DomainObject.Predmet.OstaliListFormated_1">
      <item>Ivica Rojnić</item>
    </derivirana_varijabla>
  </DomainObject.Predmet.OstaliListFormated>
  <DomainObject.Predmet.OstaliListFormatedOIB>
    <izvorni_sadrzaj>
      <item>Ivica Rojnić, OIB 98077131683</item>
    </izvorni_sadrzaj>
    <derivirana_varijabla naziv="DomainObject.Predmet.OstaliListFormatedOIB_1">
      <item>Ivica Rojnić, OIB 98077131683</item>
    </derivirana_varijabla>
  </DomainObject.Predmet.OstaliListFormatedOIB>
  <DomainObject.Predmet.OstaliListFormatedWithAdress>
    <izvorni_sadrzaj>
      <item>Ivica Rojnić, Dvorine 64, Banjole, 52203 Medulin</item>
    </izvorni_sadrzaj>
    <derivirana_varijabla naziv="DomainObject.Predmet.OstaliListFormatedWithAdress_1">
      <item>Ivica Rojnić, Dvorine 64, Banjole, 52203 Medulin</item>
    </derivirana_varijabla>
  </DomainObject.Predmet.OstaliListFormatedWithAdress>
  <DomainObject.Predmet.OstaliListFormatedWithAdressOIB>
    <izvorni_sadrzaj>
      <item>Ivica Rojnić, OIB 98077131683, Dvorine 64, Banjole, 52203 Medulin</item>
    </izvorni_sadrzaj>
    <derivirana_varijabla naziv="DomainObject.Predmet.OstaliListFormatedWithAdressOIB_1">
      <item>Ivica Rojnić, OIB 98077131683, Dvorine 64, Banjole, 52203 Medulin</item>
    </derivirana_varijabla>
  </DomainObject.Predmet.OstaliListFormatedWithAdressOIB>
  <DomainObject.Predmet.OstaliListNazivFormated>
    <izvorni_sadrzaj>
      <item>Ivica Rojnić</item>
    </izvorni_sadrzaj>
    <derivirana_varijabla naziv="DomainObject.Predmet.OstaliListNazivFormated_1">
      <item>Ivica Rojnić</item>
    </derivirana_varijabla>
  </DomainObject.Predmet.OstaliListNazivFormated>
  <DomainObject.Predmet.OstaliListNazivFormatedOIB>
    <izvorni_sadrzaj>
      <item>Ivica Rojnić, OIB 98077131683</item>
    </izvorni_sadrzaj>
    <derivirana_varijabla naziv="DomainObject.Predmet.OstaliListNazivFormatedOIB_1">
      <item>Ivica Rojnić, OIB 98077131683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NEVEX d.o.o.  Medulin</izvorni_sadrzaj>
    <derivirana_varijabla naziv="DomainObject.Predmet.ProtustrankaIDrugi_1">NEVEX d.o.o.  Medulin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NEVEX d.o.o.  Medulin, OIB 39101443042, Dvorine 64, 52 203 Medulin</izvorni_sadrzaj>
    <derivirana_varijabla naziv="DomainObject.Predmet.ProtustrankaIDrugiAdressOIB_1">NEVEX d.o.o.  Medulin, OIB 39101443042, Dvorine 64,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NEVEX d.o.o.  Medulin</item>
      <item>Ivica Rojnić</item>
    </izvorni_sadrzaj>
    <derivirana_varijabla naziv="DomainObject.Predmet.SudioniciListNaziv_1">
      <item>FINA  Pula</item>
      <item>NEVEX d.o.o.  Medulin</item>
      <item>Ivica Rojnić</item>
    </derivirana_varijabla>
  </DomainObject.Predmet.SudioniciListNaziv>
  <DomainObject.Predmet.SudioniciListAdressOIB>
    <izvorni_sadrzaj>
      <item>FINA  Pula, OIB 85821130368, Giardini 5,52 100 Pula</item>
      <item>NEVEX d.o.o.  Medulin, OIB 39101443042, Dvorine 64,52 203 Medulin</item>
      <item>Ivica Rojnić, OIB 98077131683, Dvorine 64, Banjole,52203 Medulin</item>
    </izvorni_sadrzaj>
    <derivirana_varijabla naziv="DomainObject.Predmet.SudioniciListAdressOIB_1">
      <item>FINA  Pula, OIB 85821130368, Giardini 5,52 100 Pula</item>
      <item>NEVEX d.o.o.  Medulin, OIB 39101443042, Dvorine 64,52 203 Medulin</item>
      <item>Ivica Rojnić, OIB 98077131683, Dvorine 64, Banjole,52203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39101443042</item>
      <item>, OIB 98077131683</item>
    </izvorni_sadrzaj>
    <derivirana_varijabla naziv="DomainObject.Predmet.SudioniciListNazivOIB_1">
      <item>, OIB 85821130368</item>
      <item>, OIB 39101443042</item>
      <item>, OIB 98077131683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942</properties:Words>
  <properties:Characters>5009</properties:Characters>
  <properties:Lines>134</properties:Lines>
  <properties:Paragraphs>40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2015-09-09T06:51:00Z</dcterms:created>
  <dc:creator>T SUD</dc:creator>
  <cp:lastModifiedBy>Sonja Krapić</cp:lastModifiedBy>
  <cp:lastPrinted>2013-12-20T07:32:00Z</cp:lastPrinted>
  <dcterms:modified xmlns:xsi="http://www.w3.org/2001/XMLSchema-instance" xsi:type="dcterms:W3CDTF">2015-09-09T07:34:00Z</dcterms:modified>
  <cp:revision>10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