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3a74" w14:paraId="c6e3a74" w:rsidRDefault="006E1EEF" w:rsidP="006E1EEF" w:rsidR="006E1EE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NOGOMETNI KLUB „BABIĆI”, Babići, Babići 12, OIB </w:t>
      </w:r>
      <w:r w:rsidRPr="006E1EEF">
        <w:rPr>
          <w:rFonts w:cs="Times New Roman" w:eastAsia="Times New Roman"/>
          <w:szCs w:val="24"/>
          <w:lang w:eastAsia="hr-HR"/>
        </w:rPr>
        <w:t>69461309282</w:t>
      </w:r>
      <w:r>
        <w:rPr>
          <w:rFonts w:cs="Times New Roman" w:eastAsia="Times New Roman"/>
          <w:szCs w:val="24"/>
          <w:lang w:eastAsia="hr-HR"/>
        </w:rPr>
        <w:t>, reg. br. 18000202, nakon izvršenog uvida u sudski registar, sukladno čl. 428. i 430. Stečajnog zakona (Narodne novine br. 71/15, nadalje SZ), 30. ožujka 2017. objavljuje sljedeći</w:t>
      </w:r>
    </w:p>
    <w:p w:rsidRDefault="006E1EEF" w:rsidP="006E1EEF" w:rsidR="006E1EE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1EEF" w:rsidP="006E1EEF" w:rsidR="006E1EE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E1EEF" w:rsidP="006E1EEF" w:rsidR="006E1EEF">
      <w:pPr>
        <w:ind w:firstLine="708"/>
        <w:rPr>
          <w:szCs w:val="24"/>
        </w:rPr>
      </w:pPr>
    </w:p>
    <w:p w:rsidRDefault="006E1EEF" w:rsidP="006E1EEF" w:rsidR="006E1EE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NOGOMETNI KLUB „BABIĆI”, Babići, Babići 12, OIB </w:t>
      </w:r>
      <w:r w:rsidRPr="006E1EEF">
        <w:rPr>
          <w:rFonts w:cs="Times New Roman" w:eastAsia="Times New Roman"/>
          <w:szCs w:val="24"/>
          <w:lang w:eastAsia="hr-HR"/>
        </w:rPr>
        <w:t>69461309282</w:t>
      </w:r>
      <w:r>
        <w:rPr>
          <w:rFonts w:cs="Times New Roman" w:eastAsia="Times New Roman"/>
          <w:szCs w:val="24"/>
          <w:lang w:eastAsia="hr-HR"/>
        </w:rPr>
        <w:t>, reg. br. 18000202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E1EEF" w:rsidP="006E1EEF" w:rsidR="006E1EEF" w:rsidRPr="001C2B01">
      <w:pPr>
        <w:ind w:firstLine="708"/>
        <w:rPr>
          <w:szCs w:val="24"/>
        </w:rPr>
      </w:pPr>
    </w:p>
    <w:p w:rsidRDefault="006E1EEF" w:rsidP="006E1EEF" w:rsidR="006E1EE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606</w:t>
      </w:r>
      <w:r w:rsidRPr="001C2B01">
        <w:rPr>
          <w:szCs w:val="24"/>
        </w:rPr>
        <w:t>,</w:t>
      </w:r>
      <w:r>
        <w:rPr>
          <w:szCs w:val="24"/>
        </w:rPr>
        <w:t>35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E1EEF" w:rsidP="006E1EEF" w:rsidR="006E1EEF" w:rsidRPr="001C2B01">
      <w:pPr>
        <w:rPr>
          <w:szCs w:val="24"/>
        </w:rPr>
      </w:pPr>
    </w:p>
    <w:p w:rsidRDefault="006E1EEF" w:rsidP="006E1EEF" w:rsidR="006E1EE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E1EEF" w:rsidP="006E1EEF" w:rsidR="006E1EE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1EEF" w:rsidP="006E1EEF" w:rsidR="006E1EE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180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180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E1EEF" w:rsidP="006E1EEF" w:rsidR="006E1EEF" w:rsidRPr="001C2B01">
      <w:pPr>
        <w:ind w:firstLine="708"/>
        <w:rPr>
          <w:szCs w:val="24"/>
        </w:rPr>
      </w:pPr>
    </w:p>
    <w:p w:rsidRDefault="006E1EEF" w:rsidP="006E1EEF" w:rsidR="006E1EE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E1EEF" w:rsidP="006E1EEF" w:rsidR="006E1EEF">
      <w:pPr>
        <w:ind w:firstLine="708"/>
        <w:rPr>
          <w:szCs w:val="24"/>
        </w:rPr>
      </w:pPr>
    </w:p>
    <w:p w:rsidRDefault="006E1EEF" w:rsidP="006E1EEF" w:rsidR="006E1EEF">
      <w:pPr>
        <w:jc w:val="center"/>
        <w:rPr>
          <w:szCs w:val="24"/>
        </w:rPr>
      </w:pPr>
      <w:r>
        <w:rPr>
          <w:szCs w:val="24"/>
        </w:rPr>
        <w:t>U Pazinu 30. ožujka 2017.</w:t>
      </w:r>
    </w:p>
    <w:p w:rsidRDefault="006E1EEF" w:rsidP="006E1EEF" w:rsidR="006E1EEF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6E1EEF" w:rsidP="006E1EEF" w:rsidR="006E1EEF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380EBA">
        <w:rPr>
          <w:szCs w:val="24"/>
        </w:rPr>
        <w:t xml:space="preserve">, v. r. </w:t>
      </w:r>
    </w:p>
    <w:p w:rsidRDefault="006E1EEF" w:rsidP="006E1EEF" w:rsidR="006E1EEF">
      <w:pPr>
        <w:rPr>
          <w:szCs w:val="24"/>
        </w:rPr>
      </w:pPr>
      <w:r>
        <w:rPr>
          <w:szCs w:val="24"/>
        </w:rPr>
        <w:t>DNA:</w:t>
      </w:r>
    </w:p>
    <w:p w:rsidRDefault="006E1EEF" w:rsidP="006E1EEF" w:rsidR="00611BD8" w:rsidRPr="006E1EE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11BD8" w:rsidRPr="006E1EE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EEF" w:rsidP="006E1EEF" w:rsidR="006E1EEF">
      <w:r>
        <w:separator/>
      </w:r>
    </w:p>
  </w:endnote>
  <w:endnote w:id="0" w:type="continuationSeparator">
    <w:p w:rsidRDefault="006E1EEF" w:rsidP="006E1EEF" w:rsidR="006E1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EEF" w:rsidP="006E1EEF" w:rsidR="006E1EEF">
      <w:r>
        <w:separator/>
      </w:r>
    </w:p>
  </w:footnote>
  <w:footnote w:id="0" w:type="continuationSeparator">
    <w:p w:rsidRDefault="006E1EEF" w:rsidP="006E1EEF" w:rsidR="006E1E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EEF" w:rsidR="00500CC1">
    <w:pPr>
      <w:pStyle w:val="Zaglavlje"/>
    </w:pPr>
    <w:r>
      <w:tab/>
    </w:r>
    <w:r>
      <w:tab/>
      <w:t>3 St-180/2017-3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DD9"/>
    <w:rsid w:val="00380EBA"/>
    <w:rsid w:val="00611BD8"/>
    <w:rsid w:val="006E1EEF"/>
    <w:rsid w:val="00A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1EE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1E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1EE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1E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1E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80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E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E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E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E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1EE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1E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1EE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1E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1E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80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E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E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E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E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"BABIĆI", BABIĆI</izvorni_sadrzaj>
    <derivirana_varijabla naziv="DomainObject.Predmet.ProtustrankaFormated_1">  NOGOMETNI KLUB "BABIĆI", BABIĆI</derivirana_varijabla>
  </DomainObject.Predmet.ProtustrankaFormated>
  <DomainObject.Predmet.ProtustrankaFormatedOIB>
    <izvorni_sadrzaj>  NOGOMETNI KLUB "BABIĆI", BABIĆI, OIB 69461309282</izvorni_sadrzaj>
    <derivirana_varijabla naziv="DomainObject.Predmet.ProtustrankaFormatedOIB_1">  NOGOMETNI KLUB "BABIĆI", BABIĆI, OIB 69461309282</derivirana_varijabla>
  </DomainObject.Predmet.ProtustrankaFormatedOIB>
  <DomainObject.Predmet.ProtustrankaFormatedWithAdress>
    <izvorni_sadrzaj> NOGOMETNI KLUB "BABIĆI", BABIĆI, Babići 12, 52470 Babići</izvorni_sadrzaj>
    <derivirana_varijabla naziv="DomainObject.Predmet.ProtustrankaFormatedWithAdress_1"> NOGOMETNI KLUB "BABIĆI", BABIĆI, Babići 12, 52470 Babići</derivirana_varijabla>
  </DomainObject.Predmet.ProtustrankaFormatedWithAdress>
  <DomainObject.Predmet.ProtustrankaFormatedWithAdressOIB>
    <izvorni_sadrzaj> NOGOMETNI KLUB "BABIĆI", BABIĆI, OIB 69461309282, Babići 12, 52470 Babići</izvorni_sadrzaj>
    <derivirana_varijabla naziv="DomainObject.Predmet.ProtustrankaFormatedWithAdressOIB_1"> NOGOMETNI KLUB "BABIĆI", BABIĆI, OIB 69461309282, Babići 12, 52470 Babići</derivirana_varijabla>
  </DomainObject.Predmet.ProtustrankaFormatedWithAdressOIB>
  <DomainObject.Predmet.ProtustrankaWithAdress>
    <izvorni_sadrzaj>NOGOMETNI KLUB "BABIĆI", BABIĆI Babići 12, 52470 Babići</izvorni_sadrzaj>
    <derivirana_varijabla naziv="DomainObject.Predmet.ProtustrankaWithAdress_1">NOGOMETNI KLUB "BABIĆI", BABIĆI Babići 12, 52470 Babići</derivirana_varijabla>
  </DomainObject.Predmet.ProtustrankaWithAdress>
  <DomainObject.Predmet.ProtustrankaWithAdressOIB>
    <izvorni_sadrzaj>NOGOMETNI KLUB "BABIĆI", BABIĆI, OIB 69461309282, Babići 12, 52470 Babići</izvorni_sadrzaj>
    <derivirana_varijabla naziv="DomainObject.Predmet.ProtustrankaWithAdressOIB_1">NOGOMETNI KLUB "BABIĆI", BABIĆI, OIB 69461309282, Babići 12, 52470 Babići</derivirana_varijabla>
  </DomainObject.Predmet.ProtustrankaWithAdressOIB>
  <DomainObject.Predmet.ProtustrankaNazivFormated>
    <izvorni_sadrzaj>NOGOMETNI KLUB "BABIĆI", BABIĆI</izvorni_sadrzaj>
    <derivirana_varijabla naziv="DomainObject.Predmet.ProtustrankaNazivFormated_1">NOGOMETNI KLUB "BABIĆI", BABIĆI</derivirana_varijabla>
  </DomainObject.Predmet.ProtustrankaNazivFormated>
  <DomainObject.Predmet.ProtustrankaNazivFormatedOIB>
    <izvorni_sadrzaj>NOGOMETNI KLUB "BABIĆI", BABIĆI, OIB 69461309282</izvorni_sadrzaj>
    <derivirana_varijabla naziv="DomainObject.Predmet.ProtustrankaNazivFormatedOIB_1">NOGOMETNI KLUB "BABIĆI", BABIĆI, OIB 69461309282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8606.35</izvorni_sadrzaj>
    <derivirana_varijabla naziv="DomainObject.Predmet.TrenutnaVrijednost_1">8606.35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"BABIĆI", BABIĆI</item>
    </izvorni_sadrzaj>
    <derivirana_varijabla naziv="DomainObject.Predmet.ProtuStrankaListFormated_1">
      <item>NOGOMETNI KLUB "BABIĆI", BABIĆI</item>
    </derivirana_varijabla>
  </DomainObject.Predmet.ProtuStrankaListFormated>
  <DomainObject.Predmet.ProtuStrankaListFormatedOIB>
    <izvorni_sadrzaj>
      <item>NOGOMETNI KLUB "BABIĆI", BABIĆI, OIB 69461309282</item>
    </izvorni_sadrzaj>
    <derivirana_varijabla naziv="DomainObject.Predmet.ProtuStrankaListFormatedOIB_1">
      <item>NOGOMETNI KLUB "BABIĆI", BABIĆI, OIB 69461309282</item>
    </derivirana_varijabla>
  </DomainObject.Predmet.ProtuStrankaListFormatedOIB>
  <DomainObject.Predmet.ProtuStrankaListFormatedWithAdress>
    <izvorni_sadrzaj>
      <item>NOGOMETNI KLUB "BABIĆI", BABIĆI, Babići 12, 52470 Babići</item>
    </izvorni_sadrzaj>
    <derivirana_varijabla naziv="DomainObject.Predmet.ProtuStrankaListFormatedWithAdress_1">
      <item>NOGOMETNI KLUB "BABIĆI", BABIĆI, Babići 12, 52470 Babići</item>
    </derivirana_varijabla>
  </DomainObject.Predmet.ProtuStrankaListFormatedWithAdress>
  <DomainObject.Predmet.ProtuStrankaListFormatedWithAdressOIB>
    <izvorni_sadrzaj>
      <item>NOGOMETNI KLUB "BABIĆI", BABIĆI, OIB 69461309282, Babići 12, 52470 Babići</item>
    </izvorni_sadrzaj>
    <derivirana_varijabla naziv="DomainObject.Predmet.ProtuStrankaListFormatedWithAdressOIB_1">
      <item>NOGOMETNI KLUB "BABIĆI", BABIĆI, OIB 69461309282, Babići 12, 52470 Babići</item>
    </derivirana_varijabla>
  </DomainObject.Predmet.ProtuStrankaListFormatedWithAdressOIB>
  <DomainObject.Predmet.ProtuStrankaListNazivFormated>
    <izvorni_sadrzaj>
      <item>NOGOMETNI KLUB "BABIĆI", BABIĆI</item>
    </izvorni_sadrzaj>
    <derivirana_varijabla naziv="DomainObject.Predmet.ProtuStrankaListNazivFormated_1">
      <item>NOGOMETNI KLUB "BABIĆI", BABIĆI</item>
    </derivirana_varijabla>
  </DomainObject.Predmet.ProtuStrankaListNazivFormated>
  <DomainObject.Predmet.ProtuStrankaListNazivFormatedOIB>
    <izvorni_sadrzaj>
      <item>NOGOMETNI KLUB "BABIĆI", BABIĆI, OIB 69461309282</item>
    </izvorni_sadrzaj>
    <derivirana_varijabla naziv="DomainObject.Predmet.ProtuStrankaListNazivFormatedOIB_1">
      <item>NOGOMETNI KLUB "BABIĆI", BABIĆI, OIB 69461309282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"BABIĆI", BABIĆI</izvorni_sadrzaj>
    <derivirana_varijabla naziv="DomainObject.Predmet.ProtustrankaIDrugi_1">NOGOMETNI KLUB "BABIĆI", BABIĆI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NOGOMETNI KLUB "BABIĆI", BABIĆI, OIB 69461309282, Babići 12, 52470 Babići</izvorni_sadrzaj>
    <derivirana_varijabla naziv="DomainObject.Predmet.ProtustrankaIDrugiAdressOIB_1">NOGOMETNI KLUB "BABIĆI", BABIĆI, OIB 69461309282, Babići 12, 52470 Babići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"BABIĆI", BABIĆI</item>
    </izvorni_sadrzaj>
    <derivirana_varijabla naziv="DomainObject.Predmet.SudioniciListNaziv_1">
      <item>FINANCIJSKA AGENCIJA, RC RIJEKA, PODRUŽNICA PULA, PULA</item>
      <item>NOGOMETNI KLUB "BABIĆI", BABIĆI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NOGOMETNI KLUB "BABIĆI", BABIĆI, OIB 69461309282, Babići 12,52470 Babići</item>
    </izvorni_sadrzaj>
    <derivirana_varijabla naziv="DomainObject.Predmet.SudioniciListAdressOIB_1">
      <item>FINANCIJSKA AGENCIJA, RC RIJEKA, PODRUŽNICA PULA, PULA, OIB 85821130368, Ulica grada Vukovara 70,10000 Zagreb</item>
      <item>NOGOMETNI KLUB "BABIĆI", BABIĆI, OIB 69461309282, Babići 12,52470 Babići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69461309282</item>
    </izvorni_sadrzaj>
    <derivirana_varijabla naziv="DomainObject.Predmet.SudioniciListNazivOIB_1">
      <item>, OIB 85821130368</item>
      <item>, OIB 69461309282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2668</properties:Characters>
  <properties:Lines>50</properties:Lines>
  <properties:Paragraphs>12</properties:Paragraphs>
  <properties:TotalTime>9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2017-03-29T07:01:00Z</dcterms:created>
  <dc:creator>Morena Brajuha</dc:creator>
  <dc:description/>
  <cp:keywords/>
  <cp:lastModifiedBy>Morena Brajuha</cp:lastModifiedBy>
  <cp:lastPrinted>2017-03-29T07:07:00Z</cp:lastPrinted>
  <dcterms:modified xmlns:xsi="http://www.w3.org/2001/XMLSchema-instance" xsi:type="dcterms:W3CDTF">2017-03-30T05:43:00Z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