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9ca30ad" w14:textId="9ca30ad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54B0D">
        <w:t>1</w:t>
      </w:r>
      <w:r w:rsidR="000F05D2">
        <w:t>3</w:t>
      </w:r>
      <w:r w:rsidR="00B27E70">
        <w:t>56/1</w:t>
      </w:r>
      <w:r w:rsidR="00CC165E">
        <w:t>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</w:t>
      </w:r>
      <w:r w:rsidR="000F05D2">
        <w:t>3</w:t>
      </w:r>
      <w:r w:rsidR="00B27E70">
        <w:t xml:space="preserve">56/19, </w:t>
      </w:r>
      <w:r>
        <w:t xml:space="preserve">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17313E">
        <w:t>01</w:t>
      </w:r>
      <w:r w:rsidR="002E6B37">
        <w:t xml:space="preserve">. </w:t>
      </w:r>
      <w:r w:rsidR="0017313E">
        <w:t>kolovoza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BE66E4">
      <w:pPr>
        <w:pStyle w:val="Odlomakpopisa"/>
        <w:numPr>
          <w:ilvl w:val="0"/>
          <w:numId w:val="5"/>
        </w:numPr>
        <w:jc w:val="both"/>
      </w:pPr>
      <w:r w:rsidRPr="001A5B32">
        <w:t>MIDI ZAPAD j.d.o.o.</w:t>
      </w:r>
      <w:r w:rsidR="005D6FA8">
        <w:t xml:space="preserve"> turistička agencija</w:t>
      </w:r>
      <w:r w:rsidRPr="001A5B32">
        <w:t xml:space="preserve"> OIB</w:t>
      </w:r>
      <w:r>
        <w:t>:</w:t>
      </w:r>
      <w:r w:rsidRPr="001A5B32">
        <w:t xml:space="preserve"> 11303265089</w:t>
      </w:r>
      <w:r>
        <w:t xml:space="preserve">, </w:t>
      </w:r>
      <w:r w:rsidRPr="00951992">
        <w:t>MBS: 081064953</w:t>
      </w:r>
      <w:r>
        <w:t xml:space="preserve">, </w:t>
      </w:r>
      <w:r w:rsidRPr="001A5B32">
        <w:t xml:space="preserve">Vlahe </w:t>
      </w:r>
      <w:proofErr w:type="spellStart"/>
      <w:r w:rsidRPr="001A5B32">
        <w:t>Stulića</w:t>
      </w:r>
      <w:proofErr w:type="spellEnd"/>
      <w:r w:rsidRPr="001A5B32">
        <w:t xml:space="preserve"> 20, Zagreb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8</w:t>
      </w:r>
      <w:r w:rsidR="00AE77C5">
        <w:t>.</w:t>
      </w:r>
      <w:r>
        <w:t>938,05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17313E">
        <w:t>01</w:t>
      </w:r>
      <w:r w:rsidR="002E6B37">
        <w:t>.</w:t>
      </w:r>
      <w:r w:rsidR="00F97795">
        <w:t xml:space="preserve"> </w:t>
      </w:r>
      <w:r w:rsidR="0017313E">
        <w:t>kolovoza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F84ADF">
        <w:t xml:space="preserve">, v. r. </w:t>
      </w:r>
    </w:p>
    <w:p w:rsidR="00F84ADF" w:rsidP="00572798" w:rsidRDefault="00F84ADF">
      <w:pPr>
        <w:jc w:val="right"/>
      </w:pPr>
    </w:p>
    <w:p w:rsidR="00F84ADF" w:rsidP="00F84ADF" w:rsidRDefault="00F84AD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F84ADF" w:rsidP="00572798" w:rsidRDefault="00F84ADF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F84ADF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3557" w:rsidRDefault="00503557">
      <w:r>
        <w:separator/>
      </w:r>
    </w:p>
  </w:endnote>
  <w:endnote w:type="continuationSeparator" w:id="0">
    <w:p w:rsidR="00503557" w:rsidRDefault="0050355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3557" w:rsidRDefault="00503557">
      <w:r>
        <w:separator/>
      </w:r>
    </w:p>
  </w:footnote>
  <w:footnote w:type="continuationSeparator" w:id="0">
    <w:p w:rsidR="00503557" w:rsidRDefault="0050355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0F05D2"/>
    <w:rsid w:val="00105CDC"/>
    <w:rsid w:val="0011312F"/>
    <w:rsid w:val="00114EAD"/>
    <w:rsid w:val="0017313E"/>
    <w:rsid w:val="00176985"/>
    <w:rsid w:val="00185571"/>
    <w:rsid w:val="001867CB"/>
    <w:rsid w:val="0019391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C218C"/>
    <w:rsid w:val="002E6B37"/>
    <w:rsid w:val="002F443E"/>
    <w:rsid w:val="00325398"/>
    <w:rsid w:val="003406BC"/>
    <w:rsid w:val="00346A21"/>
    <w:rsid w:val="0038246E"/>
    <w:rsid w:val="00395C56"/>
    <w:rsid w:val="003D35F9"/>
    <w:rsid w:val="003E346D"/>
    <w:rsid w:val="003E3A15"/>
    <w:rsid w:val="004030CB"/>
    <w:rsid w:val="00413F4C"/>
    <w:rsid w:val="00457671"/>
    <w:rsid w:val="0048719F"/>
    <w:rsid w:val="004B337A"/>
    <w:rsid w:val="004F3962"/>
    <w:rsid w:val="00503557"/>
    <w:rsid w:val="00526942"/>
    <w:rsid w:val="0053446F"/>
    <w:rsid w:val="00537B8B"/>
    <w:rsid w:val="0054703D"/>
    <w:rsid w:val="00556471"/>
    <w:rsid w:val="00572798"/>
    <w:rsid w:val="005853C8"/>
    <w:rsid w:val="00590AEF"/>
    <w:rsid w:val="00591994"/>
    <w:rsid w:val="005A0039"/>
    <w:rsid w:val="005D476D"/>
    <w:rsid w:val="005D6FA8"/>
    <w:rsid w:val="005E4AB8"/>
    <w:rsid w:val="005F0073"/>
    <w:rsid w:val="005F4627"/>
    <w:rsid w:val="0060060B"/>
    <w:rsid w:val="00627F6A"/>
    <w:rsid w:val="00654118"/>
    <w:rsid w:val="00657B8E"/>
    <w:rsid w:val="00660639"/>
    <w:rsid w:val="0066076C"/>
    <w:rsid w:val="006952A9"/>
    <w:rsid w:val="00734AEB"/>
    <w:rsid w:val="00770764"/>
    <w:rsid w:val="007719EE"/>
    <w:rsid w:val="007A20D1"/>
    <w:rsid w:val="007B34F1"/>
    <w:rsid w:val="007B5AFD"/>
    <w:rsid w:val="007B6937"/>
    <w:rsid w:val="007D5A5D"/>
    <w:rsid w:val="007E3C36"/>
    <w:rsid w:val="008155EE"/>
    <w:rsid w:val="008613BD"/>
    <w:rsid w:val="00863025"/>
    <w:rsid w:val="00864183"/>
    <w:rsid w:val="00871F01"/>
    <w:rsid w:val="0087224E"/>
    <w:rsid w:val="0089314F"/>
    <w:rsid w:val="00920CA0"/>
    <w:rsid w:val="009273D6"/>
    <w:rsid w:val="009419D8"/>
    <w:rsid w:val="009B620B"/>
    <w:rsid w:val="009D5377"/>
    <w:rsid w:val="00A0362C"/>
    <w:rsid w:val="00A36464"/>
    <w:rsid w:val="00A45A7E"/>
    <w:rsid w:val="00A71431"/>
    <w:rsid w:val="00A7758D"/>
    <w:rsid w:val="00AB60FD"/>
    <w:rsid w:val="00AC4528"/>
    <w:rsid w:val="00AD027A"/>
    <w:rsid w:val="00AE77C5"/>
    <w:rsid w:val="00B27DBD"/>
    <w:rsid w:val="00B27E70"/>
    <w:rsid w:val="00B41A4E"/>
    <w:rsid w:val="00B53BE6"/>
    <w:rsid w:val="00B82F18"/>
    <w:rsid w:val="00BE66E4"/>
    <w:rsid w:val="00C3405C"/>
    <w:rsid w:val="00C836B9"/>
    <w:rsid w:val="00C958E9"/>
    <w:rsid w:val="00CB300F"/>
    <w:rsid w:val="00CC165E"/>
    <w:rsid w:val="00CE72CB"/>
    <w:rsid w:val="00CE7362"/>
    <w:rsid w:val="00D01B78"/>
    <w:rsid w:val="00D147D5"/>
    <w:rsid w:val="00D17FB6"/>
    <w:rsid w:val="00D20C31"/>
    <w:rsid w:val="00D32302"/>
    <w:rsid w:val="00D637BD"/>
    <w:rsid w:val="00D66226"/>
    <w:rsid w:val="00DB51B1"/>
    <w:rsid w:val="00DC4A7E"/>
    <w:rsid w:val="00E210F9"/>
    <w:rsid w:val="00E44A0B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84ADF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84A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4A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4AD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4AD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4AD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St-1356/2019</izvorni_sadrzaj>
    <derivirana_varijabla naziv="DomainObject.Predmet.OznakaBroj_1">St-1356/2019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 ZAPAD j.d.o.o. turistička agencija</izvorni_sadrzaj>
    <derivirana_varijabla naziv="DomainObject.Predmet.ProtustrankaFormated_1">  MIDI ZAPAD j.d.o.o. turistička agencija</derivirana_varijabla>
  </DomainObject.Predmet.ProtustrankaFormated>
  <DomainObject.Predmet.ProtustrankaFormatedOIB>
    <izvorni_sadrzaj>  MIDI ZAPAD j.d.o.o. turistička agencija, OIB 11303265089</izvorni_sadrzaj>
    <derivirana_varijabla naziv="DomainObject.Predmet.ProtustrankaFormatedOIB_1">  MIDI ZAPAD j.d.o.o. turistička agencija, OIB 11303265089</derivirana_varijabla>
  </DomainObject.Predmet.ProtustrankaFormatedOIB>
  <DomainObject.Predmet.ProtustrankaFormatedWithAdress>
    <izvorni_sadrzaj> MIDI ZAPAD j.d.o.o. turistička agencija, Vlahe Stulića 20, 10000 Zagreb</izvorni_sadrzaj>
    <derivirana_varijabla naziv="DomainObject.Predmet.ProtustrankaFormatedWithAdress_1"> MIDI ZAPAD j.d.o.o. turistička agencija, Vlahe Stulića 20, 10000 Zagreb</derivirana_varijabla>
  </DomainObject.Predmet.ProtustrankaFormatedWithAdress>
  <DomainObject.Predmet.ProtustrankaFormatedWithAdressOIB>
    <izvorni_sadrzaj> MIDI ZAPAD j.d.o.o. turistička agencija, OIB 11303265089, Vlahe Stulića 20, 10000 Zagreb</izvorni_sadrzaj>
    <derivirana_varijabla naziv="DomainObject.Predmet.ProtustrankaFormatedWithAdressOIB_1"> MIDI ZAPAD j.d.o.o. turistička agencija, OIB 11303265089, Vlahe Stulića 20, 10000 Zagreb</derivirana_varijabla>
  </DomainObject.Predmet.ProtustrankaFormatedWithAdressOIB>
  <DomainObject.Predmet.ProtustrankaWithAdress>
    <izvorni_sadrzaj>MIDI ZAPAD j.d.o.o. turistička agencija Vlahe Stulića 20, 10000 Zagreb</izvorni_sadrzaj>
    <derivirana_varijabla naziv="DomainObject.Predmet.ProtustrankaWithAdress_1">MIDI ZAPAD j.d.o.o. turistička agencija Vlahe Stulića 20, 10000 Zagreb</derivirana_varijabla>
  </DomainObject.Predmet.ProtustrankaWithAdress>
  <DomainObject.Predmet.ProtustrankaWithAdressOIB>
    <izvorni_sadrzaj>MIDI ZAPAD j.d.o.o. turistička agencija, OIB 11303265089, Vlahe Stulića 20, 10000 Zagreb</izvorni_sadrzaj>
    <derivirana_varijabla naziv="DomainObject.Predmet.ProtustrankaWithAdressOIB_1">MIDI ZAPAD j.d.o.o. turistička agencija, OIB 11303265089, Vlahe Stulića 20, 10000 Zagreb</derivirana_varijabla>
  </DomainObject.Predmet.ProtustrankaWithAdressOIB>
  <DomainObject.Predmet.ProtustrankaNazivFormated>
    <izvorni_sadrzaj>MIDI ZAPAD j.d.o.o. turistička agencija</izvorni_sadrzaj>
    <derivirana_varijabla naziv="DomainObject.Predmet.ProtustrankaNazivFormated_1">MIDI ZAPAD j.d.o.o. turistička agencija</derivirana_varijabla>
  </DomainObject.Predmet.ProtustrankaNazivFormated>
  <DomainObject.Predmet.ProtustrankaNazivFormatedOIB>
    <izvorni_sadrzaj>MIDI ZAPAD j.d.o.o. turistička agencija, OIB 11303265089</izvorni_sadrzaj>
    <derivirana_varijabla naziv="DomainObject.Predmet.ProtustrankaNazivFormatedOIB_1">MIDI ZAPAD j.d.o.o. turistička agencija, OIB 11303265089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MIDI ZAPAD j.d.o.o. turistička agencija</item>
    </izvorni_sadrzaj>
    <derivirana_varijabla naziv="DomainObject.Predmet.ProtuStrankaListFormated_1">
      <item>MIDI ZAPAD j.d.o.o. turistička agencija</item>
    </derivirana_varijabla>
  </DomainObject.Predmet.ProtuStrankaListFormated>
  <DomainObject.Predmet.ProtuStrankaListFormatedOIB>
    <izvorni_sadrzaj>
      <item>MIDI ZAPAD j.d.o.o. turistička agencija, OIB 11303265089</item>
    </izvorni_sadrzaj>
    <derivirana_varijabla naziv="DomainObject.Predmet.ProtuStrankaListFormatedOIB_1">
      <item>MIDI ZAPAD j.d.o.o. turistička agencija, OIB 11303265089</item>
    </derivirana_varijabla>
  </DomainObject.Predmet.ProtuStrankaListFormatedOIB>
  <DomainObject.Predmet.ProtuStrankaListFormatedWithAdress>
    <izvorni_sadrzaj>
      <item>MIDI ZAPAD j.d.o.o. turistička agencija, Vlahe Stulića 20, 10000 Zagreb</item>
    </izvorni_sadrzaj>
    <derivirana_varijabla naziv="DomainObject.Predmet.ProtuStrankaListFormatedWithAdress_1">
      <item>MIDI ZAPAD j.d.o.o. turistička agencija, Vlahe Stulića 20, 10000 Zagreb</item>
    </derivirana_varijabla>
  </DomainObject.Predmet.ProtuStrankaListFormatedWithAdress>
  <DomainObject.Predmet.ProtuStrankaListFormatedWithAdressOIB>
    <izvorni_sadrzaj>
      <item>MIDI ZAPAD j.d.o.o. turistička agencija, OIB 11303265089, Vlahe Stulića 20, 10000 Zagreb</item>
    </izvorni_sadrzaj>
    <derivirana_varijabla naziv="DomainObject.Predmet.ProtuStrankaListFormatedWithAdressOIB_1">
      <item>MIDI ZAPAD j.d.o.o. turistička agencija, OIB 11303265089, Vlahe Stulića 20, 10000 Zagreb</item>
    </derivirana_varijabla>
  </DomainObject.Predmet.ProtuStrankaListFormatedWithAdressOIB>
  <DomainObject.Predmet.ProtuStrankaListNazivFormated>
    <izvorni_sadrzaj>
      <item>MIDI ZAPAD j.d.o.o. turistička agencija</item>
    </izvorni_sadrzaj>
    <derivirana_varijabla naziv="DomainObject.Predmet.ProtuStrankaListNazivFormated_1">
      <item>MIDI ZAPAD j.d.o.o. turistička agencija</item>
    </derivirana_varijabla>
  </DomainObject.Predmet.ProtuStrankaListNazivFormated>
  <DomainObject.Predmet.ProtuStrankaListNazivFormatedOIB>
    <izvorni_sadrzaj>
      <item>MIDI ZAPAD j.d.o.o. turistička agencija, OIB 11303265089</item>
    </izvorni_sadrzaj>
    <derivirana_varijabla naziv="DomainObject.Predmet.ProtuStrankaListNazivFormatedOIB_1">
      <item>MIDI ZAPAD j.d.o.o. turistička agencija, OIB 11303265089</item>
    </derivirana_varijabla>
  </DomainObject.Predmet.ProtuStrankaListNazivFormatedOIB>
  <DomainObject.Predmet.OstaliListFormated>
    <izvorni_sadrzaj>
      <item>Milan Sklepić</item>
    </izvorni_sadrzaj>
    <derivirana_varijabla naziv="DomainObject.Predmet.OstaliListFormated_1">
      <item>Milan Sklepić</item>
    </derivirana_varijabla>
  </DomainObject.Predmet.OstaliListFormated>
  <DomainObject.Predmet.OstaliListFormatedOIB>
    <izvorni_sadrzaj>
      <item>Milan Sklepić, OIB 20449896211</item>
    </izvorni_sadrzaj>
    <derivirana_varijabla naziv="DomainObject.Predmet.OstaliListFormatedOIB_1">
      <item>Milan Sklepić, OIB 20449896211</item>
    </derivirana_varijabla>
  </DomainObject.Predmet.OstaliListFormatedOIB>
  <DomainObject.Predmet.OstaliListFormatedWithAdress>
    <izvorni_sadrzaj>
      <item>Milan Sklepić, Vlahe Stulića 20, 10000 Zagreb</item>
    </izvorni_sadrzaj>
    <derivirana_varijabla naziv="DomainObject.Predmet.OstaliListFormatedWithAdress_1">
      <item>Milan Sklepić, Vlahe Stulića 20, 10000 Zagreb</item>
    </derivirana_varijabla>
  </DomainObject.Predmet.OstaliListFormatedWithAdress>
  <DomainObject.Predmet.OstaliListFormatedWithAdressOIB>
    <izvorni_sadrzaj>
      <item>Milan Sklepić, OIB 20449896211, Vlahe Stulića 20, 10000 Zagreb</item>
    </izvorni_sadrzaj>
    <derivirana_varijabla naziv="DomainObject.Predmet.OstaliListFormatedWithAdressOIB_1">
      <item>Milan Sklepić, OIB 20449896211, Vlahe Stulića 20, 10000 Zagreb</item>
    </derivirana_varijabla>
  </DomainObject.Predmet.OstaliListFormatedWithAdressOIB>
  <DomainObject.Predmet.OstaliListNazivFormated>
    <izvorni_sadrzaj>
      <item>Milan Sklepić</item>
    </izvorni_sadrzaj>
    <derivirana_varijabla naziv="DomainObject.Predmet.OstaliListNazivFormated_1">
      <item>Milan Sklepić</item>
    </derivirana_varijabla>
  </DomainObject.Predmet.OstaliListNazivFormated>
  <DomainObject.Predmet.OstaliListNazivFormatedOIB>
    <izvorni_sadrzaj>
      <item>Milan Sklepić, OIB 20449896211</item>
    </izvorni_sadrzaj>
    <derivirana_varijabla naziv="DomainObject.Predmet.OstaliListNazivFormatedOIB_1">
      <item>Milan Sklepić, OIB 20449896211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MIDI ZAPAD j.d.o.o. turistička agencija</izvorni_sadrzaj>
    <derivirana_varijabla naziv="DomainObject.Predmet.ProtustrankaIDrugi_1">MIDI ZAPAD j.d.o.o.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MIDI ZAPAD j.d.o.o. turistička agencija, OIB 11303265089, Vlahe Stulića 20, 10000 Zagreb</izvorni_sadrzaj>
    <derivirana_varijabla naziv="DomainObject.Predmet.ProtustrankaIDrugiAdressOIB_1">MIDI ZAPAD j.d.o.o. turistička agencija, OIB 11303265089, Vlahe Stulića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MIDI ZAPAD j.d.o.o. turistička agencija</item>
      <item>Milan Sklepić</item>
    </izvorni_sadrzaj>
    <derivirana_varijabla naziv="DomainObject.Predmet.SudioniciListNaziv_1">
      <item>FINA Regionalni centar Zagreb</item>
      <item>MIDI ZAPAD j.d.o.o. turistička agencija</item>
      <item>Milan Sklepić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MIDI ZAPAD j.d.o.o. turistička agencija, OIB 11303265089, Vlahe Stulića 20,10000 Zagreb</item>
      <item>Milan Sklepić, OIB 20449896211, Vlahe Stulića 20,10000 Zagreb</item>
    </izvorni_sadrzaj>
    <derivirana_varijabla naziv="DomainObject.Predmet.SudioniciListAdressOIB_1">
      <item>FINA Regionalni centar Zagreb, OIB 85821130368, Trg svibanjskih žrtava 1995. 1,10000 Zagreb</item>
      <item>MIDI ZAPAD j.d.o.o. turistička agencija, OIB 11303265089, Vlahe Stulića 20,10000 Zagreb</item>
      <item>Milan Sklepić, OIB 20449896211, Vlahe Stulića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11303265089</item>
      <item>, OIB 20449896211</item>
    </izvorni_sadrzaj>
    <derivirana_varijabla naziv="DomainObject.Predmet.SudioniciListNazivOIB_1">
      <item>, OIB 85821130368</item>
      <item>, OIB 11303265089</item>
      <item>, OIB 20449896211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244</properties:Words>
  <properties:Characters>1376</properties:Characters>
  <properties:Lines>46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2019-07-30T09:21:00Z</dcterms:created>
  <dc:creator>ilukac</dc:creator>
  <cp:lastModifiedBy>Marijana Blažun</cp:lastModifiedBy>
  <cp:lastPrinted>2016-02-12T09:30:00Z</cp:lastPrinted>
  <dcterms:modified xmlns:xsi="http://www.w3.org/2001/XMLSchema-instance" xsi:type="dcterms:W3CDTF">2019-08-01T10:37:00Z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(St-1356 -19 -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