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af2d" w14:paraId="745af2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 xml:space="preserve">            5 St-991/2016-20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>R E P U B L I K A  H R V A T S K A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 xml:space="preserve">Trgovački sud u Bjelovaru, po stečajnom sucu Mariji Petrina Kubica, u stečajnom postupku </w:t>
      </w:r>
      <w:r w:rsidRPr="00C16822">
        <w:rPr>
          <w:rFonts w:cs="Times New Roman" w:eastAsia="Times New Roman"/>
          <w:lang w:eastAsia="hr-HR"/>
        </w:rPr>
        <w:t xml:space="preserve">nad dužnikom ROAD 69 jednostavno društvo s ograničenom odgovornošću za ugostiteljstvo, usluge i trgovinu, Garešnički Brestovac, Radnička 9, MBS: 010086906, OIB: 39898625342, 15. studenog </w:t>
      </w:r>
      <w:r w:rsidRPr="00C16822">
        <w:rPr>
          <w:rFonts w:cs="Times New Roman" w:eastAsia="Times New Roman"/>
          <w:noProof/>
          <w:lang w:eastAsia="hr-HR"/>
        </w:rPr>
        <w:t xml:space="preserve">2017. 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 xml:space="preserve">r i j e š i o  j e 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 xml:space="preserve">Određuje se nagrada privremenom stečajnom upravitelju </w:t>
      </w:r>
      <w:r w:rsidRPr="00C16822">
        <w:rPr>
          <w:rFonts w:cs="Times New Roman" w:eastAsia="Times New Roman"/>
          <w:lang w:eastAsia="hr-HR"/>
        </w:rPr>
        <w:t xml:space="preserve">TOMISLAVU STRNIŠČAKU, dipl. ing. elektrotehnike iz </w:t>
      </w:r>
      <w:proofErr w:type="spellStart"/>
      <w:r w:rsidRPr="00C16822">
        <w:rPr>
          <w:rFonts w:cs="Times New Roman" w:eastAsia="Times New Roman"/>
          <w:lang w:eastAsia="hr-HR"/>
        </w:rPr>
        <w:t>Šenkovca</w:t>
      </w:r>
      <w:proofErr w:type="spellEnd"/>
      <w:r w:rsidRPr="00C16822">
        <w:rPr>
          <w:rFonts w:cs="Times New Roman" w:eastAsia="Times New Roman"/>
          <w:lang w:eastAsia="hr-HR"/>
        </w:rPr>
        <w:t xml:space="preserve">, Gorčica 10, Čakovec, OIB: 26341315268, </w:t>
      </w:r>
      <w:r w:rsidRPr="00C16822">
        <w:rPr>
          <w:rFonts w:cs="Times New Roman" w:eastAsia="Times New Roman"/>
          <w:noProof/>
          <w:lang w:eastAsia="hr-HR"/>
        </w:rPr>
        <w:t xml:space="preserve">u bruto iznosu od 4.000,00 kn i naknada troškova u neto iznosu od 1.177,70 kn. 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>Obrazloženje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 xml:space="preserve">Privremeni stečajni upravitelj Tomislav Strniščak podnio je ovome sudu 18. listopada 2016. pisano izvješće o poslovanju dužnika s mišljenjem mogu li se imovinom dužnika pokriti troškovi postupka. 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>Podneskom od 14. veljače 2017. privremeni stečajni upravitelj je tražio da mu se odobri i isplati nagrada za obavljanje dužnosti u prethodnom postupku u bruto iznosu od 4.000,00 kn te troškovi u neto iznosu 1.177,70 kn.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 xml:space="preserve">Stečajni sudac razmotrio je zahtjev privremenog stečajnog upravitelja i ocijenio ga, temeljem čl.94. i čl.119. st.6. Stečajnog zakona ("Narodne novine" broj 71/15 i 104/17, dalje: SZ) osnovanim. 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>Visinu nagrade sud je odredio sukladno odredbi čl.4. Uredbe o kriterijima i načinu obračuna i plaćanja nagrade stečajnim upraviteljima ("Narodne novine" broj 105/2015), vodeći računa o složenosti poslova koje je privremeni stečajni upravitelj  obavio.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lastRenderedPageBreak/>
        <w:t xml:space="preserve">Troškovi privremenog stečajnog upravitelja sastoje se od troškova poštarine, fotokopiranja i uvezivanja te putovanja privremenog stečajnog upravitelja do sjedišta dužnika i sjedišta suda, radi prisustvovanja ročištu 10. studenog 2016.  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 xml:space="preserve">U Bjelovaru, 15. studenog 2017. 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>STEČAJNI SUDAC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C16822">
        <w:rPr>
          <w:rFonts w:cs="Times New Roman" w:eastAsia="Times New Roman"/>
          <w:noProof/>
          <w:lang w:eastAsia="hr-HR"/>
        </w:rPr>
        <w:t>MARIJA PETRINA KUBICA v.r.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1682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16822" w:rsidP="00C16822" w:rsidR="00C16822" w:rsidRPr="00C168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1682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16822" w:rsidP="00C16822" w:rsidR="00C16822" w:rsidRPr="00C1682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C1682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16822">
        <w:rPr>
          <w:rFonts w:cs="Times New Roman" w:eastAsia="Times New Roman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16822" w:rsidP="00C16822" w:rsidR="00C16822" w:rsidRPr="00C168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822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082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St-991/2016-20</izvorni_sadrzaj>
    <derivirana_varijabla naziv="DomainObject.Oznaka_1">St-991/2016-20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18. svibnja 2017.</izvorni_sadrzaj>
    <derivirana_varijabla naziv="DomainObject.Predmet.DatumArhiviranja_1">18. svibnja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2017.</izvorni_sadrzaj>
    <derivirana_varijabla naziv="DomainObject.Predmet.DatumRjesavanja_1">11. travnja 2017.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18. svibnja 2017.</izvorni_sadrzaj>
    <derivirana_varijabla naziv="DomainObject.Predmet.DatumZatvaranja_1">18. svibnja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hr.ibm.icms.common.model.sluzbeneosobe.Referada@12381238[id=5723, dbStatus=null, naziv=Referada 5, oznaka=null, sudac=null] &lt;-hr.ibm.icms.common.model.sluzbeneosobe.Referada@12381238[status dodjele: =false]</izvorni_sadrzaj>
    <derivirana_varijabla naziv="DomainObject.Predmet.MjestoCuvanja_1">hr.ibm.icms.common.model.sluzbeneosobe.Referada@12381238[id=5723, dbStatus=null, naziv=Referada 5, oznaka=null, sudac=null] &lt;-hr.ibm.icms.common.model.sluzbeneosobe.Referada@12381238[status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St-991/2016</izvorni_sadrzaj>
    <derivirana_varijabla naziv="DomainObject.Predmet.OznakaBroj_1">St-991/2016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ROAD 69 jednostavno društvo s ograničenom odgovornošću za ugostiteljstvo, usluge i trgovinu zastupanog po punomoćniku Marijana Čop</izvorni_sadrzaj>
    <derivirana_varijabla naziv="DomainObject.Predmet.ProtustrankaFormated_1">  ROAD 69 jednostavno društvo s ograničenom odgovornošću za ugostiteljstvo, usluge i trgovinu zastupanog po punomoćniku Marijana Čop</derivirana_varijabla>
  </DomainObject.Predmet.ProtustrankaFormated>
  <DomainObject.Predmet.ProtustrankaFormatedOIB>
    <izvorni_sadrzaj>  ROAD 69 jednostavno društvo s ograničenom odgovornošću za ugostiteljstvo, usluge i trgovinu, OIB 39898625342 zastupanog po punomoćniku Marijana Čop</izvorni_sadrzaj>
    <derivirana_varijabla naziv="DomainObject.Predmet.ProtustrankaFormatedOIB_1">  ROAD 69 jednostavno društvo s ograničenom odgovornošću za ugostiteljstvo, usluge i trgovinu, OIB 39898625342 zastupanog po punomoćniku Marijana Čop</derivirana_varijabla>
  </DomainObject.Predmet.ProtustrankaFormatedOIB>
  <DomainObject.Predmet.ProtustrankaFormatedWithAdress>
    <izvorni_sadrzaj> ROAD 69 jednostavno društvo s ograničenom odgovornošću za ugostiteljstvo, usluge i trgovinu, Radnička 9, 43280 Garešnički Brestovac zastupanog po punomoćniku Marijana Čop</izvorni_sadrzaj>
    <derivirana_varijabla naziv="DomainObject.Predmet.ProtustrankaFormatedWithAdress_1"> ROAD 69 jednostavno društvo s ograničenom odgovornošću za ugostiteljstvo, usluge i trgovinu, Radnička 9, 43280 Garešnički Brestovac zastupanog po punomoćniku Marijana Čop</derivirana_varijabla>
  </DomainObject.Predmet.ProtustrankaFormatedWithAdress>
  <DomainObject.Predmet.ProtustrankaFormatedWithAdressOIB>
    <izvorni_sadrzaj> ROAD 69 jednostavno društvo s ograničenom odgovornošću za ugostiteljstvo, usluge i trgovinu, OIB 39898625342, Radnička 9, 43280 Garešnički Brestovac zastupanog po punomoćniku Marijana Čop</izvorni_sadrzaj>
    <derivirana_varijabla naziv="DomainObject.Predmet.ProtustrankaFormatedWithAdressOIB_1"> ROAD 69 jednostavno društvo s ograničenom odgovornošću za ugostiteljstvo, usluge i trgovinu, OIB 39898625342, Radnička 9, 43280 Garešnički Brestovac zastupanog po punomoćniku Marijana Čop</derivirana_varijabla>
  </DomainObject.Predmet.ProtustrankaFormatedWithAdressOIB>
  <DomainObject.Predmet.ProtustrankaWithAdress>
    <izvorni_sadrzaj>ROAD 69 jednostavno društvo s ograničenom odgovornošću za ugostiteljstvo, usluge i trgovinu Radnička 9, 43280 Garešnički Brestovac</izvorni_sadrzaj>
    <derivirana_varijabla naziv="DomainObject.Predmet.ProtustrankaWithAdress_1">ROAD 69 jednostavno društvo s ograničenom odgovornošću za ugostiteljstvo, usluge i trgovinu Radnička 9, 43280 Garešnički Brestovac</derivirana_varijabla>
  </DomainObject.Predmet.ProtustrankaWithAdress>
  <DomainObject.Predmet.ProtustrankaWithAdressOIB>
    <izvorni_sadrzaj>ROAD 69 jednostavno društvo s ograničenom odgovornošću za ugostiteljstvo, usluge i trgovinu, OIB 39898625342, Radnička 9, 43280 Garešnički Brestovac</izvorni_sadrzaj>
    <derivirana_varijabla naziv="DomainObject.Predmet.ProtustrankaWithAdressOIB_1">ROAD 69 jednostavno društvo s ograničenom odgovornošću za ugostiteljstvo, usluge i trgovinu, OIB 39898625342, Radnička 9, 43280 Garešnički Brestovac</derivirana_varijabla>
  </DomainObject.Predmet.ProtustrankaWithAdressOIB>
  <DomainObject.Predmet.ProtustrankaNazivFormated>
    <izvorni_sadrzaj>ROAD 69 jednostavno društvo s ograničenom odgovornošću za ugostiteljstvo, usluge i trgovinu</izvorni_sadrzaj>
    <derivirana_varijabla naziv="DomainObject.Predmet.ProtustrankaNazivFormated_1">ROAD 69 jednostavno društvo s ograničenom odgovornošću za ugostiteljstvo, usluge i trgovinu</derivirana_varijabla>
  </DomainObject.Predmet.ProtustrankaNazivFormated>
  <DomainObject.Predmet.ProtustrankaNazivFormatedOIB>
    <izvorni_sadrzaj>ROAD 69 jednostavno društvo s ograničenom odgovornošću za ugostiteljstvo, usluge i trgovinu, OIB 39898625342</izvorni_sadrzaj>
    <derivirana_varijabla naziv="DomainObject.Predmet.ProtustrankaNazivFormatedOIB_1">ROAD 69 jednostavno društvo s ograničenom odgovornošću za ugostiteljstvo, usluge i trgovinu, OIB 39898625342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ROAD 69 jednostavno društvo s ograničenom odgovornošću za ugostiteljstvo, usluge i trgovinu zastupanog po punomoćniku Marijana Čop</item>
    </izvorni_sadrzaj>
    <derivirana_varijabla naziv="DomainObject.Predmet.ProtuStrankaListFormated_1">
      <item>ROAD 69 jednostavno društvo s ograničenom odgovornošću za ugostiteljstvo, usluge i trgovinu zastupanog po punomoćniku Marijana Čop</item>
    </derivirana_varijabla>
  </DomainObject.Predmet.ProtuStrankaListFormated>
  <DomainObject.Predmet.ProtuStrankaListFormatedOIB>
    <izvorni_sadrzaj>
      <item>ROAD 69 jednostavno društvo s ograničenom odgovornošću za ugostiteljstvo, usluge i trgovinu, OIB 39898625342 zastupanog po punomoćniku Marijana Čop</item>
    </izvorni_sadrzaj>
    <derivirana_varijabla naziv="DomainObject.Predmet.ProtuStrankaListFormatedOIB_1">
      <item>ROAD 69 jednostavno društvo s ograničenom odgovornošću za ugostiteljstvo, usluge i trgovinu, OIB 39898625342 zastupanog po punomoćniku Marijana Čop</item>
    </derivirana_varijabla>
  </DomainObject.Predmet.ProtuStrankaListFormatedOIB>
  <DomainObject.Predmet.ProtuStrankaListFormatedWithAdress>
    <izvorni_sadrzaj>
      <item>ROAD 69 jednostavno društvo s ograničenom odgovornošću za ugostiteljstvo, usluge i trgovinu, Radnička 9, 43280 Garešnički Brestovac zastupanog po punomoćniku Marijana Čop</item>
    </izvorni_sadrzaj>
    <derivirana_varijabla naziv="DomainObject.Predmet.ProtuStrankaListFormatedWithAdress_1">
      <item>ROAD 69 jednostavno društvo s ograničenom odgovornošću za ugostiteljstvo, usluge i trgovinu, Radnička 9, 43280 Garešnički Brestovac zastupanog po punomoćniku Marijana Čop</item>
    </derivirana_varijabla>
  </DomainObject.Predmet.ProtuStrankaListFormatedWithAdress>
  <DomainObject.Predmet.ProtuStrankaListFormatedWithAdressOIB>
    <izvorni_sadrzaj>
      <item>ROAD 69 jednostavno društvo s ograničenom odgovornošću za ugostiteljstvo, usluge i trgovinu, OIB 39898625342, Radnička 9, 43280 Garešnički Brestovac zastupanog po punomoćniku Marijana Čop</item>
    </izvorni_sadrzaj>
    <derivirana_varijabla naziv="DomainObject.Predmet.ProtuStrankaListFormatedWithAdressOIB_1">
      <item>ROAD 69 jednostavno društvo s ograničenom odgovornošću za ugostiteljstvo, usluge i trgovinu, OIB 39898625342, Radnička 9, 43280 Garešnički Brestovac zastupanog po punomoćniku Marijana Čop</item>
    </derivirana_varijabla>
  </DomainObject.Predmet.ProtuStrankaListFormatedWithAdressOIB>
  <DomainObject.Predmet.ProtuStrankaListNazivFormated>
    <izvorni_sadrzaj>
      <item>ROAD 69 jednostavno društvo s ograničenom odgovornošću za ugostiteljstvo, usluge i trgovinu</item>
    </izvorni_sadrzaj>
    <derivirana_varijabla naziv="DomainObject.Predmet.ProtuStrankaListNazivFormated_1">
      <item>ROAD 69 jednostavno društvo s ograničenom odgovornošću za ugostiteljstvo, usluge i trgovinu</item>
    </derivirana_varijabla>
  </DomainObject.Predmet.ProtuStrankaListNazivFormated>
  <DomainObject.Predmet.ProtuStrankaListNazivFormatedOIB>
    <izvorni_sadrzaj>
      <item>ROAD 69 jednostavno društvo s ograničenom odgovornošću za ugostiteljstvo, usluge i trgovinu, OIB 39898625342</item>
    </izvorni_sadrzaj>
    <derivirana_varijabla naziv="DomainObject.Predmet.ProtuStrankaListNazivFormatedOIB_1">
      <item>ROAD 69 jednostavno društvo s ograničenom odgovornošću za ugostiteljstvo, usluge i trgovinu, OIB 39898625342</item>
    </derivirana_varijabla>
  </DomainObject.Predmet.ProtuStrankaListNazivFormatedOIB>
  <DomainObject.Predmet.OstaliListFormated>
    <izvorni_sadrzaj>
      <item>Marijana Čop punomoćnik sudionika u postupku ROAD 69 jednostavno društvo s ograničenom odgovornošću za ugostiteljstvo, usluge i trgovinu</item>
      <item>Tomislav Strniščak</item>
    </izvorni_sadrzaj>
    <derivirana_varijabla naziv="DomainObject.Predmet.OstaliListFormated_1">
      <item>Marijana Čop punomoćnik sudionika u postupku ROAD 69 jednostavno društvo s ograničenom odgovornošću za ugostiteljstvo, usluge i trgovinu</item>
      <item>Tomislav Strniščak</item>
    </derivirana_varijabla>
  </DomainObject.Predmet.OstaliListFormated>
  <DomainObject.Predmet.OstaliListFormatedOIB>
    <izvorni_sadrzaj>
      <item>Marijana Čop, OIB 11858150930 punomoćnik sudionika u postupku ROAD 69 jednostavno društvo s ograničenom odgovornošću za ugostiteljstvo, usluge i trgovinu</item>
      <item>Tomislav Strniščak, OIB 26341315268</item>
    </izvorni_sadrzaj>
    <derivirana_varijabla naziv="DomainObject.Predmet.OstaliListFormatedOIB_1">
      <item>Marijana Čop, OIB 11858150930 punomoćnik sudionika u postupku ROAD 69 jednostavno društvo s ograničenom odgovornošću za ugostiteljstvo, usluge i trgovinu</item>
      <item>Tomislav Strniščak, OIB 26341315268</item>
    </derivirana_varijabla>
  </DomainObject.Predmet.OstaliListFormatedOIB>
  <DomainObject.Predmet.OstaliListFormatedWithAdress>
    <izvorni_sadrzaj>
      <item>Marijana Čop, Radnička 9, 43280 Garešnički Brestovac punomoćnik sudionika u postupku ROAD 69 jednostavno društvo s ograničenom odgovornošću za ugostiteljstvo, usluge i trgovinu</item>
      <item>Tomislav Strniščak, Gorčica 10, 40000 Šenkovec</item>
    </izvorni_sadrzaj>
    <derivirana_varijabla naziv="DomainObject.Predmet.OstaliListFormatedWithAdress_1">
      <item>Marijana Čop, Radnička 9, 43280 Garešnički Brestovac punomoćnik sudionika u postupku ROAD 69 jednostavno društvo s ograničenom odgovornošću za ugostiteljstvo, usluge i trgovinu</item>
      <item>Tomislav Strniščak, Gorčica 10, 40000 Šenkovec</item>
    </derivirana_varijabla>
  </DomainObject.Predmet.OstaliListFormatedWithAdress>
  <DomainObject.Predmet.OstaliListFormatedWithAdressOIB>
    <izvorni_sadrzaj>
      <item>Marijana Čop, OIB 11858150930, Radnička 9, 43280 Garešnički Brestovac punomoćnik sudionika u postupku ROAD 69 jednostavno društvo s ograničenom odgovornošću za ugostiteljstvo, usluge i trgovinu</item>
      <item>Tomislav Strniščak, OIB 26341315268, Gorčica 10, 40000 Šenkovec</item>
    </izvorni_sadrzaj>
    <derivirana_varijabla naziv="DomainObject.Predmet.OstaliListFormatedWithAdressOIB_1">
      <item>Marijana Čop, OIB 11858150930, Radnička 9, 43280 Garešnički Brestovac punomoćnik sudionika u postupku ROAD 69 jednostavno društvo s ograničenom odgovornošću za ugostiteljstvo, usluge i trgovinu</item>
      <item>Tomislav Strniščak, OIB 26341315268, Gorčica 10, 40000 Šenkovec</item>
    </derivirana_varijabla>
  </DomainObject.Predmet.OstaliListFormatedWithAdressOIB>
  <DomainObject.Predmet.OstaliListNazivFormated>
    <izvorni_sadrzaj>
      <item>Marijana Čop</item>
      <item>Tomislav Strniščak</item>
    </izvorni_sadrzaj>
    <derivirana_varijabla naziv="DomainObject.Predmet.OstaliListNazivFormated_1">
      <item>Marijana Čop</item>
      <item>Tomislav Strniščak</item>
    </derivirana_varijabla>
  </DomainObject.Predmet.OstaliListNazivFormated>
  <DomainObject.Predmet.OstaliListNazivFormatedOIB>
    <izvorni_sadrzaj>
      <item>Marijana Čop, OIB 11858150930</item>
      <item>Tomislav Strniščak, OIB 26341315268</item>
    </izvorni_sadrzaj>
    <derivirana_varijabla naziv="DomainObject.Predmet.OstaliListNazivFormatedOIB_1">
      <item>Marijana Čop, OIB 11858150930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St-991/2016-20</izvorni_sadrzaj>
    <derivirana_varijabla naziv="DomainObject.PoslovniBrojDokumenta_1">St-991/2016-20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ROAD 69 jednostavno društvo s ograničenom odgovornošću za ugostiteljstvo, usluge i trgovinu</izvorni_sadrzaj>
    <derivirana_varijabla naziv="DomainObject.Predmet.ProtustrankaIDrugi_1">ROAD 69 jednostavno društvo s ograničenom odgovornošću za ugostiteljstvo,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ROAD 69 jednostavno društvo s ograničenom odgovornošću za ugostiteljstvo, usluge i trgovinu, OIB 39898625342, Radnička 9, 43280 Garešnički Brestovac</izvorni_sadrzaj>
    <derivirana_varijabla naziv="DomainObject.Predmet.ProtustrankaIDrugiAdressOIB_1">ROAD 69 jednostavno društvo s ograničenom odgovornošću za ugostiteljstvo, usluge i trgovinu, OIB 39898625342, Radnička 9, 43280 Garešnički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travnja 2017.</izvorni_sadrzaj>
    <derivirana_varijabla naziv="DomainObject.Predmet.OdlukaRjesenje.DatumDonosenjaOdluke_1">10. travnja 2017.</derivirana_varijabla>
  </DomainObject.Predmet.OdlukaRjesenje.DatumDonosenjaOdluke>
  <DomainObject.Predmet.OdlukaRjesenje.DatumPravomocnosti>
    <izvorni_sadrzaj>27. travnja 2017.</izvorni_sadrzaj>
    <derivirana_varijabla naziv="DomainObject.Predmet.OdlukaRjesenje.DatumPravomocnosti_1">27. travnja 2017.</derivirana_varijabla>
  </DomainObject.Predmet.OdlukaRjesenje.DatumPravomocnosti>
  <DomainObject.Predmet.OdlukaRjesenje.Oznaka>
    <izvorni_sadrzaj>St-991/2016-14</izvorni_sadrzaj>
    <derivirana_varijabla naziv="DomainObject.Predmet.OdlukaRjesenje.Oznaka_1">St-991/2016-14</derivirana_varijabla>
  </DomainObject.Predmet.OdlukaRjesenje.Oznaka>
  <DomainObject.Predmet.SudioniciListNaziv>
    <izvorni_sadrzaj>
      <item>FINA, RC ZAGREB, Podružnica Bjelovar</item>
      <item>ROAD 69 jednostavno društvo s ograničenom odgovornošću za ugostiteljstvo, usluge i trgovinu</item>
      <item>Marijana Čop</item>
      <item>Tomislav Strniščak</item>
    </izvorni_sadrzaj>
    <derivirana_varijabla naziv="DomainObject.Predmet.SudioniciListNaziv_1">
      <item>FINA, RC ZAGREB, Podružnica Bjelovar</item>
      <item>ROAD 69 jednostavno društvo s ograničenom odgovornošću za ugostiteljstvo, usluge i trgovinu</item>
      <item>Marijana Čop</item>
      <item>Tomislav Strniščak</item>
    </derivirana_varijabla>
  </DomainObject.Predmet.SudioniciListNaziv>
  <DomainObject.Predmet.SudioniciListAdressOIB>
    <izvorni_sadrzaj>
      <item>FINA, RC ZAGREB, Podružnica Bjelovar, OIB 85821130368, F. Supila 4,43000 Bjelovar</item>
      <item>ROAD 69 jednostavno društvo s ograničenom odgovornošću za ugostiteljstvo, usluge i trgovinu, OIB 39898625342, Radnička 9,43280 Garešnički Brestovac</item>
      <item>Marijana Čop, OIB 11858150930, Radnička 9,43280 Garešnički Brestovac</item>
      <item>Tomislav Strniščak, OIB 26341315268, Gorčica 10,40000 Šenkovec</item>
    </izvorni_sadrzaj>
    <derivirana_varijabla naziv="DomainObject.Predmet.SudioniciListAdressOIB_1">
      <item>FINA, RC ZAGREB, Podružnica Bjelovar, OIB 85821130368, F. Supila 4,43000 Bjelovar</item>
      <item>ROAD 69 jednostavno društvo s ograničenom odgovornošću za ugostiteljstvo, usluge i trgovinu, OIB 39898625342, Radnička 9,43280 Garešnički Brestovac</item>
      <item>Marijana Čop, OIB 11858150930, Radnička 9,43280 Garešnički Brestovac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9E9122-F33B-4B08-8804-9D8EDBEEAE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1842</properties:Characters>
  <properties:Lines>65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2017-11-16T11:58:00Z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St-991/2016-20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