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129f" w14:paraId="b31129f" w:rsidRDefault="00937FF9" w:rsidP="000C0391" w:rsidR="000C0391" w:rsidRPr="000C039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0391" w:rsidRPr="000C0391">
        <w:rPr>
          <w:rFonts w:cs="Times New Roman" w:eastAsia="Times New Roman"/>
          <w:lang w:eastAsia="hr-HR"/>
        </w:rPr>
        <w:t xml:space="preserve">      </w:t>
      </w:r>
      <w:r w:rsidR="000C0391" w:rsidRPr="000C0391">
        <w:rPr>
          <w:rFonts w:cs="Times New Roman" w:eastAsia="Times New Roman"/>
          <w:b w:val="false"/>
          <w:lang w:eastAsia="hr-HR"/>
        </w:rPr>
        <w:t>REPUBLIKA HRVATSKA</w:t>
      </w:r>
    </w:p>
    <w:p w:rsidRDefault="000C0391" w:rsidP="000C0391" w:rsidR="000C0391" w:rsidRPr="000C0391">
      <w:pPr>
        <w:spacing w:after="0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 xml:space="preserve"> TRGOVAČKI SUD U ZAGREBU</w:t>
      </w:r>
    </w:p>
    <w:p w:rsidRDefault="000C0391" w:rsidP="000C0391" w:rsidR="000C0391" w:rsidRPr="000C0391">
      <w:pPr>
        <w:spacing w:after="0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 xml:space="preserve">           STALNA SLUŽBA </w:t>
      </w:r>
    </w:p>
    <w:p w:rsidRDefault="000C0391" w:rsidP="000C0391" w:rsidR="000C0391" w:rsidRPr="000C0391">
      <w:pPr>
        <w:spacing w:after="0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 xml:space="preserve">   Karlovac, Ljudevita Šestića 4</w:t>
      </w:r>
    </w:p>
    <w:p w:rsidRDefault="000C0391" w:rsidP="000C0391" w:rsidR="000C0391" w:rsidRPr="000C0391">
      <w:pPr>
        <w:spacing w:after="0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jc w:val="center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>R E P U B L I K A   H R V A T S K A</w:t>
      </w:r>
    </w:p>
    <w:p w:rsidRDefault="000C0391" w:rsidP="000C0391" w:rsidR="000C0391" w:rsidRPr="000C03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ab/>
        <w:t>R J E Š E N J E</w:t>
      </w:r>
    </w:p>
    <w:p w:rsidRDefault="000C0391" w:rsidP="000C0391" w:rsidR="000C0391" w:rsidRPr="000C0391">
      <w:pPr>
        <w:spacing w:after="0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ab/>
        <w:t>TRGOVAČKI SUD U ZAGREBU, Stalna služba</w:t>
      </w:r>
      <w:r w:rsidRPr="000C0391">
        <w:rPr>
          <w:rFonts w:cs="Times New Roman" w:eastAsia="Times New Roman"/>
          <w:b/>
          <w:lang w:eastAsia="hr-HR"/>
        </w:rPr>
        <w:t>,</w:t>
      </w:r>
      <w:r w:rsidRPr="000C0391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AUTO DUVNJAK, d.o.o., Dugo Selo, Trstenik, Zagrebačka cesta 197, OIB: 95091985171, 9. veljače 2017. </w:t>
      </w:r>
    </w:p>
    <w:p w:rsidRDefault="000C0391" w:rsidP="000C0391" w:rsidR="000C0391" w:rsidRPr="000C0391">
      <w:pPr>
        <w:spacing w:after="0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C0391">
        <w:rPr>
          <w:rFonts w:cs="Times New Roman" w:eastAsia="Times New Roman"/>
          <w:lang w:eastAsia="hr-HR"/>
        </w:rPr>
        <w:t>r i j e š i o     j e</w:t>
      </w:r>
    </w:p>
    <w:p w:rsidRDefault="000C0391" w:rsidP="000C0391" w:rsidR="000C0391" w:rsidRPr="000C039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>Za privremenog stečajnog up</w:t>
      </w:r>
      <w:r>
        <w:rPr>
          <w:rFonts w:cs="Times New Roman" w:eastAsia="Times New Roman"/>
          <w:lang w:eastAsia="hr-HR"/>
        </w:rPr>
        <w:t>ravitelja imenuje se Boris Hmel</w:t>
      </w:r>
      <w:r w:rsidRPr="000C0391">
        <w:rPr>
          <w:rFonts w:cs="Times New Roman" w:eastAsia="Times New Roman"/>
          <w:lang w:eastAsia="hr-HR"/>
        </w:rPr>
        <w:t>ina, Zagreb, Fraterščica 81, OIB: 35220441313.</w:t>
      </w:r>
    </w:p>
    <w:p w:rsidRDefault="000C0391" w:rsidP="000C0391" w:rsidR="000C0391" w:rsidRPr="000C039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0C0391" w:rsidP="000C0391" w:rsidR="000C0391" w:rsidRPr="000C039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0C0391" w:rsidP="000C0391" w:rsidR="000C0391" w:rsidRPr="000C0391">
      <w:pPr>
        <w:spacing w:after="0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jc w:val="center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>Obrazloženje</w:t>
      </w:r>
    </w:p>
    <w:p w:rsidRDefault="000C0391" w:rsidP="000C0391" w:rsidR="000C0391" w:rsidRPr="000C03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ab/>
        <w:t>FINA, Regionalni centar Zagreb, podnijela je ovom sudu 25. travnja 2016. prijedlog za otvaranje stečajnog postupka nad dužnikom AUTO DUVNJAK, d.o.o., Dugo Selo, Trstenik, Zagrebačka cesta 197, OIB: 95091985171.</w:t>
      </w: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ab/>
        <w:t>Rješenjem ovog suda poslovni broj St-3984/16 od 19. siječnja 2017. pokrenut je prethodni postupak radi utvrđivanja uvjeta za otvaranje stečajnog postupka nad dužnikom AUTO DUVNJAK, d.o.o., Dugo Selo, Trstenik, Zagrebačka cesta 197, OIB: 95091985171.</w:t>
      </w: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ab/>
        <w:t>Osoba ovlaštena za zastupanje dužnika nije dostavila popis imovine i obveza dužnika.</w:t>
      </w: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1. rujna 2015. ima evidentirane neizvršene osnove za plaćanje u neprekinutom razdoblju od 1086 dana u ukupnom iznosu od 276.818,09 kn (list 1 spisa).</w:t>
      </w: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0C0391" w:rsidP="000C0391" w:rsidR="000C0391" w:rsidRPr="000C0391">
      <w:pPr>
        <w:spacing w:after="0"/>
        <w:jc w:val="both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ab/>
        <w:t xml:space="preserve"> </w:t>
      </w:r>
    </w:p>
    <w:p w:rsidRDefault="000C0391" w:rsidP="000C0391" w:rsidR="000C0391" w:rsidRPr="000C0391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jc w:val="center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>U Karlovcu 9. veljače 2017.</w:t>
      </w:r>
    </w:p>
    <w:p w:rsidRDefault="000C0391" w:rsidP="000C0391" w:rsidR="000C0391" w:rsidRPr="000C03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 xml:space="preserve"> Stečajni sudac:</w:t>
      </w:r>
    </w:p>
    <w:p w:rsidRDefault="000C0391" w:rsidP="000C0391" w:rsidR="000C0391" w:rsidRPr="000C0391">
      <w:pPr>
        <w:spacing w:after="0"/>
        <w:jc w:val="center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0C0391" w:rsidP="000C0391" w:rsidR="000C0391" w:rsidRPr="000C03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>Za točnost otpravka-ovlašteni službenik:</w:t>
      </w:r>
    </w:p>
    <w:p w:rsidRDefault="000C0391" w:rsidP="000C0391" w:rsidR="000C0391" w:rsidRPr="000C0391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0C0391" w:rsidP="000C0391" w:rsidR="000C0391" w:rsidRPr="000C0391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0C0391" w:rsidP="000C0391" w:rsidR="000C0391" w:rsidRPr="000C0391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0C0391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0C0391" w:rsidP="000C0391" w:rsidR="000C0391" w:rsidRPr="000C0391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rPr>
          <w:rFonts w:cs="Times New Roman" w:eastAsia="Times New Roman"/>
          <w:lang w:eastAsia="hr-HR"/>
        </w:rPr>
      </w:pPr>
    </w:p>
    <w:p w:rsidRDefault="000C0391" w:rsidP="000C0391" w:rsidR="000C0391" w:rsidRPr="000C0391">
      <w:pPr>
        <w:spacing w:after="0"/>
        <w:rPr>
          <w:rFonts w:cs="Times New Roman" w:eastAsia="Times New Roman"/>
          <w:lang w:eastAsia="hr-HR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822430"/>
      <w:docPartObj>
        <w:docPartGallery w:val="Page Numbers (Top of Page)"/>
        <w:docPartUnique/>
      </w:docPartObj>
    </w:sdtPr>
    <w:sdtContent>
      <w:p w:rsidRDefault="000C0391" w:rsidR="000C03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C0391" w:rsidR="008333A9">
    <w:pPr>
      <w:pStyle w:val="Zaglavlje"/>
    </w:pPr>
    <w:r>
      <w:t>1 St-3984/16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391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304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St-3984/2016-15</izvorni_sadrzaj>
    <derivirana_varijabla naziv="DomainObject.Oznaka_1">St-3984/2016-15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3984</izvorni_sadrzaj>
    <derivirana_varijabla naziv="DomainObject.Predmet.Broj_1">3984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St-3984/2016</izvorni_sadrzaj>
    <derivirana_varijabla naziv="DomainObject.Predmet.OznakaBroj_1">St-3984/2016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DUVNJAK d.o.o. zastupanog po punomoćniku Jozo Duvnjak</izvorni_sadrzaj>
    <derivirana_varijabla naziv="DomainObject.Predmet.ProtustrankaFormated_1">  AUTO DUVNJAK d.o.o. zastupanog po punomoćniku Jozo Duvnjak</derivirana_varijabla>
  </DomainObject.Predmet.ProtustrankaFormated>
  <DomainObject.Predmet.ProtustrankaFormatedOIB>
    <izvorni_sadrzaj>  AUTO DUVNJAK d.o.o., OIB 95091985171 zastupanog po punomoćniku Jozo Duvnjak</izvorni_sadrzaj>
    <derivirana_varijabla naziv="DomainObject.Predmet.ProtustrankaFormatedOIB_1">  AUTO DUVNJAK d.o.o., OIB 95091985171 zastupanog po punomoćniku Jozo Duvnjak</derivirana_varijabla>
  </DomainObject.Predmet.ProtustrankaFormatedOIB>
  <DomainObject.Predmet.ProtustrankaFormatedWithAdress>
    <izvorni_sadrzaj> AUTO DUVNJAK d.o.o., Trstenik, Zagrebačka c. 197, 10370 Dugo Selo zastupanog po punomoćniku Jozo Duvnjak</izvorni_sadrzaj>
    <derivirana_varijabla naziv="DomainObject.Predmet.ProtustrankaFormatedWithAdress_1"> AUTO DUVNJAK d.o.o., Trstenik, Zagrebačka c. 197, 10370 Dugo Selo zastupanog po punomoćniku Jozo Duvnjak</derivirana_varijabla>
  </DomainObject.Predmet.ProtustrankaFormatedWithAdress>
  <DomainObject.Predmet.ProtustrankaFormatedWithAdressOIB>
    <izvorni_sadrzaj> AUTO DUVNJAK d.o.o., OIB 95091985171, Trstenik, Zagrebačka c. 197, 10370 Dugo Selo zastupanog po punomoćniku Jozo Duvnjak</izvorni_sadrzaj>
    <derivirana_varijabla naziv="DomainObject.Predmet.ProtustrankaFormatedWithAdressOIB_1"> AUTO DUVNJAK d.o.o., OIB 95091985171, Trstenik, Zagrebačka c. 197, 10370 Dugo Selo zastupanog po punomoćniku Jozo Duvnjak</derivirana_varijabla>
  </DomainObject.Predmet.ProtustrankaFormatedWithAdressOIB>
  <DomainObject.Predmet.ProtustrankaWithAdress>
    <izvorni_sadrzaj>AUTO DUVNJAK d.o.o. Trstenik, Zagrebačka c. 197, 10370 Dugo Selo</izvorni_sadrzaj>
    <derivirana_varijabla naziv="DomainObject.Predmet.ProtustrankaWithAdress_1">AUTO DUVNJAK d.o.o. Trstenik, Zagrebačka c. 197, 10370 Dugo Selo</derivirana_varijabla>
  </DomainObject.Predmet.ProtustrankaWithAdress>
  <DomainObject.Predmet.ProtustrankaWithAdressOIB>
    <izvorni_sadrzaj>AUTO DUVNJAK d.o.o., OIB 95091985171, Trstenik, Zagrebačka c. 197, 10370 Dugo Selo</izvorni_sadrzaj>
    <derivirana_varijabla naziv="DomainObject.Predmet.ProtustrankaWithAdressOIB_1">AUTO DUVNJAK d.o.o., OIB 95091985171, Trstenik, Zagrebačka c. 197, 10370 Dugo Selo</derivirana_varijabla>
  </DomainObject.Predmet.ProtustrankaWithAdressOIB>
  <DomainObject.Predmet.ProtustrankaNazivFormated>
    <izvorni_sadrzaj>AUTO DUVNJAK d.o.o.</izvorni_sadrzaj>
    <derivirana_varijabla naziv="DomainObject.Predmet.ProtustrankaNazivFormated_1">AUTO DUVNJAK d.o.o.</derivirana_varijabla>
  </DomainObject.Predmet.ProtustrankaNazivFormated>
  <DomainObject.Predmet.ProtustrankaNazivFormatedOIB>
    <izvorni_sadrzaj>AUTO DUVNJAK d.o.o., OIB 95091985171</izvorni_sadrzaj>
    <derivirana_varijabla naziv="DomainObject.Predmet.ProtustrankaNazivFormatedOIB_1">AUTO DUVNJAK d.o.o., OIB 95091985171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DUVNJAK d.o.o. zastupanog po punomoćniku Jozo Duvnjak</item>
    </izvorni_sadrzaj>
    <derivirana_varijabla naziv="DomainObject.Predmet.ProtuStrankaListFormated_1">
      <item>AUTO DUVNJAK d.o.o. zastupanog po punomoćniku Jozo Duvnjak</item>
    </derivirana_varijabla>
  </DomainObject.Predmet.ProtuStrankaListFormated>
  <DomainObject.Predmet.ProtuStrankaListFormatedOIB>
    <izvorni_sadrzaj>
      <item>AUTO DUVNJAK d.o.o., OIB 95091985171 zastupanog po punomoćniku Jozo Duvnjak</item>
    </izvorni_sadrzaj>
    <derivirana_varijabla naziv="DomainObject.Predmet.ProtuStrankaListFormatedOIB_1">
      <item>AUTO DUVNJAK d.o.o., OIB 95091985171 zastupanog po punomoćniku Jozo Duvnjak</item>
    </derivirana_varijabla>
  </DomainObject.Predmet.ProtuStrankaListFormatedOIB>
  <DomainObject.Predmet.ProtuStrankaListFormatedWithAdress>
    <izvorni_sadrzaj>
      <item>AUTO DUVNJAK d.o.o., Trstenik, Zagrebačka c. 197, 10370 Dugo Selo zastupanog po punomoćniku Jozo Duvnjak</item>
    </izvorni_sadrzaj>
    <derivirana_varijabla naziv="DomainObject.Predmet.ProtuStrankaListFormatedWithAdress_1">
      <item>AUTO DUVNJAK d.o.o., Trstenik, Zagrebačka c. 197, 10370 Dugo Selo zastupanog po punomoćniku Jozo Duvnjak</item>
    </derivirana_varijabla>
  </DomainObject.Predmet.ProtuStrankaListFormatedWithAdress>
  <DomainObject.Predmet.ProtuStrankaListFormatedWithAdressOIB>
    <izvorni_sadrzaj>
      <item>AUTO DUVNJAK d.o.o., OIB 95091985171, Trstenik, Zagrebačka c. 197, 10370 Dugo Selo zastupanog po punomoćniku Jozo Duvnjak</item>
    </izvorni_sadrzaj>
    <derivirana_varijabla naziv="DomainObject.Predmet.ProtuStrankaListFormatedWithAdressOIB_1">
      <item>AUTO DUVNJAK d.o.o., OIB 95091985171, Trstenik, Zagrebačka c. 197, 10370 Dugo Selo zastupanog po punomoćniku Jozo Duvnjak</item>
    </derivirana_varijabla>
  </DomainObject.Predmet.ProtuStrankaListFormatedWithAdressOIB>
  <DomainObject.Predmet.ProtuStrankaListNazivFormated>
    <izvorni_sadrzaj>
      <item>AUTO DUVNJAK d.o.o.</item>
    </izvorni_sadrzaj>
    <derivirana_varijabla naziv="DomainObject.Predmet.ProtuStrankaListNazivFormated_1">
      <item>AUTO DUVNJAK d.o.o.</item>
    </derivirana_varijabla>
  </DomainObject.Predmet.ProtuStrankaListNazivFormated>
  <DomainObject.Predmet.ProtuStrankaListNazivFormatedOIB>
    <izvorni_sadrzaj>
      <item>AUTO DUVNJAK d.o.o., OIB 95091985171</item>
    </izvorni_sadrzaj>
    <derivirana_varijabla naziv="DomainObject.Predmet.ProtuStrankaListNazivFormatedOIB_1">
      <item>AUTO DUVNJAK d.o.o., OIB 95091985171</item>
    </derivirana_varijabla>
  </DomainObject.Predmet.ProtuStrankaListNazivFormatedOIB>
  <DomainObject.Predmet.OstaliListFormated>
    <izvorni_sadrzaj>
      <item>Jozo Duvnjak punomoćnik sudionika u postupku AUTO DUVNJAK d.o.o.</item>
    </izvorni_sadrzaj>
    <derivirana_varijabla naziv="DomainObject.Predmet.OstaliListFormated_1">
      <item>Jozo Duvnjak punomoćnik sudionika u postupku AUTO DUVNJAK d.o.o.</item>
    </derivirana_varijabla>
  </DomainObject.Predmet.OstaliListFormated>
  <DomainObject.Predmet.OstaliListFormatedOIB>
    <izvorni_sadrzaj>
      <item>Jozo Duvnjak, OIB 72249857473 punomoćnik sudionika u postupku AUTO DUVNJAK d.o.o.</item>
    </izvorni_sadrzaj>
    <derivirana_varijabla naziv="DomainObject.Predmet.OstaliListFormatedOIB_1">
      <item>Jozo Duvnjak, OIB 72249857473 punomoćnik sudionika u postupku AUTO DUVNJAK d.o.o.</item>
    </derivirana_varijabla>
  </DomainObject.Predmet.OstaliListFormatedOIB>
  <DomainObject.Predmet.OstaliListFormatedWithAdress>
    <izvorni_sadrzaj>
      <item>Jozo Duvnjak, Zagrebačka 197, 10361 Trstenik Nartski punomoćnik sudionika u postupku AUTO DUVNJAK d.o.o.</item>
    </izvorni_sadrzaj>
    <derivirana_varijabla naziv="DomainObject.Predmet.OstaliListFormatedWithAdress_1">
      <item>Jozo Duvnjak, Zagrebačka 197, 10361 Trstenik Nartski punomoćnik sudionika u postupku AUTO DUVNJAK d.o.o.</item>
    </derivirana_varijabla>
  </DomainObject.Predmet.OstaliListFormatedWithAdress>
  <DomainObject.Predmet.OstaliListFormatedWithAdressOIB>
    <izvorni_sadrzaj>
      <item>Jozo Duvnjak, OIB 72249857473, Zagrebačka 197, 10361 Trstenik Nartski punomoćnik sudionika u postupku AUTO DUVNJAK d.o.o.</item>
    </izvorni_sadrzaj>
    <derivirana_varijabla naziv="DomainObject.Predmet.OstaliListFormatedWithAdressOIB_1">
      <item>Jozo Duvnjak, OIB 72249857473, Zagrebačka 197, 10361 Trstenik Nartski punomoćnik sudionika u postupku AUTO DUVNJAK d.o.o.</item>
    </derivirana_varijabla>
  </DomainObject.Predmet.OstaliListFormatedWithAdressOIB>
  <DomainObject.Predmet.OstaliListNazivFormated>
    <izvorni_sadrzaj>
      <item>Jozo Duvnjak</item>
    </izvorni_sadrzaj>
    <derivirana_varijabla naziv="DomainObject.Predmet.OstaliListNazivFormated_1">
      <item>Jozo Duvnjak</item>
    </derivirana_varijabla>
  </DomainObject.Predmet.OstaliListNazivFormated>
  <DomainObject.Predmet.OstaliListNazivFormatedOIB>
    <izvorni_sadrzaj>
      <item>Jozo Duvnjak, OIB 72249857473</item>
    </izvorni_sadrzaj>
    <derivirana_varijabla naziv="DomainObject.Predmet.OstaliListNazivFormatedOIB_1">
      <item>Jozo Duvnjak, OIB 72249857473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St-3984/2016-15</izvorni_sadrzaj>
    <derivirana_varijabla naziv="DomainObject.PoslovniBrojDokumenta_1">St-3984/2016-15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DUVNJAK d.o.o.</izvorni_sadrzaj>
    <derivirana_varijabla naziv="DomainObject.Predmet.ProtustrankaIDrugi_1">AUTO DUVNJAK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DUVNJAK d.o.o., OIB 95091985171, Trstenik, Zagrebačka c. 197, 10370 Dugo Selo</izvorni_sadrzaj>
    <derivirana_varijabla naziv="DomainObject.Predmet.ProtustrankaIDrugiAdressOIB_1">AUTO DUVNJAK d.o.o., OIB 95091985171, Trstenik, Zagrebačka c. 197,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DUVNJAK d.o.o.</item>
      <item>Jozo Duvnjak</item>
    </izvorni_sadrzaj>
    <derivirana_varijabla naziv="DomainObject.Predmet.SudioniciListNaziv_1">
      <item>FINA Regionalni centar Zagreb</item>
      <item>AUTO DUVNJAK d.o.o.</item>
      <item>Jozo Duvnjak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DUVNJAK d.o.o., OIB 95091985171, Trstenik, Zagrebačka c. 197,10370 Dugo Selo</item>
      <item>Jozo Duvnjak, OIB 72249857473, Zagrebačka 197,10361 Trstenik Nartski</item>
    </izvorni_sadrzaj>
    <derivirana_varijabla naziv="DomainObject.Predmet.SudioniciListAdressOIB_1">
      <item>FINA Regionalni centar Zagreb, OIB 85821130368, Trg svibanjskih žrtava 1995. 1,10000 Zagreb</item>
      <item>AUTO DUVNJAK d.o.o., OIB 95091985171, Trstenik, Zagrebačka c. 197,10370 Dugo Selo</item>
      <item>Jozo Duvnjak, OIB 72249857473, Zagrebačka 197,10361 Trstenik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B4D22-263B-4257-8B47-6DCB00E3E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2229</properties:Characters>
  <properties:Lines>77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2017-02-09T09:14:00Z</cp:lastPrinted>
  <dcterms:modified xmlns:xsi="http://www.w3.org/2001/XMLSchema-instance" xsi:type="dcterms:W3CDTF">2017-02-09T09:15:00Z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St-3984/2016-15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