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c5bc" w14:paraId="760c5bc" w:rsidRDefault="00985870" w:rsidP="00985870" w:rsidR="00985870" w:rsidRPr="00DD3D23">
      <w:pPr>
        <w:pStyle w:val="Bezproreda"/>
        <w15:collapsed w:val="false"/>
        <w:rPr>
          <w:rFonts w:hAnsiTheme="majorHAnsi" w:asciiTheme="majorHAnsi"/>
          <w:b/>
        </w:rPr>
      </w:pPr>
      <w:bookmarkStart w:name="_GoBack" w:id="0"/>
      <w:bookmarkEnd w:id="0"/>
      <w:r w:rsidRPr="00DD3D23">
        <w:rPr>
          <w:rFonts w:hAnsiTheme="majorHAnsi" w:asciiTheme="majorHAnsi"/>
          <w:b/>
        </w:rPr>
        <w:t xml:space="preserve">GEOFIZIKA  d.d. </w:t>
      </w:r>
    </w:p>
    <w:p w:rsidRDefault="00985870" w:rsidP="00985870" w:rsidR="00985870" w:rsidRPr="00DD3D23">
      <w:pPr>
        <w:pStyle w:val="Bezproreda"/>
        <w:rPr>
          <w:rFonts w:hAnsiTheme="majorHAnsi" w:asciiTheme="majorHAnsi"/>
          <w:b/>
        </w:rPr>
      </w:pPr>
      <w:r w:rsidRPr="00DD3D23">
        <w:rPr>
          <w:rFonts w:hAnsiTheme="majorHAnsi" w:asciiTheme="majorHAnsi"/>
          <w:b/>
        </w:rPr>
        <w:t>10000 Zagreb</w:t>
      </w:r>
    </w:p>
    <w:p w:rsidRDefault="00985870" w:rsidP="00985870" w:rsidR="00985870" w:rsidRPr="00DD3D23">
      <w:pPr>
        <w:pStyle w:val="Bezproreda"/>
        <w:rPr>
          <w:rFonts w:hAnsiTheme="majorHAnsi" w:asciiTheme="majorHAnsi"/>
          <w:b/>
        </w:rPr>
      </w:pPr>
      <w:r w:rsidRPr="00DD3D23">
        <w:rPr>
          <w:rFonts w:hAnsiTheme="majorHAnsi" w:asciiTheme="majorHAnsi"/>
          <w:b/>
        </w:rPr>
        <w:t>ul. Savska cesta 64</w:t>
      </w:r>
      <w:r w:rsidR="00D045CB" w:rsidRPr="00DD3D23">
        <w:rPr>
          <w:rFonts w:hAnsiTheme="majorHAnsi" w:asciiTheme="majorHAnsi"/>
          <w:b/>
        </w:rPr>
        <w:tab/>
      </w:r>
      <w:r w:rsidR="00D045CB" w:rsidRPr="00DD3D23">
        <w:rPr>
          <w:rFonts w:hAnsiTheme="majorHAnsi" w:asciiTheme="majorHAnsi"/>
          <w:b/>
        </w:rPr>
        <w:tab/>
      </w:r>
      <w:r w:rsidR="00D045CB" w:rsidRPr="00DD3D23">
        <w:rPr>
          <w:rFonts w:hAnsiTheme="majorHAnsi" w:asciiTheme="majorHAnsi"/>
          <w:b/>
        </w:rPr>
        <w:tab/>
      </w:r>
      <w:r w:rsidR="00D045CB" w:rsidRPr="00DD3D23">
        <w:rPr>
          <w:rFonts w:hAnsiTheme="majorHAnsi" w:asciiTheme="majorHAnsi"/>
          <w:b/>
        </w:rPr>
        <w:tab/>
      </w:r>
      <w:r w:rsidR="00E82989" w:rsidRPr="00DD3D23">
        <w:rPr>
          <w:rFonts w:hAnsiTheme="majorHAnsi" w:asciiTheme="majorHAnsi"/>
          <w:b/>
        </w:rPr>
        <w:tab/>
      </w:r>
      <w:r w:rsidR="00D045CB" w:rsidRPr="00DD3D23">
        <w:rPr>
          <w:rFonts w:hAnsiTheme="majorHAnsi" w:asciiTheme="majorHAnsi"/>
          <w:b/>
        </w:rPr>
        <w:tab/>
      </w:r>
    </w:p>
    <w:p w:rsidRDefault="00985870" w:rsidP="00985870" w:rsidR="00985870" w:rsidRPr="00DD3D23">
      <w:pPr>
        <w:pStyle w:val="Bezproreda"/>
        <w:rPr>
          <w:rFonts w:hAnsiTheme="majorHAnsi" w:asciiTheme="majorHAnsi"/>
          <w:b/>
        </w:rPr>
      </w:pPr>
      <w:r w:rsidRPr="00DD3D23">
        <w:rPr>
          <w:rFonts w:hAnsiTheme="majorHAnsi" w:asciiTheme="majorHAnsi"/>
          <w:b/>
        </w:rPr>
        <w:t>OIB  23290350589</w:t>
      </w:r>
    </w:p>
    <w:p w:rsidRDefault="00985870" w:rsidP="00985870" w:rsidR="00985870" w:rsidRPr="00DD3D23">
      <w:pPr>
        <w:pStyle w:val="Bezproreda"/>
        <w:rPr>
          <w:rFonts w:hAnsiTheme="majorHAnsi" w:asciiTheme="majorHAnsi"/>
          <w:b/>
        </w:rPr>
      </w:pPr>
    </w:p>
    <w:p w:rsidRDefault="00241758" w:rsidP="00783AF7" w:rsidR="00241758" w:rsidRPr="00DD3D23">
      <w:pPr>
        <w:pStyle w:val="Bezproreda"/>
        <w:ind w:firstLine="720"/>
        <w:rPr>
          <w:b/>
        </w:rPr>
      </w:pPr>
    </w:p>
    <w:p w:rsidRDefault="00CB7D4C" w:rsidP="00783AF7" w:rsidR="00CB7D4C" w:rsidRPr="00DD3D23">
      <w:pPr>
        <w:pStyle w:val="Bezproreda"/>
        <w:ind w:firstLine="720"/>
        <w:rPr>
          <w:b/>
        </w:rPr>
      </w:pPr>
    </w:p>
    <w:p w:rsidRDefault="00CB7D4C" w:rsidP="00783AF7" w:rsidR="00CB7D4C" w:rsidRPr="00DD3D23">
      <w:pPr>
        <w:pStyle w:val="Bezproreda"/>
        <w:ind w:firstLine="720"/>
        <w:rPr>
          <w:b/>
        </w:rPr>
      </w:pPr>
    </w:p>
    <w:p w:rsidRDefault="00783AF7" w:rsidP="00783AF7" w:rsidR="00783AF7" w:rsidRPr="00DD3D23">
      <w:pPr>
        <w:pStyle w:val="Bezproreda"/>
        <w:ind w:firstLine="720"/>
        <w:rPr>
          <w:b/>
        </w:rPr>
      </w:pPr>
    </w:p>
    <w:p w:rsidRDefault="00535120" w:rsidP="00535120" w:rsidR="00535120" w:rsidRPr="00DD3D23">
      <w:pPr>
        <w:pStyle w:val="Bezproreda"/>
        <w:ind w:firstLine="720" w:left="5040"/>
        <w:rPr>
          <w:b/>
          <w:lang w:val="pl-PL"/>
        </w:rPr>
      </w:pPr>
      <w:r w:rsidRPr="00DD3D23">
        <w:rPr>
          <w:b/>
          <w:lang w:val="pl-PL"/>
        </w:rPr>
        <w:t>TRGOVAČKI SUD U ZAGREBU</w:t>
      </w:r>
    </w:p>
    <w:p w:rsidRDefault="00535120" w:rsidP="00535120" w:rsidR="00535120" w:rsidRPr="00DD3D23">
      <w:pPr>
        <w:pStyle w:val="Bezproreda"/>
        <w:rPr>
          <w:lang w:val="pl-PL"/>
        </w:rPr>
      </w:pPr>
      <w:r w:rsidRPr="00DD3D23">
        <w:rPr>
          <w:b/>
          <w:lang w:val="pl-PL"/>
        </w:rPr>
        <w:tab/>
      </w:r>
    </w:p>
    <w:p w:rsidRDefault="00535120" w:rsidP="00535120" w:rsidR="00535120" w:rsidRPr="00DD3D23">
      <w:pPr>
        <w:pStyle w:val="Bezproreda"/>
        <w:ind w:firstLine="720" w:left="5040"/>
        <w:rPr>
          <w:b/>
          <w:lang w:val="pl-PL"/>
        </w:rPr>
      </w:pPr>
      <w:r w:rsidRPr="00DD3D23">
        <w:rPr>
          <w:lang w:val="pl-PL"/>
        </w:rPr>
        <w:t xml:space="preserve"> </w:t>
      </w:r>
      <w:r w:rsidRPr="00DD3D23">
        <w:rPr>
          <w:b/>
          <w:lang w:val="pl-PL"/>
        </w:rPr>
        <w:t>na posl.br. St-3948/2016</w:t>
      </w:r>
    </w:p>
    <w:p w:rsidRDefault="00535120" w:rsidP="00535120" w:rsidR="00535120" w:rsidRPr="00DD3D23">
      <w:pPr>
        <w:pStyle w:val="Bezproreda"/>
        <w:rPr>
          <w:b/>
          <w:lang w:val="pl-PL"/>
        </w:rPr>
      </w:pPr>
      <w:r w:rsidRPr="00DD3D23">
        <w:rPr>
          <w:b/>
          <w:lang w:val="pl-PL"/>
        </w:rPr>
        <w:t xml:space="preserve">                                                                                           </w:t>
      </w:r>
      <w:r w:rsidRPr="00DD3D23">
        <w:rPr>
          <w:b/>
          <w:lang w:val="pl-PL"/>
        </w:rPr>
        <w:tab/>
        <w:t xml:space="preserve">             -----------------------------------------</w:t>
      </w:r>
    </w:p>
    <w:p w:rsidRDefault="00535120" w:rsidP="00535120" w:rsidR="00535120" w:rsidRPr="00DD3D23">
      <w:pPr>
        <w:pStyle w:val="Bezproreda"/>
        <w:rPr>
          <w:b/>
          <w:lang w:val="pl-PL"/>
        </w:rPr>
      </w:pPr>
      <w:r w:rsidRPr="00DD3D23">
        <w:rPr>
          <w:b/>
          <w:lang w:val="pl-PL"/>
        </w:rPr>
        <w:tab/>
      </w:r>
      <w:r w:rsidRPr="00DD3D23">
        <w:rPr>
          <w:b/>
          <w:lang w:val="pl-PL"/>
        </w:rPr>
        <w:tab/>
      </w:r>
      <w:r w:rsidRPr="00DD3D23">
        <w:rPr>
          <w:b/>
          <w:lang w:val="pl-PL"/>
        </w:rPr>
        <w:tab/>
      </w:r>
      <w:r w:rsidRPr="00DD3D23">
        <w:rPr>
          <w:b/>
          <w:lang w:val="pl-PL"/>
        </w:rPr>
        <w:tab/>
      </w:r>
      <w:r w:rsidRPr="00DD3D23">
        <w:rPr>
          <w:b/>
          <w:lang w:val="pl-PL"/>
        </w:rPr>
        <w:tab/>
      </w:r>
      <w:r w:rsidRPr="00DD3D23">
        <w:rPr>
          <w:b/>
          <w:lang w:val="pl-PL"/>
        </w:rPr>
        <w:tab/>
      </w:r>
      <w:r w:rsidRPr="00DD3D23">
        <w:rPr>
          <w:b/>
          <w:lang w:val="pl-PL"/>
        </w:rPr>
        <w:tab/>
      </w:r>
      <w:r w:rsidRPr="00DD3D23">
        <w:rPr>
          <w:b/>
          <w:lang w:val="pl-PL"/>
        </w:rPr>
        <w:tab/>
        <w:t xml:space="preserve"> Sudac:  Nikolina Dorić Hadžisejdić</w:t>
      </w:r>
    </w:p>
    <w:p w:rsidRDefault="00535120" w:rsidP="00535120" w:rsidR="00535120" w:rsidRPr="00DD3D23">
      <w:pPr>
        <w:rPr>
          <w:b/>
          <w:lang w:val="pl-PL"/>
        </w:rPr>
      </w:pPr>
    </w:p>
    <w:p w:rsidRDefault="009C5E02" w:rsidP="00535120" w:rsidR="009C5E02" w:rsidRPr="00DD3D23">
      <w:pPr>
        <w:jc w:val="center"/>
        <w:rPr>
          <w:rFonts w:cs="Shruti"/>
          <w:b/>
        </w:rPr>
      </w:pPr>
    </w:p>
    <w:p w:rsidRDefault="00DF0FF1" w:rsidP="00535120" w:rsidR="00DF0FF1" w:rsidRPr="00DD3D23">
      <w:pPr>
        <w:jc w:val="center"/>
        <w:rPr>
          <w:rFonts w:cs="Shruti"/>
          <w:b/>
        </w:rPr>
      </w:pPr>
    </w:p>
    <w:p w:rsidRDefault="00535120" w:rsidP="00CB7D4C" w:rsidR="00CB7D4C" w:rsidRPr="00DD3D23">
      <w:pPr>
        <w:pStyle w:val="Bezproreda"/>
        <w:jc w:val="center"/>
        <w:rPr>
          <w:b/>
        </w:rPr>
      </w:pPr>
      <w:r w:rsidRPr="00DD3D23">
        <w:rPr>
          <w:b/>
        </w:rPr>
        <w:t xml:space="preserve">IZVJEŠĆE </w:t>
      </w:r>
      <w:r w:rsidR="00CB7D4C" w:rsidRPr="00DD3D23">
        <w:rPr>
          <w:b/>
        </w:rPr>
        <w:t>O GOSPODARSKOM POLOŽAJU STEČAJNOG DUŽNIKA</w:t>
      </w:r>
    </w:p>
    <w:p w:rsidRDefault="00CB7D4C" w:rsidP="00CB7D4C" w:rsidR="00CB7D4C" w:rsidRPr="00DD3D23">
      <w:pPr>
        <w:pStyle w:val="Bezproreda"/>
        <w:jc w:val="center"/>
        <w:rPr>
          <w:b/>
        </w:rPr>
      </w:pPr>
      <w:r w:rsidRPr="00DD3D23">
        <w:rPr>
          <w:b/>
        </w:rPr>
        <w:t>I NJEGOVIM UZROCIMA</w:t>
      </w:r>
    </w:p>
    <w:p w:rsidRDefault="00535120" w:rsidP="00535120" w:rsidR="00535120" w:rsidRPr="00DD3D23">
      <w:pPr>
        <w:jc w:val="center"/>
        <w:rPr>
          <w:rFonts w:cs="Shruti"/>
          <w:b/>
        </w:rPr>
      </w:pPr>
    </w:p>
    <w:p w:rsidRDefault="00535120" w:rsidP="00535120" w:rsidR="00535120" w:rsidRPr="00DD3D23">
      <w:pPr>
        <w:rPr>
          <w:rFonts w:cs="Shruti"/>
          <w:b/>
        </w:rPr>
      </w:pPr>
      <w:r w:rsidRPr="00DD3D23">
        <w:rPr>
          <w:rFonts w:cs="Shruti"/>
          <w:b/>
        </w:rPr>
        <w:t>UVODNI DIO</w:t>
      </w:r>
    </w:p>
    <w:p w:rsidRDefault="00535120" w:rsidP="00535120" w:rsidR="0050102A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Rješenjem Trgovačkog suda u Zagrebu, posl.br. St-3948/16 od </w:t>
      </w:r>
      <w:r w:rsidR="00CB7D4C" w:rsidRPr="00DD3D23">
        <w:rPr>
          <w:rFonts w:cs="Shruti"/>
        </w:rPr>
        <w:t>12</w:t>
      </w:r>
      <w:r w:rsidRPr="00DD3D23">
        <w:rPr>
          <w:rFonts w:cs="Shruti"/>
        </w:rPr>
        <w:t>.0</w:t>
      </w:r>
      <w:r w:rsidR="00CB7D4C" w:rsidRPr="00DD3D23">
        <w:rPr>
          <w:rFonts w:cs="Shruti"/>
        </w:rPr>
        <w:t>6</w:t>
      </w:r>
      <w:r w:rsidRPr="00DD3D23">
        <w:rPr>
          <w:rFonts w:cs="Shruti"/>
        </w:rPr>
        <w:t xml:space="preserve">.2018.g., </w:t>
      </w:r>
      <w:r w:rsidR="00CB7D4C" w:rsidRPr="00DD3D23">
        <w:rPr>
          <w:rFonts w:cs="Shruti"/>
        </w:rPr>
        <w:t>otvoren je stečajni postupak nad dužnikom</w:t>
      </w:r>
      <w:r w:rsidR="007676B9" w:rsidRPr="00DD3D23">
        <w:rPr>
          <w:rFonts w:cs="Shruti"/>
        </w:rPr>
        <w:t xml:space="preserve"> </w:t>
      </w:r>
      <w:r w:rsidR="0050102A" w:rsidRPr="00DD3D23">
        <w:rPr>
          <w:rFonts w:cs="Shruti"/>
          <w:b/>
        </w:rPr>
        <w:t>GEOFIZIKA d.d.</w:t>
      </w:r>
      <w:r w:rsidR="0050102A" w:rsidRPr="00DD3D23">
        <w:rPr>
          <w:rFonts w:cs="Shruti"/>
        </w:rPr>
        <w:t xml:space="preserve"> Zagreb, Savska cesta 64, OIB 23290350589. </w:t>
      </w:r>
    </w:p>
    <w:p w:rsidRDefault="008842A1" w:rsidP="008842A1" w:rsidR="008842A1" w:rsidRPr="00DD3D23">
      <w:pPr>
        <w:pStyle w:val="Bezproreda"/>
        <w:ind w:firstLine="720"/>
        <w:rPr>
          <w:b/>
          <w:lang w:val="pl-PL"/>
        </w:rPr>
      </w:pPr>
      <w:r w:rsidRPr="00DD3D23">
        <w:rPr>
          <w:b/>
          <w:lang w:val="pl-PL"/>
        </w:rPr>
        <w:t xml:space="preserve">Ispitno i izvještajno ročište zakazano je za dan 04. listopada 2018.g. </w:t>
      </w:r>
    </w:p>
    <w:p w:rsidRDefault="008842A1" w:rsidP="008842A1" w:rsidR="008842A1" w:rsidRPr="00DD3D23">
      <w:pPr>
        <w:pStyle w:val="Bezproreda"/>
        <w:ind w:firstLine="720"/>
        <w:rPr>
          <w:b/>
          <w:lang w:val="pl-PL"/>
        </w:rPr>
      </w:pPr>
      <w:r w:rsidRPr="00DD3D23">
        <w:rPr>
          <w:b/>
          <w:lang w:val="pl-PL"/>
        </w:rPr>
        <w:t>na Trgovačkom sudu u Zagrebu</w:t>
      </w:r>
    </w:p>
    <w:p w:rsidRDefault="008842A1" w:rsidP="008842A1" w:rsidR="008842A1" w:rsidRPr="00DD3D23">
      <w:pPr>
        <w:pStyle w:val="Bezproreda"/>
        <w:rPr>
          <w:b/>
          <w:lang w:val="pl-PL"/>
        </w:rPr>
      </w:pPr>
    </w:p>
    <w:p w:rsidRDefault="008842A1" w:rsidP="008842A1" w:rsidR="008842A1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Sukladno odredbi čl. 227 Stečajnog zakona (NN 71/15)  podnosim izvješće o gospodarskom položaju stečajnog dužnika </w:t>
      </w:r>
      <w:r w:rsidR="00321F81" w:rsidRPr="00DD3D23">
        <w:rPr>
          <w:rFonts w:cs="Shruti"/>
        </w:rPr>
        <w:t>i</w:t>
      </w:r>
      <w:r w:rsidRPr="00DD3D23">
        <w:rPr>
          <w:rFonts w:cs="Shruti"/>
        </w:rPr>
        <w:t xml:space="preserve"> njegovim uzrocima.</w:t>
      </w:r>
    </w:p>
    <w:p w:rsidRDefault="00CB7D4C" w:rsidP="00CB7D4C" w:rsidR="00CB7D4C" w:rsidRPr="00DD3D23">
      <w:pPr>
        <w:jc w:val="both"/>
        <w:rPr>
          <w:rFonts w:cs="Shruti"/>
        </w:rPr>
      </w:pPr>
      <w:r w:rsidRPr="00DD3D23">
        <w:rPr>
          <w:rFonts w:cs="Shruti"/>
        </w:rPr>
        <w:lastRenderedPageBreak/>
        <w:t>Prijedlog za pokretanje stečajnog postupka podnijela je dana 21.04.1016.g. Financijska agencija, Regionalni centar Zagreb. U prijedlogu navodi da dužnik na dan 20.04.2016.g. u Očevidniku redoslijeda osnova za plaćanje ima evidentirane neizvršene osnove za plaćanje u neprekinutom razdoblju od 120 dana, u ukupnom iznosu od 4.345.320,99 kn</w:t>
      </w:r>
      <w:r w:rsidR="00C5004A" w:rsidRPr="00DD3D23">
        <w:rPr>
          <w:rFonts w:cs="Shruti"/>
        </w:rPr>
        <w:t>.</w:t>
      </w:r>
    </w:p>
    <w:p w:rsidRDefault="00A46572" w:rsidP="00CB7D4C" w:rsidR="00A46572" w:rsidRPr="00DD3D23">
      <w:pPr>
        <w:jc w:val="both"/>
        <w:rPr>
          <w:rFonts w:cs="Shruti"/>
        </w:rPr>
      </w:pPr>
      <w:r w:rsidRPr="00DD3D23">
        <w:rPr>
          <w:rFonts w:cs="Shruti"/>
        </w:rPr>
        <w:t>U prethodno pro</w:t>
      </w:r>
      <w:r w:rsidR="00F252E6" w:rsidRPr="00DD3D23">
        <w:rPr>
          <w:rFonts w:cs="Shruti"/>
        </w:rPr>
        <w:t>v</w:t>
      </w:r>
      <w:r w:rsidRPr="00DD3D23">
        <w:rPr>
          <w:rFonts w:cs="Shruti"/>
        </w:rPr>
        <w:t xml:space="preserve">edenom postupku radi utvrđivanja pretpostavki za otvaranje stečajnog postupka, utvrđeno je postojanje stečajnih razloga, a dužnik je na dan </w:t>
      </w:r>
      <w:r w:rsidR="001207E0" w:rsidRPr="00DD3D23">
        <w:rPr>
          <w:rFonts w:cs="Shruti"/>
        </w:rPr>
        <w:t xml:space="preserve">05.06.2018.g. </w:t>
      </w:r>
      <w:r w:rsidRPr="00DD3D23">
        <w:rPr>
          <w:rFonts w:cs="Shruti"/>
        </w:rPr>
        <w:t xml:space="preserve">imao </w:t>
      </w:r>
      <w:r w:rsidR="001207E0" w:rsidRPr="00DD3D23">
        <w:rPr>
          <w:rFonts w:cs="Shruti"/>
        </w:rPr>
        <w:t xml:space="preserve">nepodmirene obveze </w:t>
      </w:r>
      <w:r w:rsidRPr="00DD3D23">
        <w:rPr>
          <w:rFonts w:cs="Shruti"/>
        </w:rPr>
        <w:t xml:space="preserve"> u iznosu od </w:t>
      </w:r>
      <w:r w:rsidR="001207E0" w:rsidRPr="00DD3D23">
        <w:rPr>
          <w:rFonts w:cs="Shruti"/>
        </w:rPr>
        <w:t>10.069.378,56 kn.</w:t>
      </w:r>
    </w:p>
    <w:p w:rsidRDefault="007C04CF" w:rsidP="00CB7D4C" w:rsidR="007C04CF" w:rsidRPr="00DD3D23">
      <w:pPr>
        <w:jc w:val="both"/>
        <w:rPr>
          <w:rFonts w:cs="Shruti"/>
        </w:rPr>
      </w:pPr>
      <w:r w:rsidRPr="00DD3D23">
        <w:rPr>
          <w:rFonts w:cs="Shruti"/>
        </w:rPr>
        <w:t>Na ovaj stečajni postupak primjenjuju se odredbe Stečajnog zakona NN 71/15.</w:t>
      </w:r>
    </w:p>
    <w:p w:rsidRDefault="00DD3D23" w:rsidP="00DF3AC3" w:rsidR="00DD3D23">
      <w:pPr>
        <w:jc w:val="both"/>
        <w:rPr>
          <w:rFonts w:cs="Shruti"/>
          <w:b/>
        </w:rPr>
      </w:pPr>
    </w:p>
    <w:p w:rsidRDefault="006B3A34" w:rsidP="00DF3AC3" w:rsidR="006B3A34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OSNOVNI PODATCI O DUŽNIKU</w:t>
      </w:r>
    </w:p>
    <w:p w:rsidRDefault="006B3A34" w:rsidP="00827B68" w:rsidR="006B3A34" w:rsidRPr="00DD3D23">
      <w:pPr>
        <w:pStyle w:val="Bezproreda"/>
        <w:rPr>
          <w:b/>
        </w:rPr>
      </w:pPr>
      <w:r w:rsidRPr="00DD3D23">
        <w:rPr>
          <w:b/>
        </w:rPr>
        <w:t xml:space="preserve">Naziv: </w:t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827B68" w:rsidRPr="00DD3D23">
        <w:rPr>
          <w:b/>
        </w:rPr>
        <w:t>GEOFIZIKA dioničko društvo za geofizička istraživanja</w:t>
      </w:r>
    </w:p>
    <w:p w:rsidRDefault="00827B68" w:rsidP="00827B68" w:rsidR="00827B68" w:rsidRPr="00DD3D23">
      <w:pPr>
        <w:pStyle w:val="Bezproreda"/>
        <w:rPr>
          <w:b/>
        </w:rPr>
      </w:pPr>
      <w:r w:rsidRPr="00DD3D23">
        <w:rPr>
          <w:b/>
        </w:rPr>
        <w:t xml:space="preserve">Sjedište: </w:t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Pr="00DD3D23">
        <w:rPr>
          <w:b/>
        </w:rPr>
        <w:t>Zagreb, Savska cesta 64</w:t>
      </w:r>
    </w:p>
    <w:p w:rsidRDefault="00827B68" w:rsidP="00827B68" w:rsidR="00827B68" w:rsidRPr="00DD3D23">
      <w:pPr>
        <w:pStyle w:val="Bezproreda"/>
        <w:rPr>
          <w:b/>
        </w:rPr>
      </w:pPr>
      <w:r w:rsidRPr="00DD3D23">
        <w:rPr>
          <w:b/>
        </w:rPr>
        <w:t xml:space="preserve">MBS: </w:t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Pr="00DD3D23">
        <w:rPr>
          <w:b/>
        </w:rPr>
        <w:t>080183246</w:t>
      </w:r>
    </w:p>
    <w:p w:rsidRDefault="00827B68" w:rsidP="00827B68" w:rsidR="00827B68" w:rsidRPr="00DD3D23">
      <w:pPr>
        <w:pStyle w:val="Bezproreda"/>
        <w:rPr>
          <w:b/>
        </w:rPr>
      </w:pPr>
      <w:r w:rsidRPr="00DD3D23">
        <w:rPr>
          <w:b/>
        </w:rPr>
        <w:t xml:space="preserve">OIB: </w:t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Pr="00DD3D23">
        <w:rPr>
          <w:b/>
        </w:rPr>
        <w:t>23290350589</w:t>
      </w:r>
    </w:p>
    <w:p w:rsidRDefault="00827B68" w:rsidP="00827B68" w:rsidR="00E10B44" w:rsidRPr="00DD3D23">
      <w:pPr>
        <w:pStyle w:val="Bezproreda"/>
        <w:rPr>
          <w:b/>
        </w:rPr>
      </w:pPr>
      <w:r w:rsidRPr="00DD3D23">
        <w:rPr>
          <w:b/>
        </w:rPr>
        <w:t xml:space="preserve">Temeljni </w:t>
      </w:r>
      <w:r w:rsidR="00B436D3" w:rsidRPr="00DD3D23">
        <w:rPr>
          <w:b/>
        </w:rPr>
        <w:t>k</w:t>
      </w:r>
      <w:r w:rsidRPr="00DD3D23">
        <w:rPr>
          <w:b/>
        </w:rPr>
        <w:t xml:space="preserve">apital: </w:t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Pr="00DD3D23">
        <w:rPr>
          <w:b/>
        </w:rPr>
        <w:t>172.096.800,00 kn</w:t>
      </w:r>
      <w:r w:rsidR="00E10B44" w:rsidRPr="00DD3D23">
        <w:rPr>
          <w:b/>
        </w:rPr>
        <w:t xml:space="preserve">, podijeljen na 573.656 dionica  </w:t>
      </w:r>
    </w:p>
    <w:p w:rsidRDefault="00E10B44" w:rsidP="00827B68" w:rsidR="00827B68" w:rsidRPr="00DD3D23">
      <w:pPr>
        <w:pStyle w:val="Bezproreda"/>
        <w:rPr>
          <w:b/>
          <w:color w:val="FF0000"/>
        </w:rPr>
      </w:pPr>
      <w:r w:rsidRPr="00DD3D23">
        <w:rPr>
          <w:b/>
        </w:rPr>
        <w:t xml:space="preserve">                                                              </w:t>
      </w:r>
      <w:r w:rsidR="00DC4496">
        <w:rPr>
          <w:b/>
        </w:rPr>
        <w:t xml:space="preserve">      </w:t>
      </w:r>
      <w:r w:rsidRPr="00DD3D23">
        <w:rPr>
          <w:b/>
        </w:rPr>
        <w:t xml:space="preserve">    nominalne vrijednosti 300,00 kn</w:t>
      </w:r>
    </w:p>
    <w:p w:rsidRDefault="00C9287E" w:rsidP="00827B68" w:rsidR="00C9287E" w:rsidRPr="00DD3D23">
      <w:pPr>
        <w:pStyle w:val="Bezproreda"/>
        <w:rPr>
          <w:b/>
        </w:rPr>
      </w:pPr>
    </w:p>
    <w:p w:rsidRDefault="00827B68" w:rsidP="00B436D3" w:rsidR="00827B68" w:rsidRPr="00DD3D23">
      <w:pPr>
        <w:pStyle w:val="Bezproreda"/>
      </w:pPr>
      <w:r w:rsidRPr="00DD3D23">
        <w:rPr>
          <w:b/>
        </w:rPr>
        <w:t xml:space="preserve">Nadzorni odbor: </w:t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="00B436D3" w:rsidRPr="00DD3D23">
        <w:rPr>
          <w:b/>
        </w:rPr>
        <w:tab/>
      </w:r>
      <w:r w:rsidRPr="00DD3D23">
        <w:rPr>
          <w:b/>
        </w:rPr>
        <w:t xml:space="preserve">Mirko Kostelac- </w:t>
      </w:r>
      <w:r w:rsidRPr="00DD3D23">
        <w:t>predsjednik nadzornog odbora</w:t>
      </w:r>
    </w:p>
    <w:p w:rsidRDefault="00827B68" w:rsidP="00B436D3" w:rsidR="00827B68" w:rsidRPr="00DD3D23">
      <w:pPr>
        <w:pStyle w:val="Bezproreda"/>
        <w:ind w:firstLine="720" w:left="2880"/>
      </w:pPr>
      <w:r w:rsidRPr="00DD3D23">
        <w:rPr>
          <w:b/>
        </w:rPr>
        <w:t>Gordan Miler</w:t>
      </w:r>
      <w:r w:rsidRPr="00DD3D23">
        <w:t>- zamjenik predsjednika nadzornog odbora</w:t>
      </w:r>
    </w:p>
    <w:p w:rsidRDefault="00827B68" w:rsidP="00B436D3" w:rsidR="00827B68" w:rsidRPr="00DD3D23">
      <w:pPr>
        <w:pStyle w:val="Bezproreda"/>
        <w:ind w:firstLine="720" w:left="2880"/>
      </w:pPr>
      <w:r w:rsidRPr="00DD3D23">
        <w:rPr>
          <w:b/>
        </w:rPr>
        <w:t xml:space="preserve">Mirko Zelić- </w:t>
      </w:r>
      <w:r w:rsidRPr="00DD3D23">
        <w:t>član nadzornog odbora</w:t>
      </w:r>
    </w:p>
    <w:p w:rsidRDefault="00827B68" w:rsidP="00B436D3" w:rsidR="00827B68" w:rsidRPr="00DD3D23">
      <w:pPr>
        <w:pStyle w:val="Bezproreda"/>
        <w:rPr>
          <w:b/>
        </w:rPr>
      </w:pPr>
      <w:r w:rsidRPr="00DD3D23">
        <w:rPr>
          <w:b/>
        </w:rPr>
        <w:t xml:space="preserve">Osobe ovlaštene za zastupanje: </w:t>
      </w:r>
      <w:r w:rsidR="00B436D3" w:rsidRPr="00DD3D23">
        <w:rPr>
          <w:b/>
        </w:rPr>
        <w:tab/>
      </w:r>
      <w:r w:rsidRPr="00DD3D23">
        <w:rPr>
          <w:b/>
        </w:rPr>
        <w:t xml:space="preserve">Igor Kos- </w:t>
      </w:r>
      <w:r w:rsidR="0073768E" w:rsidRPr="00DD3D23">
        <w:rPr>
          <w:b/>
        </w:rPr>
        <w:t>dire</w:t>
      </w:r>
      <w:r w:rsidR="00AC44FB" w:rsidRPr="00DD3D23">
        <w:rPr>
          <w:b/>
        </w:rPr>
        <w:t>k</w:t>
      </w:r>
      <w:r w:rsidR="0073768E" w:rsidRPr="00DD3D23">
        <w:rPr>
          <w:b/>
        </w:rPr>
        <w:t>tor</w:t>
      </w:r>
    </w:p>
    <w:p w:rsidRDefault="0073768E" w:rsidP="00B436D3" w:rsidR="0073768E" w:rsidRPr="00DD3D23">
      <w:pPr>
        <w:pStyle w:val="Bezproreda"/>
        <w:rPr>
          <w:b/>
        </w:rPr>
      </w:pPr>
      <w:r w:rsidRPr="00DD3D23">
        <w:rPr>
          <w:b/>
        </w:rPr>
        <w:t>Datum osnivanja:</w:t>
      </w:r>
      <w:r w:rsidR="007420E3" w:rsidRPr="00DD3D23">
        <w:rPr>
          <w:b/>
        </w:rPr>
        <w:tab/>
      </w:r>
      <w:r w:rsidR="007420E3" w:rsidRPr="00DD3D23">
        <w:rPr>
          <w:b/>
        </w:rPr>
        <w:tab/>
      </w:r>
      <w:r w:rsidR="007420E3" w:rsidRPr="00DD3D23">
        <w:rPr>
          <w:b/>
        </w:rPr>
        <w:tab/>
        <w:t>1951.g.</w:t>
      </w:r>
    </w:p>
    <w:p w:rsidRDefault="001A3525" w:rsidP="00B436D3" w:rsidR="001A3525" w:rsidRPr="00DD3D23">
      <w:pPr>
        <w:pStyle w:val="Bezproreda"/>
        <w:jc w:val="both"/>
        <w:rPr>
          <w:b/>
        </w:rPr>
      </w:pPr>
      <w:r w:rsidRPr="00DD3D23">
        <w:rPr>
          <w:b/>
        </w:rPr>
        <w:t>Osnovna</w:t>
      </w:r>
      <w:r w:rsidR="00B436D3" w:rsidRPr="00DD3D23">
        <w:rPr>
          <w:b/>
        </w:rPr>
        <w:t xml:space="preserve"> djelatnost:                        </w:t>
      </w:r>
      <w:r w:rsidR="00DC4496">
        <w:rPr>
          <w:b/>
        </w:rPr>
        <w:t xml:space="preserve">     </w:t>
      </w:r>
      <w:r w:rsidR="00B436D3" w:rsidRPr="00DD3D23">
        <w:rPr>
          <w:b/>
        </w:rPr>
        <w:t xml:space="preserve">    </w:t>
      </w:r>
      <w:r w:rsidR="00272811">
        <w:rPr>
          <w:b/>
        </w:rPr>
        <w:t xml:space="preserve"> </w:t>
      </w:r>
      <w:r w:rsidR="00B436D3" w:rsidRPr="00DD3D23">
        <w:rPr>
          <w:b/>
        </w:rPr>
        <w:t xml:space="preserve"> </w:t>
      </w:r>
      <w:r w:rsidRPr="00DD3D23">
        <w:rPr>
          <w:b/>
        </w:rPr>
        <w:t xml:space="preserve">ostalo istraživanje i eksperimentalni razvoj u prirodnim, </w:t>
      </w:r>
    </w:p>
    <w:p w:rsidRDefault="001A3525" w:rsidP="00B436D3" w:rsidR="00B436D3" w:rsidRPr="00DD3D23">
      <w:pPr>
        <w:pStyle w:val="Bezproreda"/>
        <w:jc w:val="both"/>
        <w:rPr>
          <w:b/>
        </w:rPr>
      </w:pPr>
      <w:r w:rsidRPr="00DD3D23">
        <w:rPr>
          <w:b/>
        </w:rPr>
        <w:t xml:space="preserve">                                                               </w:t>
      </w:r>
      <w:r w:rsidR="00DC4496">
        <w:rPr>
          <w:b/>
        </w:rPr>
        <w:t xml:space="preserve">     </w:t>
      </w:r>
      <w:r w:rsidRPr="00DD3D23">
        <w:rPr>
          <w:b/>
        </w:rPr>
        <w:t xml:space="preserve">   </w:t>
      </w:r>
      <w:r w:rsidR="00272811">
        <w:rPr>
          <w:b/>
        </w:rPr>
        <w:t xml:space="preserve"> </w:t>
      </w:r>
      <w:r w:rsidRPr="00DD3D23">
        <w:rPr>
          <w:b/>
        </w:rPr>
        <w:t>tehničkim i tehnološkim znanostima</w:t>
      </w:r>
      <w:r w:rsidR="00B436D3" w:rsidRPr="00DD3D23">
        <w:rPr>
          <w:b/>
        </w:rPr>
        <w:t xml:space="preserve">       </w:t>
      </w:r>
    </w:p>
    <w:p w:rsidRDefault="00381965" w:rsidP="00B436D3" w:rsidR="00381965" w:rsidRPr="00DD3D23">
      <w:pPr>
        <w:pStyle w:val="Bezproreda"/>
        <w:jc w:val="both"/>
        <w:rPr>
          <w:b/>
        </w:rPr>
      </w:pPr>
    </w:p>
    <w:p w:rsidRDefault="00B54CC6" w:rsidP="00381965" w:rsidR="00827B68" w:rsidRPr="00DD3D23">
      <w:pPr>
        <w:pStyle w:val="Bezproreda"/>
      </w:pPr>
      <w:r w:rsidRPr="00DD3D23">
        <w:rPr>
          <w:b/>
        </w:rPr>
        <w:t>Vlasnička struktura:</w:t>
      </w:r>
      <w:r w:rsidRPr="00DD3D23">
        <w:t xml:space="preserve"> </w:t>
      </w:r>
      <w:r w:rsidRPr="00DD3D23">
        <w:tab/>
      </w:r>
      <w:r w:rsidRPr="00DD3D23">
        <w:tab/>
      </w:r>
      <w:r w:rsidR="00381965" w:rsidRPr="00DD3D23">
        <w:t xml:space="preserve">            Školska knjiga d.d.                  52,30%</w:t>
      </w:r>
    </w:p>
    <w:p w:rsidRDefault="00381965" w:rsidP="00381965" w:rsidR="00381965" w:rsidRPr="00DD3D23">
      <w:pPr>
        <w:pStyle w:val="Bezproreda"/>
      </w:pPr>
      <w:r w:rsidRPr="00DD3D23">
        <w:tab/>
      </w:r>
      <w:r w:rsidRPr="00DD3D23">
        <w:tab/>
      </w:r>
      <w:r w:rsidRPr="00DD3D23">
        <w:tab/>
      </w:r>
      <w:r w:rsidRPr="00DD3D23">
        <w:tab/>
        <w:t xml:space="preserve">            Cerp Republika Hrvatska       25,94%</w:t>
      </w:r>
    </w:p>
    <w:p w:rsidRDefault="00381965" w:rsidP="00381965" w:rsidR="00381965" w:rsidRPr="00DD3D23">
      <w:pPr>
        <w:pStyle w:val="Bezproreda"/>
      </w:pPr>
      <w:r w:rsidRPr="00DD3D23">
        <w:tab/>
      </w:r>
      <w:r w:rsidRPr="00DD3D23">
        <w:tab/>
      </w:r>
      <w:r w:rsidRPr="00DD3D23">
        <w:tab/>
      </w:r>
      <w:r w:rsidRPr="00DD3D23">
        <w:tab/>
        <w:t xml:space="preserve">            Grafički zavod Hrvatske           4,94%</w:t>
      </w:r>
    </w:p>
    <w:p w:rsidRDefault="00381965" w:rsidP="00381965" w:rsidR="00381965" w:rsidRPr="00DD3D23">
      <w:pPr>
        <w:pStyle w:val="Bezproreda"/>
      </w:pPr>
      <w:r w:rsidRPr="00DD3D23">
        <w:tab/>
      </w:r>
      <w:r w:rsidRPr="00DD3D23">
        <w:tab/>
      </w:r>
      <w:r w:rsidRPr="00DD3D23">
        <w:tab/>
      </w:r>
      <w:r w:rsidRPr="00DD3D23">
        <w:tab/>
        <w:t xml:space="preserve">            Metar Mijo                                3,70%</w:t>
      </w:r>
    </w:p>
    <w:p w:rsidRDefault="00381965" w:rsidP="00381965" w:rsidR="00381965" w:rsidRPr="00DD3D23">
      <w:pPr>
        <w:pStyle w:val="Bezproreda"/>
        <w:ind w:firstLine="720" w:left="2160"/>
      </w:pPr>
      <w:r w:rsidRPr="00DD3D23">
        <w:t xml:space="preserve">            Buljan Mate                               3,70%</w:t>
      </w:r>
    </w:p>
    <w:p w:rsidRDefault="00381965" w:rsidP="00381965" w:rsidR="00381965" w:rsidRPr="00DD3D23">
      <w:pPr>
        <w:pStyle w:val="Bezproreda"/>
        <w:ind w:firstLine="720" w:left="2160"/>
      </w:pPr>
      <w:r w:rsidRPr="00DD3D23">
        <w:t xml:space="preserve">            </w:t>
      </w:r>
      <w:r w:rsidR="00217D1E" w:rsidRPr="00DD3D23">
        <w:t xml:space="preserve">Ostali               </w:t>
      </w:r>
      <w:r w:rsidRPr="00DD3D23">
        <w:t xml:space="preserve">                          </w:t>
      </w:r>
      <w:r w:rsidR="00FC49A3" w:rsidRPr="00DD3D23">
        <w:t xml:space="preserve"> </w:t>
      </w:r>
      <w:r w:rsidRPr="00DD3D23">
        <w:t xml:space="preserve"> 3,41%</w:t>
      </w:r>
    </w:p>
    <w:p w:rsidRDefault="00381965" w:rsidP="00381965" w:rsidR="00381965" w:rsidRPr="00DD3D23">
      <w:pPr>
        <w:pStyle w:val="Bezproreda"/>
        <w:ind w:firstLine="720" w:left="2160"/>
      </w:pPr>
    </w:p>
    <w:p w:rsidRDefault="00C65225" w:rsidP="00D3678F" w:rsidR="00C65225" w:rsidRPr="00DD3D23">
      <w:pPr>
        <w:pStyle w:val="Bezproreda"/>
        <w:jc w:val="both"/>
      </w:pPr>
    </w:p>
    <w:p w:rsidRDefault="00D3678F" w:rsidP="00D3678F" w:rsidR="00DE0539" w:rsidRPr="00DD3D23">
      <w:pPr>
        <w:pStyle w:val="Bezproreda"/>
        <w:jc w:val="both"/>
      </w:pPr>
      <w:r w:rsidRPr="00DD3D23">
        <w:t xml:space="preserve">Predstečajnom nagodbom promjenjena je vlasnička struktura dužnika prtetvaranjem potraživanja u dionice, tako da </w:t>
      </w:r>
      <w:r w:rsidR="00DE0539" w:rsidRPr="00DD3D23">
        <w:t xml:space="preserve"> povećan je temeljni kapital društva za iznos od 144.358.800,00 kuna ulaganjem u pravima- pretvaranje tražbina, izdavanjem novih redovnih dionica, ukupnog nominalnog iznosa od 144.358.800,00 kn. </w:t>
      </w:r>
    </w:p>
    <w:p w:rsidRDefault="00220804" w:rsidP="00381965" w:rsidR="00220804" w:rsidRPr="00DD3D23">
      <w:pPr>
        <w:pStyle w:val="Bezproreda"/>
      </w:pPr>
    </w:p>
    <w:p w:rsidRDefault="00D3678F" w:rsidP="00381965" w:rsidR="00DF0345" w:rsidRPr="00DD3D23">
      <w:pPr>
        <w:pStyle w:val="Bezproreda"/>
      </w:pPr>
      <w:r w:rsidRPr="00DD3D23">
        <w:t xml:space="preserve">Pretvaranje potraživanja </w:t>
      </w:r>
      <w:r w:rsidR="00DF0345" w:rsidRPr="00DD3D23">
        <w:t xml:space="preserve"> u temeljni kapital odnose na:</w:t>
      </w:r>
    </w:p>
    <w:p w:rsidRDefault="00DF0345" w:rsidP="00DF0345" w:rsidR="00DF0345" w:rsidRPr="00DD3D23">
      <w:pPr>
        <w:pStyle w:val="Bezproreda"/>
        <w:numPr>
          <w:ilvl w:val="0"/>
          <w:numId w:val="20"/>
        </w:numPr>
      </w:pPr>
      <w:r w:rsidRPr="00DD3D23">
        <w:t>potraživanje Ministarstva financija                      u iznosu od  44.335.730,71 kn</w:t>
      </w:r>
    </w:p>
    <w:p w:rsidRDefault="00DF0345" w:rsidP="00DF0345" w:rsidR="00DF0345" w:rsidRPr="00DD3D23">
      <w:pPr>
        <w:pStyle w:val="Bezproreda"/>
        <w:numPr>
          <w:ilvl w:val="0"/>
          <w:numId w:val="20"/>
        </w:numPr>
      </w:pPr>
      <w:r w:rsidRPr="00DD3D23">
        <w:t>potraživanja Školske knjige d.d.                            u iznosu od  90.000.000,00 kn</w:t>
      </w:r>
    </w:p>
    <w:p w:rsidRDefault="00DF0345" w:rsidP="00DF0345" w:rsidR="00DF0345" w:rsidRPr="00DD3D23">
      <w:pPr>
        <w:pStyle w:val="Bezproreda"/>
        <w:numPr>
          <w:ilvl w:val="0"/>
          <w:numId w:val="20"/>
        </w:numPr>
      </w:pPr>
      <w:r w:rsidRPr="00DD3D23">
        <w:t>potraživanje Grafičkog zavoda Hrvatske d.o.o.  u iznosu od    8.496.000,00 kn</w:t>
      </w:r>
    </w:p>
    <w:p w:rsidRDefault="00DF0345" w:rsidP="00DF0345" w:rsidR="00DF0345" w:rsidRPr="00DD3D23">
      <w:pPr>
        <w:pStyle w:val="Bezproreda"/>
        <w:numPr>
          <w:ilvl w:val="0"/>
          <w:numId w:val="20"/>
        </w:numPr>
      </w:pPr>
      <w:r w:rsidRPr="00DD3D23">
        <w:t>potraživanje GOI d.d.                                              u iznosu od     1.527.457,85 kn</w:t>
      </w:r>
    </w:p>
    <w:p w:rsidRDefault="00DE0539" w:rsidP="00381965" w:rsidR="00381965" w:rsidRPr="00DD3D23">
      <w:pPr>
        <w:pStyle w:val="Bezproreda"/>
      </w:pPr>
      <w:r w:rsidRPr="00DD3D23">
        <w:t xml:space="preserve"> </w:t>
      </w:r>
    </w:p>
    <w:p w:rsidRDefault="00382894" w:rsidP="00DF3AC3" w:rsidR="00DF3AC3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 xml:space="preserve"> </w:t>
      </w:r>
      <w:r w:rsidR="00A21F16" w:rsidRPr="00DD3D23">
        <w:rPr>
          <w:rFonts w:cs="Shruti"/>
          <w:b/>
        </w:rPr>
        <w:t>FINANCIJSKO GOSPODARSKO STANJE DUŽNIKA</w:t>
      </w:r>
    </w:p>
    <w:p w:rsidRDefault="00A04550" w:rsidP="00AD16E6" w:rsidR="00A04550" w:rsidRPr="00DD3D23">
      <w:pPr>
        <w:jc w:val="both"/>
        <w:rPr>
          <w:rFonts w:cs="Shruti"/>
        </w:rPr>
      </w:pPr>
      <w:r w:rsidRPr="00DD3D23">
        <w:rPr>
          <w:rFonts w:cs="Shruti"/>
        </w:rPr>
        <w:t>Osnovna djelatnost dužnika bila su geofizička istraživanja.</w:t>
      </w:r>
    </w:p>
    <w:p w:rsidRDefault="007676B9" w:rsidP="00AD16E6" w:rsidR="00555616" w:rsidRPr="00DD3D23">
      <w:pPr>
        <w:jc w:val="both"/>
        <w:rPr>
          <w:rFonts w:cs="Shruti"/>
        </w:rPr>
      </w:pPr>
      <w:r w:rsidRPr="00DD3D23">
        <w:rPr>
          <w:rFonts w:cs="Shruti"/>
        </w:rPr>
        <w:t>Stečajni dužnik bio je nositelj niza značajnih seizmi</w:t>
      </w:r>
      <w:r w:rsidR="00555616" w:rsidRPr="00DD3D23">
        <w:rPr>
          <w:rFonts w:cs="Shruti"/>
        </w:rPr>
        <w:t xml:space="preserve">čkih projekata i do kraja 2015.g. poslovao sa pozitivnim financijskim rezultatom. Međutim, u narednom razdoblju ostvaren je pad prihoda uz istovremeno povećanje rashoda što je dovelo do negativnog poslovnog rezultata </w:t>
      </w:r>
      <w:r w:rsidR="00321F81" w:rsidRPr="00DD3D23">
        <w:rPr>
          <w:rFonts w:cs="Shruti"/>
        </w:rPr>
        <w:t>i</w:t>
      </w:r>
      <w:r w:rsidR="00555616" w:rsidRPr="00DD3D23">
        <w:rPr>
          <w:rFonts w:cs="Shruti"/>
        </w:rPr>
        <w:t xml:space="preserve"> blokade žiro računa od prosinca 2015.g. </w:t>
      </w:r>
    </w:p>
    <w:p w:rsidRDefault="00312B20" w:rsidP="00AD16E6" w:rsidR="00312B20" w:rsidRPr="00DD3D23">
      <w:pPr>
        <w:jc w:val="both"/>
        <w:rPr>
          <w:rFonts w:cs="Shruti"/>
        </w:rPr>
      </w:pPr>
      <w:r w:rsidRPr="00DD3D23">
        <w:rPr>
          <w:rFonts w:cs="Shruti"/>
        </w:rPr>
        <w:t>Naime, uslijed ratnih operacija u Libiji</w:t>
      </w:r>
      <w:r w:rsidR="00F31447" w:rsidRPr="00DD3D23">
        <w:rPr>
          <w:rFonts w:cs="Shruti"/>
        </w:rPr>
        <w:t xml:space="preserve"> 2011.g.</w:t>
      </w:r>
      <w:r w:rsidRPr="00DD3D23">
        <w:rPr>
          <w:rFonts w:cs="Shruti"/>
        </w:rPr>
        <w:t xml:space="preserve">, gdje </w:t>
      </w:r>
      <w:r w:rsidR="00321F81" w:rsidRPr="00DD3D23">
        <w:rPr>
          <w:rFonts w:cs="Shruti"/>
        </w:rPr>
        <w:t xml:space="preserve">je </w:t>
      </w:r>
      <w:r w:rsidRPr="00DD3D23">
        <w:rPr>
          <w:rFonts w:cs="Shruti"/>
        </w:rPr>
        <w:t xml:space="preserve">dužnik imao započete projekte, morao je </w:t>
      </w:r>
      <w:r w:rsidR="003B54A3" w:rsidRPr="00DD3D23">
        <w:rPr>
          <w:rFonts w:cs="Shruti"/>
        </w:rPr>
        <w:t xml:space="preserve">u potpunosti </w:t>
      </w:r>
      <w:r w:rsidRPr="00DD3D23">
        <w:rPr>
          <w:rFonts w:cs="Shruti"/>
        </w:rPr>
        <w:t xml:space="preserve">prekinuti sa radovima. Zbog nemogućnosti </w:t>
      </w:r>
      <w:r w:rsidR="00321F81" w:rsidRPr="00DD3D23">
        <w:rPr>
          <w:rFonts w:cs="Shruti"/>
        </w:rPr>
        <w:t>izvlačenja</w:t>
      </w:r>
      <w:r w:rsidRPr="00DD3D23">
        <w:rPr>
          <w:rFonts w:cs="Shruti"/>
        </w:rPr>
        <w:t xml:space="preserve"> opreme i osipanja kadrova, u narednom razdoblju nije došlo do realizacije niti jednog značajnog projekta na drugim tržištima.</w:t>
      </w:r>
    </w:p>
    <w:p w:rsidRDefault="00AC4523" w:rsidP="00AD16E6" w:rsidR="00AC4523" w:rsidRPr="00DD3D23">
      <w:pPr>
        <w:jc w:val="both"/>
        <w:rPr>
          <w:rFonts w:cs="Shruti"/>
        </w:rPr>
      </w:pPr>
      <w:r w:rsidRPr="00DD3D23">
        <w:rPr>
          <w:rFonts w:cs="Shruti"/>
        </w:rPr>
        <w:t>Otkazani su poslovi za kompaniju NIS</w:t>
      </w:r>
      <w:r w:rsidR="00C65225" w:rsidRPr="00DD3D23">
        <w:rPr>
          <w:rFonts w:cs="Shruti"/>
        </w:rPr>
        <w:t xml:space="preserve"> </w:t>
      </w:r>
      <w:r w:rsidR="00476B87">
        <w:rPr>
          <w:rFonts w:cs="Shruti"/>
        </w:rPr>
        <w:t>u</w:t>
      </w:r>
      <w:r w:rsidR="00C65225" w:rsidRPr="00DD3D23">
        <w:rPr>
          <w:rFonts w:cs="Shruti"/>
        </w:rPr>
        <w:t xml:space="preserve"> Republici Srbiji</w:t>
      </w:r>
      <w:r w:rsidRPr="00DD3D23">
        <w:rPr>
          <w:rFonts w:cs="Shruti"/>
        </w:rPr>
        <w:t>, CIRCLE OIL  u Omanu, a iz sigurnosnih razloga odustalo se početkom 2012.g. od projekta za libijsku kompaniju WAHAI OIL COMPANY.</w:t>
      </w:r>
    </w:p>
    <w:p w:rsidRDefault="00312B20" w:rsidP="00AD16E6" w:rsidR="00312B20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Zadnje projekte dužnik je nakon </w:t>
      </w:r>
      <w:r w:rsidR="00476B87">
        <w:rPr>
          <w:rFonts w:cs="Shruti"/>
        </w:rPr>
        <w:t>povlačenja</w:t>
      </w:r>
      <w:r w:rsidRPr="00DD3D23">
        <w:rPr>
          <w:rFonts w:cs="Shruti"/>
        </w:rPr>
        <w:t xml:space="preserve"> dijela opreme iz Libije, odradio </w:t>
      </w:r>
      <w:r w:rsidR="00F063D4" w:rsidRPr="00DD3D23">
        <w:rPr>
          <w:rFonts w:cs="Shruti"/>
        </w:rPr>
        <w:t>2015.g.</w:t>
      </w:r>
      <w:r w:rsidRPr="00DD3D23">
        <w:rPr>
          <w:rFonts w:cs="Shruti"/>
        </w:rPr>
        <w:t xml:space="preserve">na egipatskom tržištu, koje je u cijelosti završio </w:t>
      </w:r>
      <w:r w:rsidR="00F063D4" w:rsidRPr="00DD3D23">
        <w:rPr>
          <w:rFonts w:cs="Shruti"/>
        </w:rPr>
        <w:t>i</w:t>
      </w:r>
      <w:r w:rsidRPr="00DD3D23">
        <w:rPr>
          <w:rFonts w:cs="Shruti"/>
        </w:rPr>
        <w:t xml:space="preserve"> naplatio.</w:t>
      </w:r>
    </w:p>
    <w:p w:rsidRDefault="00F063D4" w:rsidP="0098179D" w:rsidR="0012519F" w:rsidRPr="00DD3D23">
      <w:pPr>
        <w:jc w:val="both"/>
        <w:rPr>
          <w:rFonts w:cs="Shruti"/>
        </w:rPr>
      </w:pPr>
      <w:r w:rsidRPr="00DD3D23">
        <w:rPr>
          <w:rFonts w:cs="Shruti"/>
        </w:rPr>
        <w:t>Dužnik je pr</w:t>
      </w:r>
      <w:r w:rsidR="00267E6A" w:rsidRPr="00DD3D23">
        <w:rPr>
          <w:rFonts w:cs="Shruti"/>
        </w:rPr>
        <w:t>o</w:t>
      </w:r>
      <w:r w:rsidRPr="00DD3D23">
        <w:rPr>
          <w:rFonts w:cs="Shruti"/>
        </w:rPr>
        <w:t xml:space="preserve">jekte na inozemnim tržištima </w:t>
      </w:r>
      <w:r w:rsidR="0098179D" w:rsidRPr="00DD3D23">
        <w:rPr>
          <w:rFonts w:cs="Shruti"/>
        </w:rPr>
        <w:t>obavlja</w:t>
      </w:r>
      <w:r w:rsidRPr="00DD3D23">
        <w:rPr>
          <w:rFonts w:cs="Shruti"/>
        </w:rPr>
        <w:t>o</w:t>
      </w:r>
      <w:r w:rsidR="0098179D" w:rsidRPr="00DD3D23">
        <w:rPr>
          <w:rFonts w:cs="Shruti"/>
        </w:rPr>
        <w:t xml:space="preserve"> preko tvrtki </w:t>
      </w:r>
      <w:r w:rsidR="0012519F" w:rsidRPr="00DD3D23">
        <w:rPr>
          <w:rFonts w:cs="Shruti"/>
        </w:rPr>
        <w:t>Geofizika Egypt Ltd. i Geofizika d.d. Croatia Tripoli branch</w:t>
      </w:r>
      <w:r w:rsidRPr="00DD3D23">
        <w:rPr>
          <w:rFonts w:cs="Shruti"/>
        </w:rPr>
        <w:t xml:space="preserve"> (podružnica)</w:t>
      </w:r>
      <w:r w:rsidR="0012519F" w:rsidRPr="00DD3D23">
        <w:rPr>
          <w:rFonts w:cs="Shruti"/>
        </w:rPr>
        <w:t>.</w:t>
      </w:r>
    </w:p>
    <w:p w:rsidRDefault="00267E6A" w:rsidP="00DA75E9" w:rsidR="00DA75E9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Zbog nemogućnosti servisiranja dospijelih obveza prema dobavljačima </w:t>
      </w:r>
      <w:r w:rsidR="00476B87">
        <w:rPr>
          <w:rFonts w:cs="Shruti"/>
        </w:rPr>
        <w:t>i</w:t>
      </w:r>
      <w:r w:rsidRPr="00DD3D23">
        <w:rPr>
          <w:rFonts w:cs="Shruti"/>
        </w:rPr>
        <w:t xml:space="preserve"> kreditorima, nad</w:t>
      </w:r>
      <w:r w:rsidR="00DA75E9" w:rsidRPr="00DD3D23">
        <w:rPr>
          <w:rFonts w:cs="Shruti"/>
        </w:rPr>
        <w:t xml:space="preserve"> dužnikom je tijek</w:t>
      </w:r>
      <w:r w:rsidR="00476B87">
        <w:rPr>
          <w:rFonts w:cs="Shruti"/>
        </w:rPr>
        <w:t>o</w:t>
      </w:r>
      <w:r w:rsidR="00DA75E9" w:rsidRPr="00DD3D23">
        <w:rPr>
          <w:rFonts w:cs="Shruti"/>
        </w:rPr>
        <w:t>m 2013</w:t>
      </w:r>
      <w:r w:rsidRPr="00DD3D23">
        <w:rPr>
          <w:rFonts w:cs="Shruti"/>
        </w:rPr>
        <w:t>.</w:t>
      </w:r>
      <w:r w:rsidR="00DA75E9" w:rsidRPr="00DD3D23">
        <w:rPr>
          <w:rFonts w:cs="Shruti"/>
        </w:rPr>
        <w:t>g</w:t>
      </w:r>
      <w:r w:rsidRPr="00DD3D23">
        <w:rPr>
          <w:rFonts w:cs="Shruti"/>
        </w:rPr>
        <w:t>.</w:t>
      </w:r>
      <w:r w:rsidR="00DA75E9" w:rsidRPr="00DD3D23">
        <w:rPr>
          <w:rFonts w:cs="Shruti"/>
        </w:rPr>
        <w:t xml:space="preserve"> pokrenut postupak predstečajne nagodbe , te je  Rješenjem Trgovačkog suda u Zagrebu posl.br. Stpn-13/2015 od 11.11.2015. </w:t>
      </w:r>
      <w:r w:rsidR="00476B87">
        <w:rPr>
          <w:rFonts w:cs="Shruti"/>
        </w:rPr>
        <w:t xml:space="preserve">g. ista </w:t>
      </w:r>
      <w:r w:rsidR="00DA75E9" w:rsidRPr="00DD3D23">
        <w:rPr>
          <w:rFonts w:cs="Shruti"/>
        </w:rPr>
        <w:t>odobrena</w:t>
      </w:r>
      <w:r w:rsidR="00476B87">
        <w:rPr>
          <w:rFonts w:cs="Shruti"/>
        </w:rPr>
        <w:t>.</w:t>
      </w:r>
    </w:p>
    <w:p w:rsidRDefault="00DA75E9" w:rsidP="00DA75E9" w:rsidR="00DA75E9" w:rsidRPr="00DD3D23">
      <w:pPr>
        <w:jc w:val="both"/>
        <w:rPr>
          <w:rFonts w:cs="Shruti"/>
        </w:rPr>
      </w:pPr>
      <w:r w:rsidRPr="00DD3D23">
        <w:lastRenderedPageBreak/>
        <w:t xml:space="preserve">Međuitim, </w:t>
      </w:r>
      <w:r w:rsidR="00267E6A" w:rsidRPr="00DD3D23">
        <w:t xml:space="preserve">kako je zbog naprijed navedenih razloga došlo do </w:t>
      </w:r>
      <w:r w:rsidRPr="00DD3D23">
        <w:t>prestanka obavljanja djelatnosti,  izostala je financijska konsolidacija dužnika</w:t>
      </w:r>
      <w:r w:rsidR="00F01C36" w:rsidRPr="00DD3D23">
        <w:t xml:space="preserve">. Iako su vjerovnici prihvatili plan restrukturiranja koji je predviđao više nego značajno smanjivanje ukupne zaduženosti, početni grace period </w:t>
      </w:r>
      <w:r w:rsidR="00DD11B8" w:rsidRPr="00DD3D23">
        <w:t>i</w:t>
      </w:r>
      <w:r w:rsidR="00F01C36" w:rsidRPr="00DD3D23">
        <w:t xml:space="preserve"> duže rokove otplate ostatka duga, </w:t>
      </w:r>
      <w:r w:rsidRPr="00DD3D23">
        <w:t>obveze preuzete predstečajnom nagodbom nisu se mogle ispu</w:t>
      </w:r>
      <w:r w:rsidR="00F01C36" w:rsidRPr="00DD3D23">
        <w:t>njavati</w:t>
      </w:r>
      <w:r w:rsidRPr="00DD3D23">
        <w:t xml:space="preserve">. </w:t>
      </w:r>
    </w:p>
    <w:p w:rsidRDefault="00F063D4" w:rsidP="003532BB" w:rsidR="00F063D4" w:rsidRPr="00DD3D23">
      <w:pPr>
        <w:jc w:val="both"/>
      </w:pPr>
      <w:r w:rsidRPr="00DD3D23">
        <w:t xml:space="preserve">Početkom 2016.g., dužnik je u potpunosti prestao </w:t>
      </w:r>
      <w:r w:rsidR="00267E6A" w:rsidRPr="00DD3D23">
        <w:t>sa svim poslovnim aktivnostima</w:t>
      </w:r>
      <w:r w:rsidRPr="00DD3D23">
        <w:t>.</w:t>
      </w:r>
    </w:p>
    <w:p w:rsidRDefault="008232ED" w:rsidP="00DF3AC3" w:rsidR="00F5047B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Pregled poslovnih rezulatata</w:t>
      </w:r>
      <w:r w:rsidR="00F5047B" w:rsidRPr="00DD3D23">
        <w:rPr>
          <w:rFonts w:cs="Shruti"/>
          <w:b/>
        </w:rPr>
        <w:t xml:space="preserve"> </w:t>
      </w:r>
      <w:r w:rsidR="00E1448D" w:rsidRPr="00DD3D23">
        <w:rPr>
          <w:rFonts w:cs="Shruti"/>
          <w:b/>
        </w:rPr>
        <w:t xml:space="preserve"> </w:t>
      </w:r>
    </w:p>
    <w:tbl>
      <w:tblPr>
        <w:tblStyle w:val="Reetkatablice"/>
        <w:tblW w:type="dxa" w:w="9038"/>
        <w:tblLayout w:type="fixed"/>
        <w:tblLook w:val="04A0" w:noVBand="1" w:noHBand="0" w:lastColumn="0" w:firstColumn="1" w:lastRow="0" w:firstRow="1"/>
      </w:tblPr>
      <w:tblGrid>
        <w:gridCol w:w="2660"/>
        <w:gridCol w:w="1701"/>
        <w:gridCol w:w="1559"/>
        <w:gridCol w:w="1559"/>
        <w:gridCol w:w="1559"/>
      </w:tblGrid>
      <w:tr w:rsidTr="00C11158" w:rsidR="00C11158" w:rsidRPr="00DD3D23">
        <w:tc>
          <w:tcPr>
            <w:tcW w:type="dxa" w:w="2660"/>
            <w:vAlign w:val="center"/>
          </w:tcPr>
          <w:p w:rsidRDefault="00C11158" w:rsidP="008232ED" w:rsidR="00C11158" w:rsidRPr="00DD3D23">
            <w:pPr>
              <w:ind w:left="42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PREGLED REZULTATA POSLOVANJA</w:t>
            </w:r>
          </w:p>
        </w:tc>
        <w:tc>
          <w:tcPr>
            <w:tcW w:type="dxa" w:w="1701"/>
            <w:vAlign w:val="center"/>
          </w:tcPr>
          <w:p w:rsidRDefault="00C11158" w:rsidP="00F67FB3" w:rsidR="00C11158" w:rsidRPr="00DD3D23">
            <w:pPr>
              <w:jc w:val="center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31.12.2015.</w:t>
            </w:r>
          </w:p>
        </w:tc>
        <w:tc>
          <w:tcPr>
            <w:tcW w:type="dxa" w:w="1559"/>
            <w:vAlign w:val="center"/>
          </w:tcPr>
          <w:p w:rsidRDefault="00C11158" w:rsidP="00A21C82" w:rsidR="00C11158" w:rsidRPr="00DD3D23">
            <w:pPr>
              <w:jc w:val="center"/>
              <w:rPr>
                <w:rFonts w:cs="Shruti"/>
                <w:b/>
              </w:rPr>
            </w:pPr>
          </w:p>
          <w:p w:rsidRDefault="00C11158" w:rsidP="00A21C82" w:rsidR="00C11158" w:rsidRPr="00DD3D23">
            <w:pPr>
              <w:jc w:val="center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31.12.2016.</w:t>
            </w:r>
          </w:p>
          <w:p w:rsidRDefault="00C11158" w:rsidP="00A21C82" w:rsidR="00C11158" w:rsidRPr="00DD3D23">
            <w:pPr>
              <w:jc w:val="center"/>
              <w:rPr>
                <w:rFonts w:cs="Shruti"/>
                <w:b/>
              </w:rPr>
            </w:pPr>
          </w:p>
        </w:tc>
        <w:tc>
          <w:tcPr>
            <w:tcW w:type="dxa" w:w="1559"/>
          </w:tcPr>
          <w:p w:rsidRDefault="00C11158" w:rsidP="00F67FB3" w:rsidR="00C11158" w:rsidRPr="00DD3D23">
            <w:pPr>
              <w:jc w:val="center"/>
              <w:rPr>
                <w:rFonts w:cs="Shruti"/>
                <w:b/>
              </w:rPr>
            </w:pPr>
          </w:p>
          <w:p w:rsidRDefault="00C11158" w:rsidP="00F67FB3" w:rsidR="00C11158" w:rsidRPr="00DD3D23">
            <w:pPr>
              <w:jc w:val="center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31.12.2017</w:t>
            </w:r>
          </w:p>
        </w:tc>
        <w:tc>
          <w:tcPr>
            <w:tcW w:type="dxa" w:w="1559"/>
          </w:tcPr>
          <w:p w:rsidRDefault="00C11158" w:rsidP="00F67FB3" w:rsidR="00C11158" w:rsidRPr="00DD3D23">
            <w:pPr>
              <w:jc w:val="center"/>
              <w:rPr>
                <w:rFonts w:cs="Shruti"/>
                <w:b/>
              </w:rPr>
            </w:pPr>
          </w:p>
          <w:p w:rsidRDefault="00C11158" w:rsidP="00C11158" w:rsidR="00C11158" w:rsidRPr="00DD3D23">
            <w:pPr>
              <w:jc w:val="center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11.06.2018.</w:t>
            </w:r>
          </w:p>
        </w:tc>
      </w:tr>
      <w:tr w:rsidTr="00C11158" w:rsidR="00C11158" w:rsidRPr="00DD3D23">
        <w:tc>
          <w:tcPr>
            <w:tcW w:type="dxa" w:w="2660"/>
          </w:tcPr>
          <w:p w:rsidRDefault="00C11158" w:rsidP="00DF3AC3" w:rsidR="00C11158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Ukupni prihodi</w:t>
            </w:r>
          </w:p>
        </w:tc>
        <w:tc>
          <w:tcPr>
            <w:tcW w:type="dxa" w:w="1701"/>
          </w:tcPr>
          <w:p w:rsidRDefault="00C11158" w:rsidP="00F67FB3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45.802.009</w:t>
            </w:r>
          </w:p>
        </w:tc>
        <w:tc>
          <w:tcPr>
            <w:tcW w:type="dxa" w:w="1559"/>
          </w:tcPr>
          <w:p w:rsidRDefault="00C11158" w:rsidP="00A21C82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5.106.641</w:t>
            </w:r>
          </w:p>
        </w:tc>
        <w:tc>
          <w:tcPr>
            <w:tcW w:type="dxa" w:w="1559"/>
          </w:tcPr>
          <w:p w:rsidRDefault="00C11158" w:rsidP="00477D75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1.728.930</w:t>
            </w:r>
          </w:p>
        </w:tc>
        <w:tc>
          <w:tcPr>
            <w:tcW w:type="dxa" w:w="1559"/>
          </w:tcPr>
          <w:p w:rsidRDefault="00C11158" w:rsidP="00477D75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54.656.720</w:t>
            </w:r>
          </w:p>
        </w:tc>
      </w:tr>
      <w:tr w:rsidTr="00C11158" w:rsidR="00C11158" w:rsidRPr="00DD3D23">
        <w:tc>
          <w:tcPr>
            <w:tcW w:type="dxa" w:w="2660"/>
          </w:tcPr>
          <w:p w:rsidRDefault="00C11158" w:rsidP="00DF3AC3" w:rsidR="00C11158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Ukupni rashodi</w:t>
            </w:r>
          </w:p>
        </w:tc>
        <w:tc>
          <w:tcPr>
            <w:tcW w:type="dxa" w:w="1701"/>
          </w:tcPr>
          <w:p w:rsidRDefault="00C11158" w:rsidP="00F67FB3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32.207.790</w:t>
            </w:r>
          </w:p>
        </w:tc>
        <w:tc>
          <w:tcPr>
            <w:tcW w:type="dxa" w:w="1559"/>
          </w:tcPr>
          <w:p w:rsidRDefault="00C11158" w:rsidP="00A21C82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21.766.267</w:t>
            </w:r>
          </w:p>
        </w:tc>
        <w:tc>
          <w:tcPr>
            <w:tcW w:type="dxa" w:w="1559"/>
          </w:tcPr>
          <w:p w:rsidRDefault="00C11158" w:rsidP="00477D75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19.639.491</w:t>
            </w:r>
          </w:p>
        </w:tc>
        <w:tc>
          <w:tcPr>
            <w:tcW w:type="dxa" w:w="1559"/>
          </w:tcPr>
          <w:p w:rsidRDefault="00C11158" w:rsidP="00477D75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129.949.517</w:t>
            </w:r>
          </w:p>
        </w:tc>
      </w:tr>
      <w:tr w:rsidTr="00C11158" w:rsidR="00C11158" w:rsidRPr="00DD3D23">
        <w:tc>
          <w:tcPr>
            <w:tcW w:type="dxa" w:w="2660"/>
          </w:tcPr>
          <w:p w:rsidRDefault="00C11158" w:rsidP="00267E6A" w:rsidR="00267E6A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Dobit/gubitak</w:t>
            </w:r>
            <w:r w:rsidR="00267E6A" w:rsidRPr="00DD3D23">
              <w:rPr>
                <w:rFonts w:cs="Shruti"/>
              </w:rPr>
              <w:t xml:space="preserve"> </w:t>
            </w:r>
          </w:p>
          <w:p w:rsidRDefault="00C11158" w:rsidP="00267E6A" w:rsidR="00C11158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prije oporezivanja</w:t>
            </w:r>
          </w:p>
        </w:tc>
        <w:tc>
          <w:tcPr>
            <w:tcW w:type="dxa" w:w="1701"/>
          </w:tcPr>
          <w:p w:rsidRDefault="00C11158" w:rsidP="00F67FB3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13.594.219</w:t>
            </w:r>
          </w:p>
        </w:tc>
        <w:tc>
          <w:tcPr>
            <w:tcW w:type="dxa" w:w="1559"/>
          </w:tcPr>
          <w:p w:rsidRDefault="00C11158" w:rsidP="00A21C82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-16.659.626</w:t>
            </w:r>
          </w:p>
        </w:tc>
        <w:tc>
          <w:tcPr>
            <w:tcW w:type="dxa" w:w="1559"/>
          </w:tcPr>
          <w:p w:rsidRDefault="00C11158" w:rsidP="00A21C82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-17.910.561</w:t>
            </w:r>
          </w:p>
        </w:tc>
        <w:tc>
          <w:tcPr>
            <w:tcW w:type="dxa" w:w="1559"/>
          </w:tcPr>
          <w:p w:rsidRDefault="00C11158" w:rsidP="00A21C82" w:rsidR="00C11158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-75.292.797</w:t>
            </w:r>
          </w:p>
        </w:tc>
      </w:tr>
      <w:tr w:rsidTr="00C11158" w:rsidR="00C11158" w:rsidRPr="00DD3D23">
        <w:tc>
          <w:tcPr>
            <w:tcW w:type="dxa" w:w="2660"/>
          </w:tcPr>
          <w:p w:rsidRDefault="00C11158" w:rsidP="00DF3AC3" w:rsidR="00C11158" w:rsidRPr="00DD3D23">
            <w:pPr>
              <w:jc w:val="both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Dobit/gubitak razdoblja</w:t>
            </w:r>
          </w:p>
        </w:tc>
        <w:tc>
          <w:tcPr>
            <w:tcW w:type="dxa" w:w="1701"/>
          </w:tcPr>
          <w:p w:rsidRDefault="00C11158" w:rsidP="00F67FB3" w:rsidR="00C11158" w:rsidRPr="00DD3D23">
            <w:pPr>
              <w:jc w:val="right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13.594.219</w:t>
            </w:r>
          </w:p>
        </w:tc>
        <w:tc>
          <w:tcPr>
            <w:tcW w:type="dxa" w:w="1559"/>
          </w:tcPr>
          <w:p w:rsidRDefault="00C11158" w:rsidP="00A21C82" w:rsidR="00C11158" w:rsidRPr="00DD3D23">
            <w:pPr>
              <w:jc w:val="right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-16.659.626</w:t>
            </w:r>
          </w:p>
        </w:tc>
        <w:tc>
          <w:tcPr>
            <w:tcW w:type="dxa" w:w="1559"/>
          </w:tcPr>
          <w:p w:rsidRDefault="00C11158" w:rsidP="00477D75" w:rsidR="00C11158" w:rsidRPr="00DD3D23">
            <w:pPr>
              <w:jc w:val="right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-17.910.561</w:t>
            </w:r>
          </w:p>
        </w:tc>
        <w:tc>
          <w:tcPr>
            <w:tcW w:type="dxa" w:w="1559"/>
          </w:tcPr>
          <w:p w:rsidRDefault="00C11158" w:rsidP="00477D75" w:rsidR="00C11158" w:rsidRPr="00DD3D23">
            <w:pPr>
              <w:jc w:val="right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-75.292.797</w:t>
            </w:r>
          </w:p>
        </w:tc>
      </w:tr>
      <w:tr w:rsidTr="00C11158" w:rsidR="00C11158" w:rsidRPr="00DD3D23">
        <w:tc>
          <w:tcPr>
            <w:tcW w:type="dxa" w:w="2660"/>
          </w:tcPr>
          <w:p w:rsidRDefault="00C11158" w:rsidP="00DF3AC3" w:rsidR="00C11158" w:rsidRPr="00DD3D23">
            <w:pPr>
              <w:jc w:val="both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Temeljni kapital</w:t>
            </w:r>
          </w:p>
        </w:tc>
        <w:tc>
          <w:tcPr>
            <w:tcW w:type="dxa" w:w="1701"/>
          </w:tcPr>
          <w:p w:rsidRDefault="00C11158" w:rsidP="00F67FB3" w:rsidR="00C11158" w:rsidRPr="00DD3D23">
            <w:pPr>
              <w:jc w:val="right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172.096.800</w:t>
            </w:r>
          </w:p>
        </w:tc>
        <w:tc>
          <w:tcPr>
            <w:tcW w:type="dxa" w:w="1559"/>
          </w:tcPr>
          <w:p w:rsidRDefault="00C11158" w:rsidP="00A21C82" w:rsidR="00C11158" w:rsidRPr="00DD3D23">
            <w:pPr>
              <w:jc w:val="right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172.096.800</w:t>
            </w:r>
          </w:p>
        </w:tc>
        <w:tc>
          <w:tcPr>
            <w:tcW w:type="dxa" w:w="1559"/>
          </w:tcPr>
          <w:p w:rsidRDefault="00C11158" w:rsidP="00477D75" w:rsidR="00C11158" w:rsidRPr="00DD3D23">
            <w:pPr>
              <w:jc w:val="right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172.096.800</w:t>
            </w:r>
          </w:p>
        </w:tc>
        <w:tc>
          <w:tcPr>
            <w:tcW w:type="dxa" w:w="1559"/>
          </w:tcPr>
          <w:p w:rsidRDefault="00386930" w:rsidP="00477D75" w:rsidR="00C11158" w:rsidRPr="00DD3D23">
            <w:pPr>
              <w:jc w:val="right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172.096.800</w:t>
            </w:r>
          </w:p>
        </w:tc>
      </w:tr>
    </w:tbl>
    <w:p w:rsidRDefault="005918F8" w:rsidP="005918F8" w:rsidR="005918F8" w:rsidRPr="00DD3D23">
      <w:pPr>
        <w:pStyle w:val="Bezproreda"/>
      </w:pPr>
    </w:p>
    <w:p w:rsidRDefault="004D2441" w:rsidP="005918F8" w:rsidR="004D2441">
      <w:pPr>
        <w:rPr>
          <w:b/>
          <w:i/>
        </w:rPr>
      </w:pPr>
      <w:r w:rsidRPr="00786759">
        <w:rPr>
          <w:b/>
          <w:i/>
        </w:rPr>
        <w:t>Prilog: Račun dobiti i gubitaka</w:t>
      </w:r>
      <w:r w:rsidR="00786759" w:rsidRPr="00786759">
        <w:rPr>
          <w:b/>
          <w:i/>
        </w:rPr>
        <w:t xml:space="preserve"> za 2017.g. i 2018.g.</w:t>
      </w:r>
    </w:p>
    <w:p w:rsidRDefault="008232ED" w:rsidP="00DF3AC3" w:rsidR="008232ED" w:rsidRPr="00DD3D23">
      <w:pPr>
        <w:jc w:val="both"/>
        <w:rPr>
          <w:rFonts w:cs="Shruti"/>
        </w:rPr>
      </w:pPr>
      <w:r w:rsidRPr="00DD3D23">
        <w:rPr>
          <w:rFonts w:cs="Shruti"/>
        </w:rPr>
        <w:t>Iz pregleda rezulatata poslovanja, razvidno je da je dužnik</w:t>
      </w:r>
      <w:r w:rsidR="00AD16E6" w:rsidRPr="00DD3D23">
        <w:rPr>
          <w:rFonts w:cs="Shruti"/>
        </w:rPr>
        <w:t xml:space="preserve"> u</w:t>
      </w:r>
      <w:r w:rsidRPr="00DD3D23">
        <w:rPr>
          <w:rFonts w:cs="Shruti"/>
        </w:rPr>
        <w:t xml:space="preserve"> 2015.g. imao veće prihode od rashoda, te je poslovao sa dobiti, dok se u 2016.g. prihodi </w:t>
      </w:r>
      <w:r w:rsidR="00386930" w:rsidRPr="00DD3D23">
        <w:rPr>
          <w:rFonts w:cs="Shruti"/>
        </w:rPr>
        <w:t xml:space="preserve">drastično </w:t>
      </w:r>
      <w:r w:rsidRPr="00DD3D23">
        <w:rPr>
          <w:rFonts w:cs="Shruti"/>
        </w:rPr>
        <w:t xml:space="preserve">smanjuju </w:t>
      </w:r>
      <w:r w:rsidR="00476B87">
        <w:rPr>
          <w:rFonts w:cs="Shruti"/>
        </w:rPr>
        <w:t>i</w:t>
      </w:r>
      <w:r w:rsidR="00386930" w:rsidRPr="00DD3D23">
        <w:rPr>
          <w:rFonts w:cs="Shruti"/>
        </w:rPr>
        <w:t xml:space="preserve"> to </w:t>
      </w:r>
      <w:r w:rsidRPr="00DD3D23">
        <w:rPr>
          <w:rFonts w:cs="Shruti"/>
        </w:rPr>
        <w:t xml:space="preserve">za </w:t>
      </w:r>
      <w:r w:rsidR="008B2901" w:rsidRPr="00DD3D23">
        <w:rPr>
          <w:rFonts w:cs="Shruti"/>
        </w:rPr>
        <w:t xml:space="preserve">89%, </w:t>
      </w:r>
      <w:r w:rsidR="00AD16E6" w:rsidRPr="00DD3D23">
        <w:rPr>
          <w:rFonts w:cs="Shruti"/>
        </w:rPr>
        <w:t xml:space="preserve">pa se iskazuje </w:t>
      </w:r>
      <w:r w:rsidR="008B2901" w:rsidRPr="00DD3D23">
        <w:rPr>
          <w:rFonts w:cs="Shruti"/>
        </w:rPr>
        <w:t xml:space="preserve"> gubitak u iznosu od 16.659.626,00 kuna.</w:t>
      </w:r>
      <w:r w:rsidR="00804727" w:rsidRPr="00DD3D23">
        <w:rPr>
          <w:rFonts w:cs="Shruti"/>
        </w:rPr>
        <w:t xml:space="preserve"> Daljnji pad prihoda nastavlja se </w:t>
      </w:r>
      <w:r w:rsidR="00976916" w:rsidRPr="00DD3D23">
        <w:rPr>
          <w:rFonts w:cs="Shruti"/>
        </w:rPr>
        <w:t>i</w:t>
      </w:r>
      <w:r w:rsidR="00804727" w:rsidRPr="00DD3D23">
        <w:rPr>
          <w:rFonts w:cs="Shruti"/>
        </w:rPr>
        <w:t xml:space="preserve"> u 2017.g. te se gubitak iskazuje u iznosu od 17.910.561,00 kuna.</w:t>
      </w:r>
    </w:p>
    <w:p w:rsidRDefault="00CB3A79" w:rsidP="00DF3AC3" w:rsidR="002C2CBC" w:rsidRPr="00DD3D23">
      <w:pPr>
        <w:jc w:val="both"/>
        <w:rPr>
          <w:rFonts w:cs="Shruti"/>
        </w:rPr>
      </w:pPr>
      <w:r w:rsidRPr="00DD3D23">
        <w:rPr>
          <w:rFonts w:cs="Shruti"/>
        </w:rPr>
        <w:t>Od 01.01.2018.g. do 11.06.2018.g. ostv</w:t>
      </w:r>
      <w:r w:rsidR="00476B87">
        <w:rPr>
          <w:rFonts w:cs="Shruti"/>
        </w:rPr>
        <w:t>a</w:t>
      </w:r>
      <w:r w:rsidRPr="00DD3D23">
        <w:rPr>
          <w:rFonts w:cs="Shruti"/>
        </w:rPr>
        <w:t xml:space="preserve">ren je prihod od </w:t>
      </w:r>
      <w:r w:rsidR="00476B87">
        <w:rPr>
          <w:rFonts w:cs="Shruti"/>
        </w:rPr>
        <w:t xml:space="preserve">prodaje imovine dužnika u iznosu od </w:t>
      </w:r>
      <w:r w:rsidRPr="00DD3D23">
        <w:rPr>
          <w:rFonts w:cs="Shruti"/>
        </w:rPr>
        <w:t>48.978.102,33 k</w:t>
      </w:r>
      <w:r w:rsidR="00476B87">
        <w:rPr>
          <w:rFonts w:cs="Shruti"/>
        </w:rPr>
        <w:t>n</w:t>
      </w:r>
      <w:r w:rsidRPr="00DD3D23">
        <w:rPr>
          <w:rFonts w:cs="Shruti"/>
        </w:rPr>
        <w:t xml:space="preserve"> </w:t>
      </w:r>
      <w:r w:rsidR="003532BB" w:rsidRPr="00DD3D23">
        <w:rPr>
          <w:rFonts w:cs="Shruti"/>
        </w:rPr>
        <w:t>putem ovršnih postupaka</w:t>
      </w:r>
      <w:r w:rsidR="002C2CBC" w:rsidRPr="00DD3D23">
        <w:rPr>
          <w:rFonts w:cs="Shruti"/>
        </w:rPr>
        <w:t xml:space="preserve">. </w:t>
      </w:r>
      <w:r w:rsidRPr="00DD3D23">
        <w:rPr>
          <w:rFonts w:cs="Shruti"/>
        </w:rPr>
        <w:t>Isti nije utjecao na stanje žiro računa jer</w:t>
      </w:r>
      <w:r w:rsidR="000C619F" w:rsidRPr="00DD3D23">
        <w:rPr>
          <w:rFonts w:cs="Shruti"/>
        </w:rPr>
        <w:t xml:space="preserve"> je </w:t>
      </w:r>
      <w:r w:rsidR="002C2CBC" w:rsidRPr="00DD3D23">
        <w:rPr>
          <w:rFonts w:cs="Shruti"/>
        </w:rPr>
        <w:t>kupoprodajna cijena  plaćena u cijelosti prijebojem</w:t>
      </w:r>
      <w:r w:rsidR="000C619F" w:rsidRPr="00DD3D23">
        <w:rPr>
          <w:rFonts w:cs="Shruti"/>
        </w:rPr>
        <w:t>.</w:t>
      </w:r>
    </w:p>
    <w:p w:rsidRDefault="00CB3A79" w:rsidP="00DF3AC3" w:rsidR="00CB3A79" w:rsidRPr="00DD3D23">
      <w:pPr>
        <w:jc w:val="both"/>
        <w:rPr>
          <w:rFonts w:cs="Shruti"/>
        </w:rPr>
      </w:pPr>
      <w:r w:rsidRPr="00DD3D23">
        <w:rPr>
          <w:rFonts w:cs="Shruti"/>
        </w:rPr>
        <w:t>Osim navedenog prihoda</w:t>
      </w:r>
      <w:r w:rsidR="00DD11B8" w:rsidRPr="00DD3D23">
        <w:rPr>
          <w:rFonts w:cs="Shruti"/>
        </w:rPr>
        <w:t>,</w:t>
      </w:r>
      <w:r w:rsidRPr="00DD3D23">
        <w:rPr>
          <w:rFonts w:cs="Shruti"/>
        </w:rPr>
        <w:t xml:space="preserve"> knjiženi su i ostali prihodi u iznosu od 5.678.617,67 kn prema kartici prometa stanja </w:t>
      </w:r>
      <w:r w:rsidR="001E0913">
        <w:rPr>
          <w:rFonts w:cs="Shruti"/>
        </w:rPr>
        <w:t>i</w:t>
      </w:r>
      <w:r w:rsidRPr="00DD3D23">
        <w:rPr>
          <w:rFonts w:cs="Shruti"/>
        </w:rPr>
        <w:t xml:space="preserve"> računa od 11.06.2018.g., koja se dostavlja u prilogu ovog izvješća.</w:t>
      </w:r>
    </w:p>
    <w:p w:rsidRDefault="00DD11B8" w:rsidP="00DF3AC3" w:rsidR="00DD11B8" w:rsidRPr="00DD3D23">
      <w:pPr>
        <w:jc w:val="both"/>
        <w:rPr>
          <w:rFonts w:cs="Shruti"/>
          <w:b/>
          <w:i/>
        </w:rPr>
      </w:pPr>
      <w:r w:rsidRPr="00DD3D23">
        <w:rPr>
          <w:rFonts w:cs="Shruti"/>
          <w:b/>
          <w:i/>
        </w:rPr>
        <w:t>Prilog: Kartica prometa stanja i računa za 2018.g.</w:t>
      </w:r>
    </w:p>
    <w:p w:rsidRDefault="002C2CBC" w:rsidP="00DF3AC3" w:rsidR="003532BB" w:rsidRPr="00DD3D23">
      <w:pPr>
        <w:jc w:val="both"/>
        <w:rPr>
          <w:rFonts w:cs="Shruti"/>
        </w:rPr>
      </w:pPr>
      <w:r w:rsidRPr="00DD3D23">
        <w:rPr>
          <w:rFonts w:cs="Shruti"/>
        </w:rPr>
        <w:t>M</w:t>
      </w:r>
      <w:r w:rsidR="003532BB" w:rsidRPr="00DD3D23">
        <w:rPr>
          <w:rFonts w:cs="Shruti"/>
        </w:rPr>
        <w:t xml:space="preserve">eđutim </w:t>
      </w:r>
      <w:r w:rsidR="00B12E87" w:rsidRPr="00DD3D23">
        <w:rPr>
          <w:rFonts w:cs="Shruti"/>
        </w:rPr>
        <w:t>i</w:t>
      </w:r>
      <w:r w:rsidR="003532BB" w:rsidRPr="00DD3D23">
        <w:rPr>
          <w:rFonts w:cs="Shruti"/>
        </w:rPr>
        <w:t xml:space="preserve"> za ovo razdoblje iskazan je gubitak u iznosu od 75</w:t>
      </w:r>
      <w:r w:rsidR="002E51EC" w:rsidRPr="00DD3D23">
        <w:rPr>
          <w:rFonts w:cs="Shruti"/>
        </w:rPr>
        <w:t>.</w:t>
      </w:r>
      <w:r w:rsidR="003532BB" w:rsidRPr="00DD3D23">
        <w:rPr>
          <w:rFonts w:cs="Shruti"/>
        </w:rPr>
        <w:t xml:space="preserve">292,797,00 kn, budući su ukupni rashodi iznosili 129.949.517,00 kn. </w:t>
      </w:r>
    </w:p>
    <w:p w:rsidRDefault="00555616" w:rsidP="00DF3AC3" w:rsidR="00555616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lastRenderedPageBreak/>
        <w:t xml:space="preserve">U poslovnoj </w:t>
      </w:r>
      <w:r w:rsidR="00804727" w:rsidRPr="00DD3D23">
        <w:rPr>
          <w:rFonts w:cs="Shruti"/>
          <w:b/>
        </w:rPr>
        <w:t xml:space="preserve">godini </w:t>
      </w:r>
      <w:r w:rsidRPr="00DD3D23">
        <w:rPr>
          <w:rFonts w:cs="Shruti"/>
          <w:b/>
        </w:rPr>
        <w:t xml:space="preserve">2017. struktura imovine </w:t>
      </w:r>
      <w:r w:rsidR="00804727" w:rsidRPr="00DD3D23">
        <w:rPr>
          <w:rFonts w:cs="Shruti"/>
          <w:b/>
        </w:rPr>
        <w:t>i</w:t>
      </w:r>
      <w:r w:rsidRPr="00DD3D23">
        <w:rPr>
          <w:rFonts w:cs="Shruti"/>
          <w:b/>
        </w:rPr>
        <w:t xml:space="preserve"> obveza bila je slijedeća:</w:t>
      </w:r>
    </w:p>
    <w:p w:rsidRDefault="0086121A" w:rsidP="00555616" w:rsidR="0086121A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d</w:t>
      </w:r>
      <w:r w:rsidR="00555616" w:rsidRPr="00DD3D23">
        <w:rPr>
          <w:rFonts w:cs="Shruti"/>
        </w:rPr>
        <w:t>ugotrajna imovina</w:t>
      </w:r>
      <w:r w:rsidRPr="00DD3D23">
        <w:rPr>
          <w:rFonts w:cs="Shruti"/>
        </w:rPr>
        <w:t xml:space="preserve">        </w:t>
      </w:r>
      <w:r w:rsidR="00804727" w:rsidRPr="00DD3D23">
        <w:rPr>
          <w:rFonts w:cs="Shruti"/>
        </w:rPr>
        <w:t xml:space="preserve">                                      195.537.647,00</w:t>
      </w:r>
      <w:r w:rsidRPr="00DD3D23">
        <w:rPr>
          <w:rFonts w:cs="Shruti"/>
        </w:rPr>
        <w:t xml:space="preserve"> kn</w:t>
      </w:r>
    </w:p>
    <w:p w:rsidRDefault="0086121A" w:rsidP="00555616" w:rsidR="0086121A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 xml:space="preserve">kratkotrajna imovina       </w:t>
      </w:r>
      <w:r w:rsidR="00804727" w:rsidRPr="00DD3D23">
        <w:rPr>
          <w:rFonts w:cs="Shruti"/>
        </w:rPr>
        <w:t xml:space="preserve">                                       22.608,488,00</w:t>
      </w:r>
      <w:r w:rsidRPr="00DD3D23">
        <w:rPr>
          <w:rFonts w:cs="Shruti"/>
        </w:rPr>
        <w:t xml:space="preserve"> kn</w:t>
      </w:r>
    </w:p>
    <w:p w:rsidRDefault="0086121A" w:rsidP="0086121A" w:rsidR="00555616" w:rsidRPr="00DD3D23">
      <w:pPr>
        <w:pStyle w:val="Odlomakpopisa"/>
        <w:ind w:left="1080"/>
        <w:jc w:val="both"/>
        <w:rPr>
          <w:rFonts w:cs="Shruti"/>
          <w:b/>
        </w:rPr>
      </w:pPr>
      <w:r w:rsidRPr="00DD3D23">
        <w:rPr>
          <w:rFonts w:cs="Shruti"/>
          <w:b/>
        </w:rPr>
        <w:t>Ukupno imovina</w:t>
      </w:r>
      <w:r w:rsidR="00555616" w:rsidRPr="00DD3D23">
        <w:rPr>
          <w:rFonts w:cs="Shruti"/>
          <w:b/>
        </w:rPr>
        <w:t xml:space="preserve"> </w:t>
      </w:r>
      <w:r w:rsidR="00804727" w:rsidRPr="00DD3D23">
        <w:rPr>
          <w:rFonts w:cs="Shruti"/>
          <w:b/>
        </w:rPr>
        <w:tab/>
      </w:r>
      <w:r w:rsidR="00804727" w:rsidRPr="00DD3D23">
        <w:rPr>
          <w:rFonts w:cs="Shruti"/>
          <w:b/>
        </w:rPr>
        <w:tab/>
      </w:r>
      <w:r w:rsidR="00804727" w:rsidRPr="00DD3D23">
        <w:rPr>
          <w:rFonts w:cs="Shruti"/>
          <w:b/>
        </w:rPr>
        <w:tab/>
      </w:r>
      <w:r w:rsidR="00804727" w:rsidRPr="00DD3D23">
        <w:rPr>
          <w:rFonts w:cs="Shruti"/>
          <w:b/>
        </w:rPr>
        <w:tab/>
        <w:t xml:space="preserve"> 218.146.135,00 kn</w:t>
      </w:r>
      <w:r w:rsidR="00804727" w:rsidRPr="00DD3D23">
        <w:rPr>
          <w:rFonts w:cs="Shruti"/>
          <w:b/>
        </w:rPr>
        <w:tab/>
      </w:r>
    </w:p>
    <w:p w:rsidRDefault="0086121A" w:rsidP="0086121A" w:rsidR="0086121A" w:rsidRPr="00DD3D23">
      <w:pPr>
        <w:pStyle w:val="Odlomakpopisa"/>
        <w:ind w:left="1080"/>
        <w:jc w:val="both"/>
        <w:rPr>
          <w:rFonts w:cs="Shruti"/>
          <w:b/>
        </w:rPr>
      </w:pPr>
    </w:p>
    <w:p w:rsidRDefault="0086121A" w:rsidP="0086121A" w:rsidR="0086121A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du</w:t>
      </w:r>
      <w:r w:rsidR="00821355" w:rsidRPr="00DD3D23">
        <w:rPr>
          <w:rFonts w:cs="Shruti"/>
        </w:rPr>
        <w:t>go</w:t>
      </w:r>
      <w:r w:rsidRPr="00DD3D23">
        <w:rPr>
          <w:rFonts w:cs="Shruti"/>
        </w:rPr>
        <w:t xml:space="preserve">ročne obveze        </w:t>
      </w:r>
      <w:r w:rsidR="00804727" w:rsidRPr="00DD3D23">
        <w:rPr>
          <w:rFonts w:cs="Shruti"/>
        </w:rPr>
        <w:t xml:space="preserve">                                         111.594.625,00 </w:t>
      </w:r>
      <w:r w:rsidRPr="00DD3D23">
        <w:rPr>
          <w:rFonts w:cs="Shruti"/>
        </w:rPr>
        <w:t>kn</w:t>
      </w:r>
    </w:p>
    <w:p w:rsidRDefault="0086121A" w:rsidP="0086121A" w:rsidR="0086121A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Kratkoročne obveze</w:t>
      </w:r>
      <w:r w:rsidR="00804727" w:rsidRPr="00DD3D23">
        <w:rPr>
          <w:rFonts w:cs="Shruti"/>
        </w:rPr>
        <w:t xml:space="preserve">                                              124.755.612,00</w:t>
      </w:r>
      <w:r w:rsidRPr="00DD3D23">
        <w:rPr>
          <w:rFonts w:cs="Shruti"/>
        </w:rPr>
        <w:t xml:space="preserve"> kn</w:t>
      </w:r>
    </w:p>
    <w:p w:rsidRDefault="0086121A" w:rsidP="0086121A" w:rsidR="0086121A" w:rsidRPr="00DD3D23">
      <w:pPr>
        <w:pStyle w:val="Odlomakpopisa"/>
        <w:ind w:left="1080"/>
        <w:jc w:val="both"/>
        <w:rPr>
          <w:rFonts w:cs="Shruti"/>
          <w:b/>
        </w:rPr>
      </w:pPr>
      <w:r w:rsidRPr="00DD3D23">
        <w:rPr>
          <w:rFonts w:cs="Shruti"/>
          <w:b/>
        </w:rPr>
        <w:t xml:space="preserve">Ukupno obveze </w:t>
      </w:r>
      <w:r w:rsidR="00804727" w:rsidRPr="00DD3D23">
        <w:rPr>
          <w:rFonts w:cs="Shruti"/>
          <w:b/>
        </w:rPr>
        <w:t xml:space="preserve"> </w:t>
      </w:r>
      <w:r w:rsidR="00A367E0" w:rsidRPr="00DD3D23">
        <w:rPr>
          <w:rFonts w:cs="Shruti"/>
          <w:b/>
        </w:rPr>
        <w:tab/>
      </w:r>
      <w:r w:rsidR="00A367E0" w:rsidRPr="00DD3D23">
        <w:rPr>
          <w:rFonts w:cs="Shruti"/>
          <w:b/>
        </w:rPr>
        <w:tab/>
      </w:r>
      <w:r w:rsidR="00A367E0" w:rsidRPr="00DD3D23">
        <w:rPr>
          <w:rFonts w:cs="Shruti"/>
          <w:b/>
        </w:rPr>
        <w:tab/>
      </w:r>
      <w:r w:rsidR="00A367E0" w:rsidRPr="00DD3D23">
        <w:rPr>
          <w:rFonts w:cs="Shruti"/>
          <w:b/>
        </w:rPr>
        <w:tab/>
      </w:r>
      <w:r w:rsidR="00345DED">
        <w:rPr>
          <w:rFonts w:cs="Shruti"/>
          <w:b/>
        </w:rPr>
        <w:t xml:space="preserve"> </w:t>
      </w:r>
      <w:r w:rsidR="00A367E0" w:rsidRPr="00DD3D23">
        <w:rPr>
          <w:rFonts w:cs="Shruti"/>
          <w:b/>
        </w:rPr>
        <w:t xml:space="preserve"> 236.350.237,00 kn</w:t>
      </w:r>
    </w:p>
    <w:p w:rsidRDefault="0086121A" w:rsidP="0086121A" w:rsidR="0086121A" w:rsidRPr="00DD3D23">
      <w:pPr>
        <w:jc w:val="both"/>
        <w:rPr>
          <w:rFonts w:cs="Shruti"/>
        </w:rPr>
      </w:pPr>
      <w:r w:rsidRPr="00DD3D23">
        <w:rPr>
          <w:rFonts w:cs="Shruti"/>
        </w:rPr>
        <w:t>Iz navedenog</w:t>
      </w:r>
      <w:r w:rsidR="00A228A1" w:rsidRPr="00DD3D23">
        <w:rPr>
          <w:rFonts w:cs="Shruti"/>
        </w:rPr>
        <w:t xml:space="preserve"> prikaza može se zaključiti da je struktura imovine </w:t>
      </w:r>
      <w:r w:rsidR="003532BB" w:rsidRPr="00DD3D23">
        <w:rPr>
          <w:rFonts w:cs="Shruti"/>
        </w:rPr>
        <w:t>i</w:t>
      </w:r>
      <w:r w:rsidR="00A228A1" w:rsidRPr="00DD3D23">
        <w:rPr>
          <w:rFonts w:cs="Shruti"/>
        </w:rPr>
        <w:t xml:space="preserve"> obveza po dospjelosti izrazito negativna. Većina dugotrajne imovine odnosi se </w:t>
      </w:r>
      <w:r w:rsidR="001E0913">
        <w:rPr>
          <w:rFonts w:cs="Shruti"/>
        </w:rPr>
        <w:t xml:space="preserve">na </w:t>
      </w:r>
      <w:r w:rsidR="00A228A1" w:rsidRPr="00DD3D23">
        <w:rPr>
          <w:rFonts w:cs="Shruti"/>
        </w:rPr>
        <w:t xml:space="preserve">dugotrajnu materijalnu imovinu što u naravi predstavlja zemljište </w:t>
      </w:r>
      <w:r w:rsidR="00F04C0D" w:rsidRPr="00DD3D23">
        <w:rPr>
          <w:rFonts w:cs="Shruti"/>
        </w:rPr>
        <w:t>i</w:t>
      </w:r>
      <w:r w:rsidR="00A228A1" w:rsidRPr="00DD3D23">
        <w:rPr>
          <w:rFonts w:cs="Shruti"/>
        </w:rPr>
        <w:t xml:space="preserve"> građevinski objekat koji </w:t>
      </w:r>
      <w:r w:rsidR="003532BB" w:rsidRPr="00DD3D23">
        <w:rPr>
          <w:rFonts w:cs="Shruti"/>
        </w:rPr>
        <w:t>su</w:t>
      </w:r>
      <w:r w:rsidR="00A228A1" w:rsidRPr="00DD3D23">
        <w:rPr>
          <w:rFonts w:cs="Shruti"/>
        </w:rPr>
        <w:t xml:space="preserve"> opterećen</w:t>
      </w:r>
      <w:r w:rsidR="003532BB" w:rsidRPr="00DD3D23">
        <w:rPr>
          <w:rFonts w:cs="Shruti"/>
        </w:rPr>
        <w:t>i</w:t>
      </w:r>
      <w:r w:rsidR="00A228A1" w:rsidRPr="00DD3D23">
        <w:rPr>
          <w:rFonts w:cs="Shruti"/>
        </w:rPr>
        <w:t xml:space="preserve"> pravima razlučnih vjerovnika.</w:t>
      </w:r>
    </w:p>
    <w:p w:rsidRDefault="00A228A1" w:rsidP="0086121A" w:rsidR="00B90936" w:rsidRPr="00DD3D23">
      <w:pPr>
        <w:jc w:val="both"/>
        <w:rPr>
          <w:rFonts w:cs="Shruti"/>
        </w:rPr>
      </w:pPr>
      <w:r w:rsidRPr="00DD3D23">
        <w:rPr>
          <w:rFonts w:cs="Shruti"/>
        </w:rPr>
        <w:t>U strukturi kratkotrajne imovine najznačajniju stavku predstavlja</w:t>
      </w:r>
      <w:r w:rsidR="00A367E0" w:rsidRPr="00DD3D23">
        <w:rPr>
          <w:rFonts w:cs="Shruti"/>
        </w:rPr>
        <w:t xml:space="preserve"> potraživanje kupaca u inozemstvu </w:t>
      </w:r>
      <w:r w:rsidR="003532BB" w:rsidRPr="00DD3D23">
        <w:rPr>
          <w:rFonts w:cs="Shruti"/>
        </w:rPr>
        <w:t>i</w:t>
      </w:r>
      <w:r w:rsidR="007729F1" w:rsidRPr="00DD3D23">
        <w:rPr>
          <w:rFonts w:cs="Shruti"/>
        </w:rPr>
        <w:t xml:space="preserve"> zemlji u ukupnom iznosu od </w:t>
      </w:r>
      <w:r w:rsidR="00A367E0" w:rsidRPr="00DD3D23">
        <w:rPr>
          <w:rFonts w:cs="Shruti"/>
        </w:rPr>
        <w:t>1</w:t>
      </w:r>
      <w:r w:rsidR="007729F1" w:rsidRPr="00DD3D23">
        <w:rPr>
          <w:rFonts w:cs="Shruti"/>
        </w:rPr>
        <w:t>7</w:t>
      </w:r>
      <w:r w:rsidR="00A367E0" w:rsidRPr="00DD3D23">
        <w:rPr>
          <w:rFonts w:cs="Shruti"/>
        </w:rPr>
        <w:t>.</w:t>
      </w:r>
      <w:r w:rsidR="007729F1" w:rsidRPr="00DD3D23">
        <w:rPr>
          <w:rFonts w:cs="Shruti"/>
        </w:rPr>
        <w:t>298.108,44</w:t>
      </w:r>
      <w:r w:rsidR="00A367E0" w:rsidRPr="00DD3D23">
        <w:rPr>
          <w:rFonts w:cs="Shruti"/>
        </w:rPr>
        <w:t xml:space="preserve"> kn</w:t>
      </w:r>
      <w:r w:rsidR="00F04C0D" w:rsidRPr="00DD3D23">
        <w:rPr>
          <w:rFonts w:cs="Shruti"/>
        </w:rPr>
        <w:t>.</w:t>
      </w:r>
      <w:r w:rsidR="002F55CB" w:rsidRPr="00DD3D23">
        <w:rPr>
          <w:rFonts w:cs="Shruti"/>
        </w:rPr>
        <w:t xml:space="preserve"> Potraživanja od kupaca u inozemstvu u iznosu od 16.497.210,90 k</w:t>
      </w:r>
      <w:r w:rsidR="001E0913">
        <w:rPr>
          <w:rFonts w:cs="Shruti"/>
        </w:rPr>
        <w:t>n</w:t>
      </w:r>
      <w:r w:rsidR="002F55CB" w:rsidRPr="00DD3D23">
        <w:rPr>
          <w:rFonts w:cs="Shruti"/>
        </w:rPr>
        <w:t xml:space="preserve"> odnose se na realizaciju projekta temeljem Ugovora o katodnoj zaštiti  na projektu Great Man-Made River od poduzeća Al Nahr Co Libija.</w:t>
      </w:r>
    </w:p>
    <w:p w:rsidRDefault="005B3CF3" w:rsidP="0086121A" w:rsidR="00234B06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Potraživanje u iznosu od 1.126.309,00 kn </w:t>
      </w:r>
      <w:r w:rsidR="00C65225" w:rsidRPr="00DD3D23">
        <w:rPr>
          <w:rFonts w:cs="Shruti"/>
        </w:rPr>
        <w:t xml:space="preserve">koje je </w:t>
      </w:r>
      <w:r w:rsidRPr="00DD3D23">
        <w:rPr>
          <w:rFonts w:cs="Shruti"/>
        </w:rPr>
        <w:t xml:space="preserve">u bilaci </w:t>
      </w:r>
      <w:r w:rsidR="00C65225" w:rsidRPr="00DD3D23">
        <w:rPr>
          <w:rFonts w:cs="Shruti"/>
        </w:rPr>
        <w:t xml:space="preserve">iskazano </w:t>
      </w:r>
      <w:r w:rsidRPr="00DD3D23">
        <w:rPr>
          <w:rFonts w:cs="Shruti"/>
        </w:rPr>
        <w:t xml:space="preserve">na poziciji potraživanja od poduzetnika unutar grupe odnosi se na potraživanje od </w:t>
      </w:r>
      <w:r w:rsidR="00241CCB" w:rsidRPr="00DD3D23">
        <w:rPr>
          <w:rFonts w:cs="Shruti"/>
        </w:rPr>
        <w:t xml:space="preserve">tvrtke </w:t>
      </w:r>
      <w:r w:rsidRPr="00DD3D23">
        <w:rPr>
          <w:rFonts w:cs="Shruti"/>
        </w:rPr>
        <w:t xml:space="preserve">Geofizike Egypt temeljem usluga seizmičke akvizicije prema klijentima Rag Gas i Dana Pertoleum. </w:t>
      </w:r>
    </w:p>
    <w:p w:rsidRDefault="00234B06" w:rsidP="0086121A" w:rsidR="00234B06" w:rsidRPr="00DD3D23">
      <w:pPr>
        <w:jc w:val="both"/>
        <w:rPr>
          <w:rFonts w:cs="Shruti"/>
        </w:rPr>
      </w:pPr>
      <w:r w:rsidRPr="00DD3D23">
        <w:rPr>
          <w:rFonts w:cs="Shruti"/>
        </w:rPr>
        <w:t>Međutim iskazano potraživanje je samo knjigovodstvena kategorija</w:t>
      </w:r>
      <w:r w:rsidR="00D37482" w:rsidRPr="00DD3D23">
        <w:rPr>
          <w:rFonts w:cs="Shruti"/>
        </w:rPr>
        <w:t>. Naime prema poslovnoj dokumentaciji dužnika, isti je</w:t>
      </w:r>
      <w:r w:rsidRPr="00DD3D23">
        <w:rPr>
          <w:rFonts w:cs="Shruti"/>
        </w:rPr>
        <w:t xml:space="preserve"> sa tvrtkom Geofizika Egypt ima</w:t>
      </w:r>
      <w:r w:rsidR="009F1FD5" w:rsidRPr="00DD3D23">
        <w:rPr>
          <w:rFonts w:cs="Shruti"/>
        </w:rPr>
        <w:t>o</w:t>
      </w:r>
      <w:r w:rsidRPr="00DD3D23">
        <w:rPr>
          <w:rFonts w:cs="Shruti"/>
        </w:rPr>
        <w:t xml:space="preserve"> međusobne poslovne odnose, na način da je potrebe projekta na egipatskom tržištu od 2014.g. do 2016.g. dužnik Geofizici Egypt davao u najam opremu i tehničku podršku, dok je Geofizika Egypt snosila troškove najma prost</w:t>
      </w:r>
      <w:r w:rsidR="009F1FD5" w:rsidRPr="00DD3D23">
        <w:rPr>
          <w:rFonts w:cs="Shruti"/>
        </w:rPr>
        <w:t>o</w:t>
      </w:r>
      <w:r w:rsidRPr="00DD3D23">
        <w:rPr>
          <w:rFonts w:cs="Shruti"/>
        </w:rPr>
        <w:t xml:space="preserve">ra za skladištenje opreme, kupovala rezervne dijelove za opremu </w:t>
      </w:r>
      <w:r w:rsidR="009F1FD5" w:rsidRPr="00DD3D23">
        <w:rPr>
          <w:rFonts w:cs="Shruti"/>
        </w:rPr>
        <w:t>i</w:t>
      </w:r>
      <w:r w:rsidRPr="00DD3D23">
        <w:rPr>
          <w:rFonts w:cs="Shruti"/>
        </w:rPr>
        <w:t xml:space="preserve"> istu servisirala te snosila carinska i druga davanja</w:t>
      </w:r>
      <w:r w:rsidR="004451D2">
        <w:rPr>
          <w:rFonts w:cs="Shruti"/>
        </w:rPr>
        <w:t>, te za izvršene usluge ispostavljala račune dužniku.</w:t>
      </w:r>
    </w:p>
    <w:p w:rsidRDefault="00234B06" w:rsidP="0086121A" w:rsidR="00234B06" w:rsidRPr="00DD3D23">
      <w:pPr>
        <w:jc w:val="both"/>
        <w:rPr>
          <w:rFonts w:cs="Shruti"/>
        </w:rPr>
      </w:pPr>
      <w:r w:rsidRPr="00DD3D23">
        <w:rPr>
          <w:rFonts w:cs="Shruti"/>
        </w:rPr>
        <w:t>Direktor tvrtke Geofizika Egypt dostavo je dužniku dana 31.12.</w:t>
      </w:r>
      <w:r w:rsidR="00D37482" w:rsidRPr="00DD3D23">
        <w:rPr>
          <w:rFonts w:cs="Shruti"/>
        </w:rPr>
        <w:t xml:space="preserve">2017.g. jednostranu izjavu da za iznos ispostavljenih računa u iznosu od 146.368,68 USD umanjuje obveze prema dužniku s osnova međusobnog potraživanja, međutim zbog </w:t>
      </w:r>
      <w:r w:rsidRPr="00DD3D23">
        <w:rPr>
          <w:rFonts w:cs="Shruti"/>
        </w:rPr>
        <w:t>blokad</w:t>
      </w:r>
      <w:r w:rsidR="00D37482" w:rsidRPr="00DD3D23">
        <w:rPr>
          <w:rFonts w:cs="Shruti"/>
        </w:rPr>
        <w:t>e</w:t>
      </w:r>
      <w:r w:rsidRPr="00DD3D23">
        <w:rPr>
          <w:rFonts w:cs="Shruti"/>
        </w:rPr>
        <w:t xml:space="preserve"> žiro računa dužnika nije se mog</w:t>
      </w:r>
      <w:r w:rsidR="00D37482" w:rsidRPr="00DD3D23">
        <w:rPr>
          <w:rFonts w:cs="Shruti"/>
        </w:rPr>
        <w:t>ao napraviti i provesti prijeboj.</w:t>
      </w:r>
      <w:r w:rsidRPr="00DD3D23">
        <w:rPr>
          <w:rFonts w:cs="Shruti"/>
        </w:rPr>
        <w:t xml:space="preserve"> </w:t>
      </w:r>
    </w:p>
    <w:p w:rsidRDefault="00171D52" w:rsidP="007B20B2" w:rsidR="007B20B2" w:rsidRPr="00DD3D23">
      <w:pPr>
        <w:jc w:val="both"/>
        <w:rPr>
          <w:rFonts w:cs="Shruti"/>
        </w:rPr>
      </w:pPr>
      <w:r w:rsidRPr="00DD3D23">
        <w:rPr>
          <w:rFonts w:cs="Shruti"/>
        </w:rPr>
        <w:t>Osim toga</w:t>
      </w:r>
      <w:r w:rsidR="00503AD8" w:rsidRPr="00DD3D23">
        <w:rPr>
          <w:rFonts w:cs="Shruti"/>
        </w:rPr>
        <w:t>,</w:t>
      </w:r>
      <w:r w:rsidRPr="00DD3D23">
        <w:rPr>
          <w:rFonts w:cs="Shruti"/>
        </w:rPr>
        <w:t xml:space="preserve"> </w:t>
      </w:r>
      <w:r w:rsidR="007B20B2" w:rsidRPr="00DD3D23">
        <w:rPr>
          <w:rFonts w:cs="Shruti"/>
        </w:rPr>
        <w:t xml:space="preserve">u poslovnoj dokumentaciji dužnika postoji račun za izvršene usluge od strane Geofizika Egypt za razdoblje do </w:t>
      </w:r>
      <w:r w:rsidR="00F15732" w:rsidRPr="00DD3D23">
        <w:rPr>
          <w:rFonts w:cs="Shruti"/>
        </w:rPr>
        <w:t xml:space="preserve">travnja </w:t>
      </w:r>
      <w:r w:rsidR="007B20B2" w:rsidRPr="00DD3D23">
        <w:rPr>
          <w:rFonts w:cs="Shruti"/>
        </w:rPr>
        <w:t xml:space="preserve">2018.g. u iznosu od </w:t>
      </w:r>
      <w:r w:rsidR="00930CB3" w:rsidRPr="00DD3D23">
        <w:rPr>
          <w:rFonts w:cs="Shruti"/>
        </w:rPr>
        <w:t>224.117,09 k</w:t>
      </w:r>
      <w:r w:rsidR="007B20B2" w:rsidRPr="00DD3D23">
        <w:rPr>
          <w:rFonts w:cs="Shruti"/>
        </w:rPr>
        <w:t>n, koji nije knjigovodstveno proveden</w:t>
      </w:r>
      <w:r w:rsidR="00930CB3" w:rsidRPr="00DD3D23">
        <w:rPr>
          <w:rFonts w:cs="Shruti"/>
        </w:rPr>
        <w:t>.</w:t>
      </w:r>
      <w:r w:rsidR="007B20B2" w:rsidRPr="00DD3D23">
        <w:rPr>
          <w:rFonts w:cs="Shruti"/>
        </w:rPr>
        <w:t xml:space="preserve">  </w:t>
      </w:r>
    </w:p>
    <w:p w:rsidRDefault="00930CB3" w:rsidP="0086121A" w:rsidR="00B90936" w:rsidRPr="00DD3D23">
      <w:pPr>
        <w:jc w:val="both"/>
        <w:rPr>
          <w:rFonts w:cs="Shruti"/>
        </w:rPr>
      </w:pPr>
      <w:r w:rsidRPr="00DD3D23">
        <w:rPr>
          <w:rFonts w:cs="Shruti"/>
        </w:rPr>
        <w:t>Knjigovodstvena p</w:t>
      </w:r>
      <w:r w:rsidR="00B90936" w:rsidRPr="00DD3D23">
        <w:rPr>
          <w:rFonts w:cs="Shruti"/>
        </w:rPr>
        <w:t xml:space="preserve">otraživanja od </w:t>
      </w:r>
      <w:r w:rsidRPr="00DD3D23">
        <w:rPr>
          <w:rFonts w:cs="Shruti"/>
        </w:rPr>
        <w:t xml:space="preserve">domaćih </w:t>
      </w:r>
      <w:r w:rsidR="00B90936" w:rsidRPr="00DD3D23">
        <w:rPr>
          <w:rFonts w:cs="Shruti"/>
        </w:rPr>
        <w:t xml:space="preserve">kupaca </w:t>
      </w:r>
      <w:r w:rsidRPr="00DD3D23">
        <w:rPr>
          <w:rFonts w:cs="Shruti"/>
        </w:rPr>
        <w:t>iznose</w:t>
      </w:r>
      <w:r w:rsidR="00B90936" w:rsidRPr="00DD3D23">
        <w:rPr>
          <w:rFonts w:cs="Shruti"/>
        </w:rPr>
        <w:t xml:space="preserve"> 405.897,54 kn. </w:t>
      </w:r>
    </w:p>
    <w:p w:rsidRDefault="00B90936" w:rsidP="0086121A" w:rsidR="00F04C0D" w:rsidRPr="00DD3D23">
      <w:pPr>
        <w:jc w:val="both"/>
        <w:rPr>
          <w:rFonts w:cs="Shruti"/>
        </w:rPr>
      </w:pPr>
      <w:r w:rsidRPr="00DD3D23">
        <w:rPr>
          <w:rFonts w:cs="Shruti"/>
        </w:rPr>
        <w:lastRenderedPageBreak/>
        <w:t xml:space="preserve">Najveću stavku predstavlja potraživanje </w:t>
      </w:r>
      <w:r w:rsidR="007B20B2" w:rsidRPr="00DD3D23">
        <w:rPr>
          <w:rFonts w:cs="Shruti"/>
        </w:rPr>
        <w:t xml:space="preserve">od </w:t>
      </w:r>
      <w:r w:rsidRPr="00DD3D23">
        <w:rPr>
          <w:rFonts w:cs="Shruti"/>
        </w:rPr>
        <w:t>tvrtk</w:t>
      </w:r>
      <w:r w:rsidR="007B20B2" w:rsidRPr="00DD3D23">
        <w:rPr>
          <w:rFonts w:cs="Shruti"/>
        </w:rPr>
        <w:t>e</w:t>
      </w:r>
      <w:r w:rsidRPr="00DD3D23">
        <w:rPr>
          <w:rFonts w:cs="Shruti"/>
        </w:rPr>
        <w:t xml:space="preserve"> EUROBETON d.d. u iznosu od 267.087,21 kunu. Ovaj iznos je priznat je kao potraživanje u predstečajnom postupku Stpn-17/14 </w:t>
      </w:r>
      <w:r w:rsidR="00DE0539" w:rsidRPr="00DD3D23">
        <w:rPr>
          <w:rFonts w:cs="Shruti"/>
        </w:rPr>
        <w:t xml:space="preserve">TS Varaždin </w:t>
      </w:r>
      <w:r w:rsidRPr="00DD3D23">
        <w:rPr>
          <w:rFonts w:cs="Shruti"/>
        </w:rPr>
        <w:t>koji se provodi nad dužnikom EUROBETON d.d.</w:t>
      </w:r>
      <w:r w:rsidR="00CF7357">
        <w:rPr>
          <w:rFonts w:cs="Shruti"/>
        </w:rPr>
        <w:t xml:space="preserve"> No, između ovih društava postoje uzajmana potraživanja, a prijeboj nije proveden zbog blokade žiro računa.</w:t>
      </w:r>
    </w:p>
    <w:p w:rsidRDefault="0068511E" w:rsidP="0086121A" w:rsidR="00B90936" w:rsidRPr="00DD3D23">
      <w:pPr>
        <w:jc w:val="both"/>
        <w:rPr>
          <w:rFonts w:cs="Shruti"/>
        </w:rPr>
      </w:pPr>
      <w:r w:rsidRPr="00DD3D23">
        <w:rPr>
          <w:rFonts w:cs="Shruti"/>
        </w:rPr>
        <w:t>Ostala iskazana potraživanja u većem dijelu su nenaplativa zbog nastupanje zastare.</w:t>
      </w:r>
    </w:p>
    <w:p w:rsidRDefault="00C65225" w:rsidP="0086121A" w:rsidR="005B3CF3" w:rsidRPr="00DD3D23">
      <w:pPr>
        <w:jc w:val="both"/>
        <w:rPr>
          <w:rFonts w:cs="Shruti"/>
          <w:b/>
          <w:i/>
        </w:rPr>
      </w:pPr>
      <w:r w:rsidRPr="00DD3D23">
        <w:rPr>
          <w:rFonts w:cs="Shruti"/>
          <w:b/>
          <w:i/>
        </w:rPr>
        <w:t xml:space="preserve">Prilog: Bilanca </w:t>
      </w:r>
      <w:r w:rsidR="007C04CF" w:rsidRPr="00DD3D23">
        <w:rPr>
          <w:rFonts w:cs="Shruti"/>
          <w:b/>
          <w:i/>
        </w:rPr>
        <w:t>i</w:t>
      </w:r>
      <w:r w:rsidRPr="00DD3D23">
        <w:rPr>
          <w:rFonts w:cs="Shruti"/>
          <w:b/>
          <w:i/>
        </w:rPr>
        <w:t xml:space="preserve"> bruto bilanca 2017.g.</w:t>
      </w:r>
    </w:p>
    <w:p w:rsidRDefault="002C61B0" w:rsidP="0086121A" w:rsidR="002B0CDF">
      <w:pPr>
        <w:jc w:val="both"/>
        <w:rPr>
          <w:rFonts w:cs="Shruti"/>
        </w:rPr>
      </w:pPr>
      <w:r w:rsidRPr="00DD3D23">
        <w:rPr>
          <w:rFonts w:cs="Shruti"/>
        </w:rPr>
        <w:t xml:space="preserve">Dužnik je radove na projektima u Libiji </w:t>
      </w:r>
      <w:r w:rsidR="00930CB3" w:rsidRPr="00DD3D23">
        <w:rPr>
          <w:rFonts w:cs="Shruti"/>
        </w:rPr>
        <w:t>i</w:t>
      </w:r>
      <w:r w:rsidRPr="00DD3D23">
        <w:rPr>
          <w:rFonts w:cs="Shruti"/>
        </w:rPr>
        <w:t xml:space="preserve"> Egiptu obavljao preko tvrtki Geofizika Egypt Ltd. </w:t>
      </w:r>
      <w:r w:rsidR="00930063" w:rsidRPr="00DD3D23">
        <w:rPr>
          <w:rFonts w:cs="Shruti"/>
        </w:rPr>
        <w:t xml:space="preserve">i </w:t>
      </w:r>
      <w:r w:rsidRPr="00DD3D23">
        <w:rPr>
          <w:rFonts w:cs="Shruti"/>
        </w:rPr>
        <w:t xml:space="preserve">Geofizika d.d. Croatia Tripoli branch (podružnica). </w:t>
      </w:r>
      <w:r w:rsidR="00FE5171" w:rsidRPr="00DD3D23">
        <w:rPr>
          <w:rFonts w:cs="Shruti"/>
        </w:rPr>
        <w:t xml:space="preserve">Uslijed prekida radova uzrokovanih </w:t>
      </w:r>
      <w:r w:rsidR="00AA3DD5" w:rsidRPr="00DD3D23">
        <w:rPr>
          <w:rFonts w:cs="Shruti"/>
        </w:rPr>
        <w:t>ratnim sukobima</w:t>
      </w:r>
      <w:r w:rsidR="00FE5171" w:rsidRPr="00DD3D23">
        <w:rPr>
          <w:rFonts w:cs="Shruti"/>
        </w:rPr>
        <w:t xml:space="preserve"> Libiji </w:t>
      </w:r>
      <w:r w:rsidRPr="00DD3D23">
        <w:rPr>
          <w:rFonts w:cs="Shruti"/>
        </w:rPr>
        <w:t>201</w:t>
      </w:r>
      <w:r w:rsidR="007B20B2" w:rsidRPr="00DD3D23">
        <w:rPr>
          <w:rFonts w:cs="Shruti"/>
        </w:rPr>
        <w:t>1</w:t>
      </w:r>
      <w:r w:rsidRPr="00DD3D23">
        <w:rPr>
          <w:rFonts w:cs="Shruti"/>
        </w:rPr>
        <w:t xml:space="preserve">.g., </w:t>
      </w:r>
      <w:r w:rsidR="00FE5171" w:rsidRPr="00DD3D23">
        <w:rPr>
          <w:rFonts w:cs="Shruti"/>
        </w:rPr>
        <w:t xml:space="preserve">nemogućnosti </w:t>
      </w:r>
      <w:r w:rsidR="00321F81" w:rsidRPr="00DD3D23">
        <w:rPr>
          <w:rFonts w:cs="Shruti"/>
        </w:rPr>
        <w:t>izvlačenja</w:t>
      </w:r>
      <w:r w:rsidR="00FE5171" w:rsidRPr="00DD3D23">
        <w:rPr>
          <w:rFonts w:cs="Shruti"/>
        </w:rPr>
        <w:t xml:space="preserve"> opreme, </w:t>
      </w:r>
      <w:r w:rsidR="009D1E8B" w:rsidRPr="00DD3D23">
        <w:rPr>
          <w:rFonts w:cs="Shruti"/>
        </w:rPr>
        <w:t>te prekida rad</w:t>
      </w:r>
      <w:r w:rsidR="007B20B2" w:rsidRPr="00DD3D23">
        <w:rPr>
          <w:rFonts w:cs="Shruti"/>
        </w:rPr>
        <w:t>ova</w:t>
      </w:r>
      <w:r w:rsidR="009D1E8B" w:rsidRPr="00DD3D23">
        <w:rPr>
          <w:rFonts w:cs="Shruti"/>
        </w:rPr>
        <w:t xml:space="preserve"> na započetim projektima, </w:t>
      </w:r>
      <w:r w:rsidR="00503AD8" w:rsidRPr="00DD3D23">
        <w:rPr>
          <w:rFonts w:cs="Shruti"/>
        </w:rPr>
        <w:t>ostal</w:t>
      </w:r>
      <w:r w:rsidR="005E4E29">
        <w:rPr>
          <w:rFonts w:cs="Shruti"/>
        </w:rPr>
        <w:t xml:space="preserve">a su neutvrđena međusobna prava i obveze </w:t>
      </w:r>
      <w:r w:rsidR="00667A16" w:rsidRPr="00DD3D23">
        <w:rPr>
          <w:rFonts w:cs="Shruti"/>
        </w:rPr>
        <w:t xml:space="preserve">prema </w:t>
      </w:r>
      <w:r w:rsidR="00FE5171" w:rsidRPr="00DD3D23">
        <w:rPr>
          <w:rFonts w:cs="Shruti"/>
        </w:rPr>
        <w:t>držav</w:t>
      </w:r>
      <w:r w:rsidR="00667A16" w:rsidRPr="00DD3D23">
        <w:rPr>
          <w:rFonts w:cs="Shruti"/>
        </w:rPr>
        <w:t>i</w:t>
      </w:r>
      <w:r w:rsidR="00FE5171" w:rsidRPr="00DD3D23">
        <w:rPr>
          <w:rFonts w:cs="Shruti"/>
        </w:rPr>
        <w:t xml:space="preserve"> </w:t>
      </w:r>
      <w:r w:rsidR="00FC0109" w:rsidRPr="00DD3D23">
        <w:rPr>
          <w:rFonts w:cs="Shruti"/>
        </w:rPr>
        <w:t>Libije</w:t>
      </w:r>
      <w:r w:rsidR="00F15732" w:rsidRPr="00DD3D23">
        <w:rPr>
          <w:rFonts w:cs="Shruti"/>
        </w:rPr>
        <w:t>,</w:t>
      </w:r>
      <w:r w:rsidR="00FC0109" w:rsidRPr="00DD3D23">
        <w:rPr>
          <w:rFonts w:cs="Shruti"/>
        </w:rPr>
        <w:t xml:space="preserve"> </w:t>
      </w:r>
      <w:r w:rsidR="005E4E29">
        <w:rPr>
          <w:rFonts w:cs="Shruti"/>
        </w:rPr>
        <w:t xml:space="preserve">te </w:t>
      </w:r>
      <w:r w:rsidR="00AC4523" w:rsidRPr="00DD3D23">
        <w:rPr>
          <w:rFonts w:cs="Shruti"/>
        </w:rPr>
        <w:t>tvrtk</w:t>
      </w:r>
      <w:r w:rsidR="00667A16" w:rsidRPr="00DD3D23">
        <w:rPr>
          <w:rFonts w:cs="Shruti"/>
        </w:rPr>
        <w:t>ama</w:t>
      </w:r>
      <w:r w:rsidR="00AC4523" w:rsidRPr="00DD3D23">
        <w:rPr>
          <w:rFonts w:cs="Shruti"/>
        </w:rPr>
        <w:t xml:space="preserve"> </w:t>
      </w:r>
      <w:r w:rsidR="0015588E" w:rsidRPr="00DD3D23">
        <w:rPr>
          <w:rFonts w:cs="Shruti"/>
        </w:rPr>
        <w:t xml:space="preserve">Al Nahr Co, Ltd. for Pipe Manufacturing &amp;Construction, Tripoli, Libija (skraćeno ANC) </w:t>
      </w:r>
      <w:r w:rsidR="005E4E29">
        <w:rPr>
          <w:rFonts w:cs="Shruti"/>
        </w:rPr>
        <w:t>i</w:t>
      </w:r>
      <w:r w:rsidR="00AE619A" w:rsidRPr="00DD3D23">
        <w:rPr>
          <w:rFonts w:cs="Shruti"/>
        </w:rPr>
        <w:t xml:space="preserve"> </w:t>
      </w:r>
      <w:r w:rsidR="0015588E" w:rsidRPr="00DD3D23">
        <w:rPr>
          <w:rFonts w:cs="Shruti"/>
        </w:rPr>
        <w:t>Great man-made River Project, Benghazi, Libija (skraćeno GMRA)</w:t>
      </w:r>
      <w:r w:rsidR="006518D9">
        <w:rPr>
          <w:rFonts w:cs="Shruti"/>
        </w:rPr>
        <w:t>, te mnogim podizvođačima.</w:t>
      </w:r>
      <w:r w:rsidR="002B0CDF">
        <w:rPr>
          <w:rFonts w:cs="Shruti"/>
        </w:rPr>
        <w:t>+</w:t>
      </w:r>
    </w:p>
    <w:p w:rsidRDefault="002C61B0" w:rsidP="0086121A" w:rsidR="002C61B0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 </w:t>
      </w:r>
    </w:p>
    <w:p w:rsidRDefault="002C61B0" w:rsidP="0086121A" w:rsidR="00FE5171" w:rsidRPr="00DC4496">
      <w:pPr>
        <w:jc w:val="both"/>
        <w:rPr>
          <w:rFonts w:cs="Shruti"/>
          <w:b/>
        </w:rPr>
      </w:pPr>
      <w:r w:rsidRPr="00DC4496">
        <w:rPr>
          <w:rFonts w:cs="Shruti"/>
          <w:b/>
        </w:rPr>
        <w:t xml:space="preserve">Radi se o spornim potraživanjima </w:t>
      </w:r>
      <w:r w:rsidR="00503AD8" w:rsidRPr="00DC4496">
        <w:rPr>
          <w:rFonts w:cs="Shruti"/>
          <w:b/>
        </w:rPr>
        <w:t>i</w:t>
      </w:r>
      <w:r w:rsidR="00667A16" w:rsidRPr="00DC4496">
        <w:rPr>
          <w:rFonts w:cs="Shruti"/>
          <w:b/>
        </w:rPr>
        <w:t xml:space="preserve"> to</w:t>
      </w:r>
      <w:r w:rsidR="00FE5171" w:rsidRPr="00DC4496">
        <w:rPr>
          <w:rFonts w:cs="Shruti"/>
          <w:b/>
        </w:rPr>
        <w:t>:</w:t>
      </w:r>
    </w:p>
    <w:p w:rsidRDefault="00734F0A" w:rsidP="00FE5171" w:rsidR="00AE619A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za izvršene</w:t>
      </w:r>
      <w:r w:rsidR="007B20B2" w:rsidRPr="00DD3D23">
        <w:rPr>
          <w:rFonts w:cs="Shruti"/>
        </w:rPr>
        <w:t>,</w:t>
      </w:r>
      <w:r w:rsidRPr="00DD3D23">
        <w:rPr>
          <w:rFonts w:cs="Shruti"/>
        </w:rPr>
        <w:t xml:space="preserve"> a nenaplaćene radove </w:t>
      </w:r>
      <w:r w:rsidR="0015588E" w:rsidRPr="00DD3D23">
        <w:rPr>
          <w:rFonts w:cs="Shruti"/>
        </w:rPr>
        <w:t>od ANC i</w:t>
      </w:r>
      <w:r w:rsidR="00EB620A" w:rsidRPr="00DD3D23">
        <w:rPr>
          <w:rFonts w:cs="Shruti"/>
        </w:rPr>
        <w:t xml:space="preserve"> GMRA s</w:t>
      </w:r>
      <w:r w:rsidR="00AE619A" w:rsidRPr="00DD3D23">
        <w:rPr>
          <w:rFonts w:cs="Shruti"/>
        </w:rPr>
        <w:t xml:space="preserve"> osnove Ugovora </w:t>
      </w:r>
      <w:r w:rsidR="00EB620A" w:rsidRPr="00DD3D23">
        <w:rPr>
          <w:rFonts w:cs="Shruti"/>
        </w:rPr>
        <w:t>i</w:t>
      </w:r>
      <w:r w:rsidR="00AE619A" w:rsidRPr="00DD3D23">
        <w:rPr>
          <w:rFonts w:cs="Shruti"/>
        </w:rPr>
        <w:t xml:space="preserve"> predugovora o katodnoj zaštiti br. 231</w:t>
      </w:r>
      <w:r w:rsidR="00EB620A" w:rsidRPr="00DD3D23">
        <w:rPr>
          <w:rFonts w:cs="Shruti"/>
        </w:rPr>
        <w:t xml:space="preserve">, koja su na </w:t>
      </w:r>
      <w:r w:rsidR="00AE619A" w:rsidRPr="00DD3D23">
        <w:rPr>
          <w:rFonts w:cs="Shruti"/>
        </w:rPr>
        <w:t>dan 30.07.2013.g. iznosil</w:t>
      </w:r>
      <w:r w:rsidR="00EB620A" w:rsidRPr="00DD3D23">
        <w:rPr>
          <w:rFonts w:cs="Shruti"/>
        </w:rPr>
        <w:t>a</w:t>
      </w:r>
      <w:r w:rsidR="0015588E" w:rsidRPr="00DD3D23">
        <w:rPr>
          <w:rFonts w:cs="Shruti"/>
        </w:rPr>
        <w:t xml:space="preserve"> sveukupno 2.062.201,99 EUR-a</w:t>
      </w:r>
    </w:p>
    <w:p w:rsidRDefault="00AE619A" w:rsidP="00503AD8" w:rsidR="00667A16" w:rsidRPr="007D24F2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7D24F2">
        <w:rPr>
          <w:rFonts w:cs="Shruti"/>
        </w:rPr>
        <w:t xml:space="preserve"> </w:t>
      </w:r>
      <w:r w:rsidR="007D24F2" w:rsidRPr="007D24F2">
        <w:rPr>
          <w:rFonts w:cs="Shruti"/>
        </w:rPr>
        <w:t xml:space="preserve">za </w:t>
      </w:r>
      <w:r w:rsidR="007D24F2">
        <w:rPr>
          <w:rFonts w:cs="Shruti"/>
        </w:rPr>
        <w:t xml:space="preserve">otuđenu </w:t>
      </w:r>
      <w:r w:rsidR="00912840" w:rsidRPr="007D24F2">
        <w:rPr>
          <w:rFonts w:cs="Shruti"/>
        </w:rPr>
        <w:t>i</w:t>
      </w:r>
      <w:r w:rsidR="00AC2B1E" w:rsidRPr="007D24F2">
        <w:rPr>
          <w:rFonts w:cs="Shruti"/>
        </w:rPr>
        <w:t xml:space="preserve"> uništen</w:t>
      </w:r>
      <w:r w:rsidR="007D24F2">
        <w:rPr>
          <w:rFonts w:cs="Shruti"/>
        </w:rPr>
        <w:t>u</w:t>
      </w:r>
      <w:r w:rsidR="00AC2B1E" w:rsidRPr="007D24F2">
        <w:rPr>
          <w:rFonts w:cs="Shruti"/>
        </w:rPr>
        <w:t xml:space="preserve"> oprem</w:t>
      </w:r>
      <w:r w:rsidR="007D24F2">
        <w:rPr>
          <w:rFonts w:cs="Shruti"/>
        </w:rPr>
        <w:t>u, te izgubljenu dobit</w:t>
      </w:r>
    </w:p>
    <w:p w:rsidRDefault="00667A16" w:rsidP="006B4165" w:rsidR="00667A16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Sva prava iz navedenih spornih potraživanja predmet </w:t>
      </w:r>
      <w:r w:rsidR="00326CAE" w:rsidRPr="00DD3D23">
        <w:rPr>
          <w:rFonts w:cs="Shruti"/>
        </w:rPr>
        <w:t xml:space="preserve">su </w:t>
      </w:r>
      <w:r w:rsidRPr="00DD3D23">
        <w:rPr>
          <w:rFonts w:cs="Shruti"/>
        </w:rPr>
        <w:t xml:space="preserve">osiguranja novčane tražbine vjerovnika Školske knjige d.d. temeljem </w:t>
      </w:r>
      <w:r w:rsidR="006B4165" w:rsidRPr="00DD3D23">
        <w:rPr>
          <w:rFonts w:cs="Shruti"/>
        </w:rPr>
        <w:t>Sporazum</w:t>
      </w:r>
      <w:r w:rsidRPr="00DD3D23">
        <w:rPr>
          <w:rFonts w:cs="Shruti"/>
        </w:rPr>
        <w:t>a</w:t>
      </w:r>
      <w:r w:rsidR="006B4165" w:rsidRPr="00DD3D23">
        <w:rPr>
          <w:rFonts w:cs="Shruti"/>
        </w:rPr>
        <w:t xml:space="preserve"> radi osiguranja novčane tražbine prijenosom vlasništva na pokretninama </w:t>
      </w:r>
      <w:r w:rsidRPr="00DD3D23">
        <w:rPr>
          <w:rFonts w:cs="Shruti"/>
        </w:rPr>
        <w:t>i</w:t>
      </w:r>
      <w:r w:rsidR="006B4165" w:rsidRPr="00DD3D23">
        <w:rPr>
          <w:rFonts w:cs="Shruti"/>
        </w:rPr>
        <w:t xml:space="preserve"> pravima od 01.06.2017.g. br. OV-3284/17 J</w:t>
      </w:r>
      <w:r w:rsidR="00547DB6" w:rsidRPr="00DD3D23">
        <w:rPr>
          <w:rFonts w:cs="Shruti"/>
        </w:rPr>
        <w:t xml:space="preserve">avnog bilježnika </w:t>
      </w:r>
      <w:r w:rsidR="006B4165" w:rsidRPr="00DD3D23">
        <w:rPr>
          <w:rFonts w:cs="Shruti"/>
        </w:rPr>
        <w:t>V</w:t>
      </w:r>
      <w:r w:rsidR="00326CAE" w:rsidRPr="00DD3D23">
        <w:rPr>
          <w:rFonts w:cs="Shruti"/>
        </w:rPr>
        <w:t>ladimira</w:t>
      </w:r>
      <w:r w:rsidR="006B4165" w:rsidRPr="00DD3D23">
        <w:rPr>
          <w:rFonts w:cs="Shruti"/>
        </w:rPr>
        <w:t xml:space="preserve"> Marčinko</w:t>
      </w:r>
      <w:r w:rsidRPr="00DD3D23">
        <w:rPr>
          <w:rFonts w:cs="Shruti"/>
        </w:rPr>
        <w:t>.</w:t>
      </w:r>
    </w:p>
    <w:p w:rsidRDefault="00503AD8" w:rsidP="006B4165" w:rsidR="00503AD8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Stečajni dužnik </w:t>
      </w:r>
      <w:r w:rsidR="00930CB3" w:rsidRPr="00DD3D23">
        <w:rPr>
          <w:rFonts w:cs="Shruti"/>
        </w:rPr>
        <w:t xml:space="preserve">do sada nije </w:t>
      </w:r>
      <w:r w:rsidRPr="00DD3D23">
        <w:rPr>
          <w:rFonts w:cs="Shruti"/>
        </w:rPr>
        <w:t xml:space="preserve">pokrenuo postupke dokazivanja </w:t>
      </w:r>
      <w:r w:rsidR="002C61B0" w:rsidRPr="00DD3D23">
        <w:rPr>
          <w:rFonts w:cs="Shruti"/>
        </w:rPr>
        <w:t>i</w:t>
      </w:r>
      <w:r w:rsidRPr="00DD3D23">
        <w:rPr>
          <w:rFonts w:cs="Shruti"/>
        </w:rPr>
        <w:t xml:space="preserve"> naplate navedenih spornih potraživanja zbog </w:t>
      </w:r>
      <w:r w:rsidR="00326CAE" w:rsidRPr="00DD3D23">
        <w:rPr>
          <w:rFonts w:cs="Shruti"/>
        </w:rPr>
        <w:t xml:space="preserve">velike </w:t>
      </w:r>
      <w:r w:rsidRPr="00DD3D23">
        <w:rPr>
          <w:rFonts w:cs="Shruti"/>
        </w:rPr>
        <w:t xml:space="preserve">neizvjesnosti uspjeha u sporu </w:t>
      </w:r>
      <w:r w:rsidR="002C61B0" w:rsidRPr="00DD3D23">
        <w:rPr>
          <w:rFonts w:cs="Shruti"/>
        </w:rPr>
        <w:t>i</w:t>
      </w:r>
      <w:r w:rsidRPr="00DD3D23">
        <w:rPr>
          <w:rFonts w:cs="Shruti"/>
        </w:rPr>
        <w:t xml:space="preserve"> </w:t>
      </w:r>
      <w:r w:rsidR="00930063" w:rsidRPr="00DD3D23">
        <w:rPr>
          <w:rFonts w:cs="Shruti"/>
        </w:rPr>
        <w:t xml:space="preserve">veoma visokih </w:t>
      </w:r>
      <w:r w:rsidRPr="00DD3D23">
        <w:rPr>
          <w:rFonts w:cs="Shruti"/>
        </w:rPr>
        <w:t xml:space="preserve">troškova </w:t>
      </w:r>
      <w:r w:rsidR="00930063" w:rsidRPr="00DD3D23">
        <w:rPr>
          <w:rFonts w:cs="Shruti"/>
        </w:rPr>
        <w:t xml:space="preserve">međunarodnih </w:t>
      </w:r>
      <w:r w:rsidR="00326CAE" w:rsidRPr="00DD3D23">
        <w:rPr>
          <w:rFonts w:cs="Shruti"/>
        </w:rPr>
        <w:t xml:space="preserve">arbitražnih </w:t>
      </w:r>
      <w:r w:rsidRPr="00DD3D23">
        <w:rPr>
          <w:rFonts w:cs="Shruti"/>
        </w:rPr>
        <w:t>postupka</w:t>
      </w:r>
      <w:r w:rsidR="002C61B0" w:rsidRPr="00DD3D23">
        <w:rPr>
          <w:rFonts w:cs="Shruti"/>
        </w:rPr>
        <w:t>.</w:t>
      </w:r>
      <w:r w:rsidRPr="00DD3D23">
        <w:rPr>
          <w:rFonts w:cs="Shruti"/>
        </w:rPr>
        <w:t xml:space="preserve"> </w:t>
      </w:r>
    </w:p>
    <w:p w:rsidRDefault="00930063" w:rsidP="00F03E98" w:rsidR="00F03E98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Navedene tvrtke Geofizika Egypt Ltd. i Geofizika d.d. Croatia Tripoli branch, odnosno njihovi poslovni udjeli, temeljem </w:t>
      </w:r>
      <w:r w:rsidR="00441A60" w:rsidRPr="00DD3D23">
        <w:rPr>
          <w:rFonts w:cs="Shruti"/>
        </w:rPr>
        <w:t>Ugovor</w:t>
      </w:r>
      <w:r w:rsidR="00547DB6" w:rsidRPr="00DD3D23">
        <w:rPr>
          <w:rFonts w:cs="Shruti"/>
        </w:rPr>
        <w:t>om</w:t>
      </w:r>
      <w:r w:rsidR="00441A60" w:rsidRPr="00DD3D23">
        <w:rPr>
          <w:rFonts w:cs="Shruti"/>
        </w:rPr>
        <w:t xml:space="preserve"> o zalogu poslovnih udjela </w:t>
      </w:r>
      <w:r w:rsidR="00547DB6" w:rsidRPr="00DD3D23">
        <w:rPr>
          <w:rFonts w:cs="Shruti"/>
        </w:rPr>
        <w:t xml:space="preserve">od 10.12.2015.g. </w:t>
      </w:r>
      <w:r w:rsidR="00441A60" w:rsidRPr="00DD3D23">
        <w:rPr>
          <w:rFonts w:cs="Shruti"/>
        </w:rPr>
        <w:t xml:space="preserve">zaključenog između Školske knjige d.d. kao vjerovnika i Geofizike d.d. kao dužnika  </w:t>
      </w:r>
      <w:r w:rsidRPr="00DD3D23">
        <w:rPr>
          <w:rFonts w:cs="Shruti"/>
        </w:rPr>
        <w:t xml:space="preserve">bili su </w:t>
      </w:r>
      <w:r w:rsidR="00547DB6" w:rsidRPr="00DD3D23">
        <w:rPr>
          <w:rFonts w:cs="Shruti"/>
        </w:rPr>
        <w:t xml:space="preserve">predmet  osiguranja </w:t>
      </w:r>
      <w:r w:rsidR="00441A60" w:rsidRPr="00DD3D23">
        <w:rPr>
          <w:rFonts w:cs="Shruti"/>
        </w:rPr>
        <w:t>novčane tražbine vjerovnika u iznosu od 12.000.000,00 kn</w:t>
      </w:r>
      <w:r w:rsidRPr="00DD3D23">
        <w:rPr>
          <w:rFonts w:cs="Shruti"/>
        </w:rPr>
        <w:t>.</w:t>
      </w:r>
    </w:p>
    <w:p w:rsidRDefault="00441A60" w:rsidP="00F03E98" w:rsidR="00441A60" w:rsidRPr="00DD3D23">
      <w:pPr>
        <w:jc w:val="both"/>
      </w:pPr>
      <w:r w:rsidRPr="00DD3D23">
        <w:lastRenderedPageBreak/>
        <w:t xml:space="preserve">Kako dužnik nije po dospijeću ispunio obvezu prema vjerovniku, isti je temeljem čl. 3. Ugovora </w:t>
      </w:r>
      <w:r w:rsidR="00547DB6" w:rsidRPr="00DD3D23">
        <w:t>o zalogu poslovnih udjela</w:t>
      </w:r>
      <w:r w:rsidR="00D63955" w:rsidRPr="00DD3D23">
        <w:t xml:space="preserve">, Izjavama od 02.02.2018.g. </w:t>
      </w:r>
      <w:r w:rsidRPr="00DD3D23">
        <w:t>prihvatio opciju stjecanja u vlasništv</w:t>
      </w:r>
      <w:r w:rsidR="00547DB6" w:rsidRPr="00DD3D23">
        <w:t>a</w:t>
      </w:r>
      <w:r w:rsidRPr="00DD3D23">
        <w:t xml:space="preserve"> </w:t>
      </w:r>
      <w:r w:rsidR="00D63955" w:rsidRPr="00DD3D23">
        <w:t xml:space="preserve">poslovnih udjela navedenih tvrtki </w:t>
      </w:r>
      <w:r w:rsidRPr="00DD3D23">
        <w:t xml:space="preserve">za ugovorenu naknadu u iznosu od 235.000,00 EUR-a u protuvrijednosti kuna po srednjem tečaju HNB na dan plaćanja. Plaćanje je izvršeno prijebojem.  </w:t>
      </w:r>
    </w:p>
    <w:p w:rsidRDefault="007C04CF" w:rsidP="00E4273C" w:rsidR="00DC4496">
      <w:pPr>
        <w:pStyle w:val="Bezproreda"/>
        <w:rPr>
          <w:rFonts w:cs="Shruti"/>
          <w:b/>
          <w:i/>
        </w:rPr>
      </w:pPr>
      <w:r w:rsidRPr="00DD3D23">
        <w:rPr>
          <w:rFonts w:cs="Shruti"/>
          <w:b/>
          <w:i/>
        </w:rPr>
        <w:t>Prilog</w:t>
      </w:r>
      <w:r w:rsidR="00DD3D23">
        <w:rPr>
          <w:rFonts w:cs="Shruti"/>
          <w:b/>
          <w:i/>
        </w:rPr>
        <w:t>:</w:t>
      </w:r>
      <w:r w:rsidRPr="00DD3D23">
        <w:rPr>
          <w:rFonts w:cs="Shruti"/>
          <w:b/>
          <w:i/>
        </w:rPr>
        <w:t xml:space="preserve"> Ugovor o zalogu poslovnih udjela od 10.12.2015.g. i </w:t>
      </w:r>
    </w:p>
    <w:p w:rsidRDefault="00DC4496" w:rsidP="00E4273C" w:rsidR="007C04CF" w:rsidRPr="00DD3D23">
      <w:pPr>
        <w:pStyle w:val="Bezproreda"/>
        <w:rPr>
          <w:rFonts w:cs="Shruti"/>
          <w:b/>
          <w:i/>
        </w:rPr>
      </w:pPr>
      <w:r>
        <w:rPr>
          <w:rFonts w:cs="Shruti"/>
          <w:b/>
          <w:i/>
        </w:rPr>
        <w:t xml:space="preserve">            </w:t>
      </w:r>
      <w:r w:rsidR="007C04CF" w:rsidRPr="00DD3D23">
        <w:rPr>
          <w:rFonts w:cs="Shruti"/>
          <w:b/>
          <w:i/>
        </w:rPr>
        <w:t>Izjave od 02.02.2018.g.</w:t>
      </w:r>
    </w:p>
    <w:p w:rsidRDefault="00E4273C" w:rsidP="00E4273C" w:rsidR="00E4273C" w:rsidRPr="00DD3D23">
      <w:pPr>
        <w:pStyle w:val="Bezproreda"/>
        <w:rPr>
          <w:rFonts w:cs="Shruti"/>
          <w:b/>
          <w:i/>
        </w:rPr>
      </w:pPr>
    </w:p>
    <w:p w:rsidRDefault="00FC0109" w:rsidP="00AC2B1E" w:rsidR="00FC0109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STRUKTURA OBVEZA</w:t>
      </w:r>
      <w:r w:rsidR="0083088D" w:rsidRPr="00DD3D23">
        <w:rPr>
          <w:rFonts w:cs="Shruti"/>
          <w:b/>
        </w:rPr>
        <w:t xml:space="preserve"> prema bilanci 2017.g.</w:t>
      </w:r>
    </w:p>
    <w:p w:rsidRDefault="00A228A1" w:rsidP="0086121A" w:rsidR="00A228A1" w:rsidRPr="00DD3D23">
      <w:pPr>
        <w:jc w:val="both"/>
        <w:rPr>
          <w:rFonts w:cs="Shruti"/>
        </w:rPr>
      </w:pPr>
      <w:r w:rsidRPr="00DD3D23">
        <w:rPr>
          <w:rFonts w:cs="Shruti"/>
        </w:rPr>
        <w:t>Struktura obveza je nepovoljna obzirom da se kratkoročne obveze odnose na dobavljače</w:t>
      </w:r>
      <w:r w:rsidR="00A367E0" w:rsidRPr="00DD3D23">
        <w:rPr>
          <w:rFonts w:cs="Shruti"/>
        </w:rPr>
        <w:t xml:space="preserve"> (6.555.596,00 kn),</w:t>
      </w:r>
      <w:r w:rsidRPr="00DD3D23">
        <w:rPr>
          <w:rFonts w:cs="Shruti"/>
        </w:rPr>
        <w:t xml:space="preserve"> financijske institucije </w:t>
      </w:r>
      <w:r w:rsidR="00A367E0" w:rsidRPr="00DD3D23">
        <w:rPr>
          <w:rFonts w:cs="Shruti"/>
        </w:rPr>
        <w:t xml:space="preserve">(27.650.579,00 kn) </w:t>
      </w:r>
      <w:r w:rsidR="00AE1775" w:rsidRPr="00DD3D23">
        <w:rPr>
          <w:rFonts w:cs="Shruti"/>
        </w:rPr>
        <w:t>i</w:t>
      </w:r>
      <w:r w:rsidR="00A367E0" w:rsidRPr="00DD3D23">
        <w:rPr>
          <w:rFonts w:cs="Shruti"/>
        </w:rPr>
        <w:t xml:space="preserve"> obveze prema zaposlenicima (10.200</w:t>
      </w:r>
      <w:r w:rsidR="00AE1775" w:rsidRPr="00DD3D23">
        <w:rPr>
          <w:rFonts w:cs="Shruti"/>
        </w:rPr>
        <w:t xml:space="preserve">.513,00 kn) </w:t>
      </w:r>
      <w:r w:rsidRPr="00DD3D23">
        <w:rPr>
          <w:rFonts w:cs="Shruti"/>
        </w:rPr>
        <w:t>za čije podmirenje su potrebna značajna financijska sredstva.</w:t>
      </w:r>
    </w:p>
    <w:p w:rsidRDefault="00A228A1" w:rsidP="0086121A" w:rsidR="0083088D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Istovremeno dolazi do smanjenja prihoda, što rezltira gubitkom tekuće godine </w:t>
      </w:r>
      <w:r w:rsidR="00D10D53" w:rsidRPr="00DD3D23">
        <w:rPr>
          <w:rFonts w:cs="Shruti"/>
        </w:rPr>
        <w:t xml:space="preserve">u iznosu od </w:t>
      </w:r>
      <w:r w:rsidR="00A367E0" w:rsidRPr="00DD3D23">
        <w:rPr>
          <w:rFonts w:cs="Shruti"/>
          <w:b/>
        </w:rPr>
        <w:t>17.910.561,00</w:t>
      </w:r>
      <w:r w:rsidR="00D10D53" w:rsidRPr="00DD3D23">
        <w:rPr>
          <w:rFonts w:cs="Shruti"/>
        </w:rPr>
        <w:t xml:space="preserve"> Kn. </w:t>
      </w:r>
    </w:p>
    <w:p w:rsidRDefault="00DC2D49" w:rsidP="0086121A" w:rsidR="00DC2D49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S</w:t>
      </w:r>
      <w:r w:rsidR="00F726CE" w:rsidRPr="00DD3D23">
        <w:rPr>
          <w:rFonts w:cs="Shruti"/>
          <w:b/>
        </w:rPr>
        <w:t xml:space="preserve">TRUKTURA IMOVINE I OBVEZA </w:t>
      </w:r>
      <w:r w:rsidR="00796831" w:rsidRPr="00DD3D23">
        <w:rPr>
          <w:rFonts w:cs="Shruti"/>
          <w:b/>
        </w:rPr>
        <w:t xml:space="preserve"> prema bilanci </w:t>
      </w:r>
      <w:r w:rsidRPr="00DD3D23">
        <w:rPr>
          <w:rFonts w:cs="Shruti"/>
          <w:b/>
        </w:rPr>
        <w:t>2</w:t>
      </w:r>
      <w:r w:rsidR="00F726CE" w:rsidRPr="00DD3D23">
        <w:rPr>
          <w:rFonts w:cs="Shruti"/>
          <w:b/>
        </w:rPr>
        <w:t>0</w:t>
      </w:r>
      <w:r w:rsidRPr="00DD3D23">
        <w:rPr>
          <w:rFonts w:cs="Shruti"/>
          <w:b/>
        </w:rPr>
        <w:t xml:space="preserve">18.g. </w:t>
      </w:r>
    </w:p>
    <w:p w:rsidRDefault="00DC2D49" w:rsidP="0086121A" w:rsidR="00914ABC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U </w:t>
      </w:r>
      <w:r w:rsidR="00914ABC" w:rsidRPr="00DD3D23">
        <w:rPr>
          <w:rFonts w:cs="Shruti"/>
        </w:rPr>
        <w:t xml:space="preserve">prvih šest (6) mjeseci 2018.g. </w:t>
      </w:r>
      <w:r w:rsidR="00914ABC" w:rsidRPr="00DD3D23">
        <w:rPr>
          <w:rFonts w:cs="Shruti"/>
          <w:b/>
        </w:rPr>
        <w:t xml:space="preserve">odnosno od 01.01.2018.g. do dana otvaranja stečajnog postupka </w:t>
      </w:r>
      <w:r w:rsidR="00914ABC" w:rsidRPr="00DD3D23">
        <w:rPr>
          <w:rFonts w:cs="Shruti"/>
        </w:rPr>
        <w:t>iskazani su slijedeći poslovni rezultati:</w:t>
      </w:r>
    </w:p>
    <w:p w:rsidRDefault="00914ABC" w:rsidP="00914ABC" w:rsidR="00914ABC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dugotrajna imovina                                                45.254.410,00 kn</w:t>
      </w:r>
    </w:p>
    <w:p w:rsidRDefault="00914ABC" w:rsidP="00914ABC" w:rsidR="00914ABC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kratkotrajna imovina                                              20.070,652,00 kn</w:t>
      </w:r>
    </w:p>
    <w:p w:rsidRDefault="00914ABC" w:rsidP="00914ABC" w:rsidR="00914ABC" w:rsidRPr="00DD3D23">
      <w:pPr>
        <w:pStyle w:val="Odlomakpopisa"/>
        <w:ind w:left="1080"/>
        <w:jc w:val="both"/>
        <w:rPr>
          <w:rFonts w:cs="Shruti"/>
          <w:b/>
        </w:rPr>
      </w:pPr>
      <w:r w:rsidRPr="00DD3D23">
        <w:rPr>
          <w:rFonts w:cs="Shruti"/>
          <w:b/>
        </w:rPr>
        <w:t xml:space="preserve">Ukupno imovina </w:t>
      </w:r>
      <w:r w:rsidRPr="00DD3D23">
        <w:rPr>
          <w:rFonts w:cs="Shruti"/>
          <w:b/>
        </w:rPr>
        <w:tab/>
      </w:r>
      <w:r w:rsidRPr="00DD3D23">
        <w:rPr>
          <w:rFonts w:cs="Shruti"/>
          <w:b/>
        </w:rPr>
        <w:tab/>
      </w:r>
      <w:r w:rsidRPr="00DD3D23">
        <w:rPr>
          <w:rFonts w:cs="Shruti"/>
          <w:b/>
        </w:rPr>
        <w:tab/>
      </w:r>
      <w:r w:rsidRPr="00DD3D23">
        <w:rPr>
          <w:rFonts w:cs="Shruti"/>
          <w:b/>
        </w:rPr>
        <w:tab/>
        <w:t xml:space="preserve">   6</w:t>
      </w:r>
      <w:r w:rsidR="00B812B6" w:rsidRPr="00DD3D23">
        <w:rPr>
          <w:rFonts w:cs="Shruti"/>
          <w:b/>
        </w:rPr>
        <w:t>5</w:t>
      </w:r>
      <w:r w:rsidRPr="00DD3D23">
        <w:rPr>
          <w:rFonts w:cs="Shruti"/>
          <w:b/>
        </w:rPr>
        <w:t>.</w:t>
      </w:r>
      <w:r w:rsidR="00B812B6" w:rsidRPr="00DD3D23">
        <w:rPr>
          <w:rFonts w:cs="Shruti"/>
          <w:b/>
        </w:rPr>
        <w:t>325</w:t>
      </w:r>
      <w:r w:rsidRPr="00DD3D23">
        <w:rPr>
          <w:rFonts w:cs="Shruti"/>
          <w:b/>
        </w:rPr>
        <w:t>.</w:t>
      </w:r>
      <w:r w:rsidR="00B812B6" w:rsidRPr="00DD3D23">
        <w:rPr>
          <w:rFonts w:cs="Shruti"/>
          <w:b/>
        </w:rPr>
        <w:t>062</w:t>
      </w:r>
      <w:r w:rsidRPr="00DD3D23">
        <w:rPr>
          <w:rFonts w:cs="Shruti"/>
          <w:b/>
        </w:rPr>
        <w:t>,00 kn</w:t>
      </w:r>
      <w:r w:rsidRPr="00DD3D23">
        <w:rPr>
          <w:rFonts w:cs="Shruti"/>
          <w:b/>
        </w:rPr>
        <w:tab/>
      </w:r>
    </w:p>
    <w:p w:rsidRDefault="00914ABC" w:rsidP="00914ABC" w:rsidR="00914ABC" w:rsidRPr="00DD3D23">
      <w:pPr>
        <w:pStyle w:val="Odlomakpopisa"/>
        <w:ind w:left="1080"/>
        <w:jc w:val="both"/>
        <w:rPr>
          <w:rFonts w:cs="Shruti"/>
          <w:b/>
        </w:rPr>
      </w:pPr>
    </w:p>
    <w:p w:rsidRDefault="00914ABC" w:rsidP="00914ABC" w:rsidR="00914ABC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du</w:t>
      </w:r>
      <w:r w:rsidR="00821355" w:rsidRPr="00DD3D23">
        <w:rPr>
          <w:rFonts w:cs="Shruti"/>
        </w:rPr>
        <w:t>go</w:t>
      </w:r>
      <w:r w:rsidRPr="00DD3D23">
        <w:rPr>
          <w:rFonts w:cs="Shruti"/>
        </w:rPr>
        <w:t xml:space="preserve">ročne obveze                                                 </w:t>
      </w:r>
      <w:r w:rsidR="00821355" w:rsidRPr="00DD3D23">
        <w:rPr>
          <w:rFonts w:cs="Shruti"/>
        </w:rPr>
        <w:t xml:space="preserve">  43</w:t>
      </w:r>
      <w:r w:rsidRPr="00DD3D23">
        <w:rPr>
          <w:rFonts w:cs="Shruti"/>
        </w:rPr>
        <w:t>.</w:t>
      </w:r>
      <w:r w:rsidR="00821355" w:rsidRPr="00DD3D23">
        <w:rPr>
          <w:rFonts w:cs="Shruti"/>
        </w:rPr>
        <w:t>420</w:t>
      </w:r>
      <w:r w:rsidRPr="00DD3D23">
        <w:rPr>
          <w:rFonts w:cs="Shruti"/>
        </w:rPr>
        <w:t>.</w:t>
      </w:r>
      <w:r w:rsidR="00821355" w:rsidRPr="00DD3D23">
        <w:rPr>
          <w:rFonts w:cs="Shruti"/>
        </w:rPr>
        <w:t>442</w:t>
      </w:r>
      <w:r w:rsidRPr="00DD3D23">
        <w:rPr>
          <w:rFonts w:cs="Shruti"/>
        </w:rPr>
        <w:t>,00 kn</w:t>
      </w:r>
    </w:p>
    <w:p w:rsidRDefault="00914ABC" w:rsidP="00914ABC" w:rsidR="00914ABC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 xml:space="preserve">Kratkoročne obveze                                              </w:t>
      </w:r>
      <w:r w:rsidR="00821355" w:rsidRPr="00DD3D23">
        <w:rPr>
          <w:rFonts w:cs="Shruti"/>
        </w:rPr>
        <w:t>115</w:t>
      </w:r>
      <w:r w:rsidRPr="00DD3D23">
        <w:rPr>
          <w:rFonts w:cs="Shruti"/>
        </w:rPr>
        <w:t>.</w:t>
      </w:r>
      <w:r w:rsidR="00821355" w:rsidRPr="00DD3D23">
        <w:rPr>
          <w:rFonts w:cs="Shruti"/>
        </w:rPr>
        <w:t>401</w:t>
      </w:r>
      <w:r w:rsidRPr="00DD3D23">
        <w:rPr>
          <w:rFonts w:cs="Shruti"/>
        </w:rPr>
        <w:t>.</w:t>
      </w:r>
      <w:r w:rsidR="00821355" w:rsidRPr="00DD3D23">
        <w:rPr>
          <w:rFonts w:cs="Shruti"/>
        </w:rPr>
        <w:t>519</w:t>
      </w:r>
      <w:r w:rsidRPr="00DD3D23">
        <w:rPr>
          <w:rFonts w:cs="Shruti"/>
        </w:rPr>
        <w:t>,00 kn</w:t>
      </w:r>
    </w:p>
    <w:p w:rsidRDefault="00914ABC" w:rsidP="00914ABC" w:rsidR="00582BB5" w:rsidRPr="00DD3D23">
      <w:pPr>
        <w:pStyle w:val="Odlomakpopisa"/>
        <w:ind w:left="1080"/>
        <w:jc w:val="both"/>
        <w:rPr>
          <w:rFonts w:cs="Shruti"/>
          <w:b/>
        </w:rPr>
      </w:pPr>
      <w:r w:rsidRPr="00DD3D23">
        <w:rPr>
          <w:rFonts w:cs="Shruti"/>
          <w:b/>
        </w:rPr>
        <w:t xml:space="preserve">Ukupno obveze  </w:t>
      </w:r>
      <w:r w:rsidRPr="00DD3D23">
        <w:rPr>
          <w:rFonts w:cs="Shruti"/>
          <w:b/>
        </w:rPr>
        <w:tab/>
      </w:r>
      <w:r w:rsidRPr="00DD3D23">
        <w:rPr>
          <w:rFonts w:cs="Shruti"/>
          <w:b/>
        </w:rPr>
        <w:tab/>
      </w:r>
      <w:r w:rsidRPr="00DD3D23">
        <w:rPr>
          <w:rFonts w:cs="Shruti"/>
          <w:b/>
        </w:rPr>
        <w:tab/>
      </w:r>
      <w:r w:rsidRPr="00DD3D23">
        <w:rPr>
          <w:rFonts w:cs="Shruti"/>
          <w:b/>
        </w:rPr>
        <w:tab/>
        <w:t xml:space="preserve">  </w:t>
      </w:r>
      <w:r w:rsidR="00821355" w:rsidRPr="00DD3D23">
        <w:rPr>
          <w:rFonts w:cs="Shruti"/>
          <w:b/>
        </w:rPr>
        <w:t>158</w:t>
      </w:r>
      <w:r w:rsidRPr="00DD3D23">
        <w:rPr>
          <w:rFonts w:cs="Shruti"/>
          <w:b/>
        </w:rPr>
        <w:t>.</w:t>
      </w:r>
      <w:r w:rsidR="00821355" w:rsidRPr="00DD3D23">
        <w:rPr>
          <w:rFonts w:cs="Shruti"/>
          <w:b/>
        </w:rPr>
        <w:t>821</w:t>
      </w:r>
      <w:r w:rsidRPr="00DD3D23">
        <w:rPr>
          <w:rFonts w:cs="Shruti"/>
          <w:b/>
        </w:rPr>
        <w:t>.</w:t>
      </w:r>
      <w:r w:rsidR="00821355" w:rsidRPr="00DD3D23">
        <w:rPr>
          <w:rFonts w:cs="Shruti"/>
          <w:b/>
        </w:rPr>
        <w:t>961</w:t>
      </w:r>
      <w:r w:rsidR="00582BB5" w:rsidRPr="00DD3D23">
        <w:rPr>
          <w:rFonts w:cs="Shruti"/>
          <w:b/>
        </w:rPr>
        <w:t>,00 kn</w:t>
      </w:r>
    </w:p>
    <w:p w:rsidRDefault="00F20BEF" w:rsidP="00914ABC" w:rsidR="00F20BEF" w:rsidRPr="00DD3D23">
      <w:pPr>
        <w:pStyle w:val="Odlomakpopisa"/>
        <w:ind w:left="1080"/>
        <w:jc w:val="both"/>
        <w:rPr>
          <w:rFonts w:cs="Shruti"/>
          <w:b/>
        </w:rPr>
      </w:pPr>
    </w:p>
    <w:p w:rsidRDefault="00582BB5" w:rsidP="00582BB5" w:rsidR="00582BB5" w:rsidRPr="00DD3D23">
      <w:pPr>
        <w:pStyle w:val="Odlomakpopisa"/>
        <w:ind w:left="0"/>
        <w:jc w:val="both"/>
        <w:rPr>
          <w:rFonts w:cs="Shruti"/>
        </w:rPr>
      </w:pPr>
      <w:r w:rsidRPr="00DD3D23">
        <w:rPr>
          <w:rFonts w:cs="Shruti"/>
        </w:rPr>
        <w:t xml:space="preserve">Stvarna vrijednost imovine utvrditi će se </w:t>
      </w:r>
      <w:r w:rsidR="00F20BEF" w:rsidRPr="00DD3D23">
        <w:rPr>
          <w:rFonts w:cs="Shruti"/>
        </w:rPr>
        <w:t xml:space="preserve">tijekom </w:t>
      </w:r>
      <w:r w:rsidRPr="00DD3D23">
        <w:rPr>
          <w:rFonts w:cs="Shruti"/>
        </w:rPr>
        <w:t>stečajnom postupku.</w:t>
      </w:r>
    </w:p>
    <w:p w:rsidRDefault="007C04CF" w:rsidP="007C04CF" w:rsidR="007C04CF" w:rsidRPr="00DD3D23">
      <w:pPr>
        <w:jc w:val="both"/>
        <w:rPr>
          <w:rFonts w:cs="Shruti"/>
          <w:b/>
          <w:i/>
        </w:rPr>
      </w:pPr>
      <w:r w:rsidRPr="00DD3D23">
        <w:rPr>
          <w:rFonts w:cs="Shruti"/>
          <w:b/>
          <w:i/>
        </w:rPr>
        <w:t>Prilog: Račun dobiti do 11.06.2018.g.</w:t>
      </w:r>
    </w:p>
    <w:p w:rsidRDefault="00023210" w:rsidP="00914ABC" w:rsidR="00023210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U poslovnoj 2018.g. </w:t>
      </w:r>
      <w:r w:rsidR="005E4E29">
        <w:rPr>
          <w:rFonts w:cs="Shruti"/>
        </w:rPr>
        <w:t xml:space="preserve">imovina dužnika </w:t>
      </w:r>
      <w:r w:rsidR="00503AD8" w:rsidRPr="00272811">
        <w:rPr>
          <w:rFonts w:cs="Shruti"/>
        </w:rPr>
        <w:t>knjigovodstveno</w:t>
      </w:r>
      <w:r w:rsidR="00503AD8" w:rsidRPr="00DD3D23">
        <w:rPr>
          <w:rFonts w:cs="Shruti"/>
        </w:rPr>
        <w:t xml:space="preserve"> je </w:t>
      </w:r>
      <w:r w:rsidR="005E4E29">
        <w:rPr>
          <w:rFonts w:cs="Shruti"/>
        </w:rPr>
        <w:t>evidentirana u iznosu od 65.325.062,00 kn,</w:t>
      </w:r>
      <w:r w:rsidRPr="00DD3D23">
        <w:rPr>
          <w:rFonts w:cs="Shruti"/>
        </w:rPr>
        <w:t xml:space="preserve"> što je posljedica </w:t>
      </w:r>
      <w:r w:rsidR="00CC0F4C" w:rsidRPr="00DD3D23">
        <w:rPr>
          <w:rFonts w:cs="Shruti"/>
        </w:rPr>
        <w:t>kupoprodaje imovine dužnika</w:t>
      </w:r>
      <w:r w:rsidR="00272811">
        <w:rPr>
          <w:rFonts w:cs="Shruti"/>
        </w:rPr>
        <w:t>,</w:t>
      </w:r>
      <w:r w:rsidR="00CC0F4C" w:rsidRPr="00DD3D23">
        <w:rPr>
          <w:rFonts w:cs="Shruti"/>
        </w:rPr>
        <w:t xml:space="preserve"> koja je </w:t>
      </w:r>
      <w:r w:rsidRPr="00DD3D23">
        <w:rPr>
          <w:rFonts w:cs="Shruti"/>
        </w:rPr>
        <w:t>bila predmet osiguranja novčanog potraživanja</w:t>
      </w:r>
      <w:r w:rsidR="00CC0F4C" w:rsidRPr="00DD3D23">
        <w:rPr>
          <w:rFonts w:cs="Shruti"/>
        </w:rPr>
        <w:t>,</w:t>
      </w:r>
      <w:r w:rsidRPr="00DD3D23">
        <w:rPr>
          <w:rFonts w:cs="Shruti"/>
        </w:rPr>
        <w:t xml:space="preserve"> putem javnobilježničkih ovršnih postupaka</w:t>
      </w:r>
      <w:r w:rsidR="00CC0F4C" w:rsidRPr="00DD3D23">
        <w:rPr>
          <w:rFonts w:cs="Shruti"/>
        </w:rPr>
        <w:t>.</w:t>
      </w:r>
    </w:p>
    <w:p w:rsidRDefault="00193A93" w:rsidP="00193A93" w:rsidR="00193A93" w:rsidRPr="00DD3D23">
      <w:pPr>
        <w:pStyle w:val="Bezproreda"/>
        <w:rPr>
          <w:b/>
        </w:rPr>
      </w:pPr>
      <w:r w:rsidRPr="00DD3D23">
        <w:rPr>
          <w:b/>
        </w:rPr>
        <w:t xml:space="preserve">Pregled postupaka </w:t>
      </w:r>
      <w:r w:rsidR="00CC0F4C" w:rsidRPr="00DD3D23">
        <w:rPr>
          <w:b/>
        </w:rPr>
        <w:t xml:space="preserve">unovčenja imovine </w:t>
      </w:r>
      <w:r w:rsidR="00BC489B" w:rsidRPr="00DD3D23">
        <w:rPr>
          <w:b/>
        </w:rPr>
        <w:t xml:space="preserve">po osnovi </w:t>
      </w:r>
      <w:r w:rsidRPr="00DD3D23">
        <w:rPr>
          <w:b/>
        </w:rPr>
        <w:t xml:space="preserve"> fiducijarnog i založnog osiguranja</w:t>
      </w:r>
    </w:p>
    <w:p w:rsidRDefault="007C04CF" w:rsidP="00193A93" w:rsidR="007C04CF" w:rsidRPr="00DD3D23">
      <w:pPr>
        <w:pStyle w:val="Bezproreda"/>
        <w:rPr>
          <w:b/>
        </w:rPr>
      </w:pPr>
    </w:p>
    <w:p w:rsidRDefault="00193A93" w:rsidP="00193A93" w:rsidR="00193A93" w:rsidRPr="00DD3D23">
      <w:pPr>
        <w:pStyle w:val="Bezproreda"/>
        <w:numPr>
          <w:ilvl w:val="0"/>
          <w:numId w:val="22"/>
        </w:numPr>
        <w:rPr>
          <w:b/>
        </w:rPr>
      </w:pPr>
      <w:r w:rsidRPr="00DD3D23">
        <w:rPr>
          <w:b/>
        </w:rPr>
        <w:t xml:space="preserve"> </w:t>
      </w:r>
      <w:r w:rsidR="00775101" w:rsidRPr="00DD3D23">
        <w:rPr>
          <w:b/>
        </w:rPr>
        <w:t xml:space="preserve">Predmet </w:t>
      </w:r>
      <w:r w:rsidRPr="00DD3D23">
        <w:rPr>
          <w:b/>
        </w:rPr>
        <w:t>OU-158/18  J</w:t>
      </w:r>
      <w:r w:rsidR="00775101" w:rsidRPr="00DD3D23">
        <w:rPr>
          <w:b/>
        </w:rPr>
        <w:t>avnog bilježnika Vlad</w:t>
      </w:r>
      <w:r w:rsidRPr="00DD3D23">
        <w:rPr>
          <w:b/>
        </w:rPr>
        <w:t>imir</w:t>
      </w:r>
      <w:r w:rsidR="00775101" w:rsidRPr="00DD3D23">
        <w:rPr>
          <w:b/>
        </w:rPr>
        <w:t>a</w:t>
      </w:r>
      <w:r w:rsidRPr="00DD3D23">
        <w:rPr>
          <w:b/>
        </w:rPr>
        <w:t xml:space="preserve"> Marčinko</w:t>
      </w:r>
    </w:p>
    <w:p w:rsidRDefault="00193A93" w:rsidP="00193A93" w:rsidR="00193A93" w:rsidRPr="00DD3D23">
      <w:pPr>
        <w:pStyle w:val="Bezproreda"/>
        <w:ind w:left="720"/>
        <w:rPr>
          <w:b/>
        </w:rPr>
      </w:pPr>
    </w:p>
    <w:p w:rsidRDefault="00193A93" w:rsidP="00193A93" w:rsidR="00193A93" w:rsidRPr="00DD3D23">
      <w:pPr>
        <w:pStyle w:val="Bezproreda"/>
        <w:jc w:val="both"/>
      </w:pPr>
      <w:r w:rsidRPr="00DD3D23">
        <w:t>Temeljem Sporazuma o osiguranju novčane tražbine prijenosom vlasništva na  pokretninama  i pravima br. OV-3284/17 od 01.06.2017.g.</w:t>
      </w:r>
    </w:p>
    <w:p w:rsidRDefault="00193A93" w:rsidP="00193A93" w:rsidR="00193A93" w:rsidRPr="00DD3D23">
      <w:pPr>
        <w:pStyle w:val="Bezproreda"/>
        <w:jc w:val="both"/>
      </w:pPr>
      <w:r w:rsidRPr="00DD3D23">
        <w:t xml:space="preserve">Na dan 30.04.2018.g. </w:t>
      </w:r>
      <w:r w:rsidR="00035507" w:rsidRPr="00DD3D23">
        <w:t xml:space="preserve">dospijela </w:t>
      </w:r>
      <w:r w:rsidRPr="00DD3D23">
        <w:t>tražbina vjerovnika Školske knjige d.d. iznosi</w:t>
      </w:r>
      <w:r w:rsidR="00F56FEF" w:rsidRPr="00DD3D23">
        <w:t xml:space="preserve">la je </w:t>
      </w:r>
      <w:r w:rsidRPr="00DD3D23">
        <w:t xml:space="preserve"> 40.873,824,50 kn.</w:t>
      </w:r>
    </w:p>
    <w:p w:rsidRDefault="00D52434" w:rsidP="00193A93" w:rsidR="00DD3D23">
      <w:pPr>
        <w:pStyle w:val="Bezproreda"/>
      </w:pPr>
      <w:r w:rsidRPr="00DD3D23">
        <w:t xml:space="preserve">  </w:t>
      </w:r>
    </w:p>
    <w:p w:rsidRDefault="00DD3D23" w:rsidP="00193A93" w:rsidR="00193A93">
      <w:pPr>
        <w:pStyle w:val="Bezproreda"/>
      </w:pPr>
      <w:r>
        <w:t xml:space="preserve">    </w:t>
      </w:r>
      <w:r w:rsidR="00D52434" w:rsidRPr="00DD3D23">
        <w:t xml:space="preserve"> </w:t>
      </w:r>
      <w:r w:rsidR="00F56FEF" w:rsidRPr="00DD3D23">
        <w:t xml:space="preserve"> </w:t>
      </w:r>
      <w:r w:rsidR="00F56FEF" w:rsidRPr="00DD3D23">
        <w:rPr>
          <w:u w:val="single"/>
        </w:rPr>
        <w:t xml:space="preserve">Javnobilježnička </w:t>
      </w:r>
      <w:r w:rsidR="00193A93" w:rsidRPr="00DD3D23">
        <w:rPr>
          <w:u w:val="single"/>
        </w:rPr>
        <w:t xml:space="preserve">javna dražba održana dana 30.04.2018.g. za </w:t>
      </w:r>
      <w:r w:rsidR="006B697A" w:rsidRPr="00DD3D23">
        <w:rPr>
          <w:u w:val="single"/>
        </w:rPr>
        <w:t xml:space="preserve">slijedeće </w:t>
      </w:r>
      <w:r w:rsidR="00193A93" w:rsidRPr="00DD3D23">
        <w:rPr>
          <w:u w:val="single"/>
        </w:rPr>
        <w:t>pokretnine</w:t>
      </w:r>
      <w:r w:rsidR="00193A93" w:rsidRPr="00DD3D23">
        <w:t>:</w:t>
      </w:r>
    </w:p>
    <w:p w:rsidRDefault="00DD3D23" w:rsidP="00193A93" w:rsidR="00DD3D23" w:rsidRPr="00DD3D23">
      <w:pPr>
        <w:pStyle w:val="Bezproreda"/>
      </w:pPr>
    </w:p>
    <w:tbl>
      <w:tblPr>
        <w:tblStyle w:val="Reetkatablice"/>
        <w:tblW w:type="auto" w:w="0"/>
        <w:tblInd w:type="dxa" w:w="392"/>
        <w:tblLook w:val="04A0" w:noVBand="1" w:noHBand="0" w:lastColumn="0" w:firstColumn="1" w:lastRow="0" w:firstRow="1"/>
      </w:tblPr>
      <w:tblGrid>
        <w:gridCol w:w="850"/>
        <w:gridCol w:w="5670"/>
        <w:gridCol w:w="2664"/>
      </w:tblGrid>
      <w:tr w:rsidTr="00117408" w:rsidR="00193A93" w:rsidRPr="00DD3D23">
        <w:tc>
          <w:tcPr>
            <w:tcW w:type="dxa" w:w="850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r.b.</w:t>
            </w:r>
          </w:p>
        </w:tc>
        <w:tc>
          <w:tcPr>
            <w:tcW w:type="dxa" w:w="5670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 xml:space="preserve"> IMOVINA </w:t>
            </w:r>
          </w:p>
        </w:tc>
        <w:tc>
          <w:tcPr>
            <w:tcW w:type="dxa" w:w="2664"/>
            <w:shd w:themeFillShade="D9" w:themeFill="background1" w:fill="D9D9D9" w:color="auto" w:val="clear"/>
          </w:tcPr>
          <w:p w:rsidRDefault="00193A93" w:rsidP="003D29BA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PROCJ. VRIJED.</w:t>
            </w:r>
            <w:r w:rsidR="003D29BA" w:rsidRPr="00DD3D23">
              <w:rPr>
                <w:b/>
              </w:rPr>
              <w:t xml:space="preserve"> kn</w:t>
            </w:r>
          </w:p>
          <w:p w:rsidRDefault="00117408" w:rsidP="003D29BA" w:rsidR="00117408" w:rsidRPr="00DD3D23">
            <w:pPr>
              <w:pStyle w:val="Bezproreda"/>
              <w:rPr>
                <w:b/>
              </w:rPr>
            </w:pPr>
          </w:p>
        </w:tc>
      </w:tr>
      <w:tr w:rsidTr="00117408" w:rsidR="00193A93" w:rsidRPr="00DD3D23">
        <w:tc>
          <w:tcPr>
            <w:tcW w:type="dxa" w:w="85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1.</w:t>
            </w:r>
          </w:p>
        </w:tc>
        <w:tc>
          <w:tcPr>
            <w:tcW w:type="dxa" w:w="567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>Sitni inventar</w:t>
            </w:r>
          </w:p>
        </w:tc>
        <w:tc>
          <w:tcPr>
            <w:tcW w:type="dxa" w:w="2664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>49.470,00</w:t>
            </w:r>
          </w:p>
        </w:tc>
      </w:tr>
      <w:tr w:rsidTr="00117408" w:rsidR="00193A93" w:rsidRPr="00DD3D23">
        <w:tc>
          <w:tcPr>
            <w:tcW w:type="dxa" w:w="85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2.</w:t>
            </w:r>
          </w:p>
        </w:tc>
        <w:tc>
          <w:tcPr>
            <w:tcW w:type="dxa" w:w="567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 xml:space="preserve">460 uredski namještaj i oprema u Hrvatskoj                         </w:t>
            </w:r>
          </w:p>
        </w:tc>
        <w:tc>
          <w:tcPr>
            <w:tcW w:type="dxa" w:w="2664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>24.870,00</w:t>
            </w:r>
          </w:p>
        </w:tc>
      </w:tr>
      <w:tr w:rsidTr="00117408" w:rsidR="00193A93" w:rsidRPr="00DD3D23">
        <w:tc>
          <w:tcPr>
            <w:tcW w:type="dxa" w:w="85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3.</w:t>
            </w:r>
          </w:p>
        </w:tc>
        <w:tc>
          <w:tcPr>
            <w:tcW w:type="dxa" w:w="567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 xml:space="preserve">137 uredski namještaj i oprema u Egiptu                               </w:t>
            </w:r>
          </w:p>
        </w:tc>
        <w:tc>
          <w:tcPr>
            <w:tcW w:type="dxa" w:w="2664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>24.600,00</w:t>
            </w:r>
          </w:p>
        </w:tc>
      </w:tr>
      <w:tr w:rsidTr="00117408" w:rsidR="00193A93" w:rsidRPr="00DD3D23">
        <w:tc>
          <w:tcPr>
            <w:tcW w:type="dxa" w:w="85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4.</w:t>
            </w:r>
          </w:p>
        </w:tc>
        <w:tc>
          <w:tcPr>
            <w:tcW w:type="dxa" w:w="5670"/>
          </w:tcPr>
          <w:p w:rsidRDefault="00193A93" w:rsidP="00193A93" w:rsidR="00193A93" w:rsidRPr="00DD3D23">
            <w:pPr>
              <w:pStyle w:val="Bezproreda"/>
            </w:pPr>
            <w:r w:rsidRPr="00DD3D23">
              <w:t xml:space="preserve">544 uredski namještaj, uredska i </w:t>
            </w:r>
          </w:p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 xml:space="preserve">komunikacijska oprema u Libiji                                                             </w:t>
            </w:r>
          </w:p>
        </w:tc>
        <w:tc>
          <w:tcPr>
            <w:tcW w:type="dxa" w:w="2664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</w:p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0,00</w:t>
            </w:r>
          </w:p>
        </w:tc>
      </w:tr>
      <w:tr w:rsidTr="00117408" w:rsidR="00193A93" w:rsidRPr="00DD3D23">
        <w:tc>
          <w:tcPr>
            <w:tcW w:type="dxa" w:w="85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5.</w:t>
            </w:r>
          </w:p>
        </w:tc>
        <w:tc>
          <w:tcPr>
            <w:tcW w:type="dxa" w:w="567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>244 oprema ukupno</w:t>
            </w:r>
          </w:p>
        </w:tc>
        <w:tc>
          <w:tcPr>
            <w:tcW w:type="dxa" w:w="2664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>2.973.505,82</w:t>
            </w:r>
          </w:p>
        </w:tc>
      </w:tr>
      <w:tr w:rsidTr="00117408" w:rsidR="00193A93" w:rsidRPr="00DD3D23">
        <w:tc>
          <w:tcPr>
            <w:tcW w:type="dxa" w:w="85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6.</w:t>
            </w:r>
          </w:p>
        </w:tc>
        <w:tc>
          <w:tcPr>
            <w:tcW w:type="dxa" w:w="5670"/>
          </w:tcPr>
          <w:p w:rsidRDefault="00193A93" w:rsidP="00193A93" w:rsidR="00193A93" w:rsidRPr="00DD3D23">
            <w:pPr>
              <w:pStyle w:val="Bezproreda"/>
            </w:pPr>
            <w:r w:rsidRPr="00DD3D23">
              <w:t xml:space="preserve">Rezervni dijelovi za vibratore i ostalu </w:t>
            </w:r>
          </w:p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>seizmičku opremu</w:t>
            </w:r>
          </w:p>
        </w:tc>
        <w:tc>
          <w:tcPr>
            <w:tcW w:type="dxa" w:w="2664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</w:p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>485.732,87</w:t>
            </w:r>
          </w:p>
        </w:tc>
      </w:tr>
      <w:tr w:rsidTr="00117408" w:rsidR="00193A93" w:rsidRPr="00DD3D23">
        <w:trPr>
          <w:trHeight w:val="409"/>
        </w:trPr>
        <w:tc>
          <w:tcPr>
            <w:tcW w:type="dxa" w:w="85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</w:p>
        </w:tc>
        <w:tc>
          <w:tcPr>
            <w:tcW w:type="dxa" w:w="5670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 xml:space="preserve">UKUPNO    </w:t>
            </w:r>
          </w:p>
        </w:tc>
        <w:tc>
          <w:tcPr>
            <w:tcW w:type="dxa" w:w="2664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rPr>
                <w:b/>
              </w:rPr>
              <w:t>3.508.698,85</w:t>
            </w:r>
          </w:p>
        </w:tc>
      </w:tr>
    </w:tbl>
    <w:p w:rsidRDefault="00193A93" w:rsidP="00193A93" w:rsidR="00193A93" w:rsidRPr="00DD3D23">
      <w:pPr>
        <w:pStyle w:val="Bezproreda"/>
        <w:ind w:left="1080"/>
      </w:pP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  <w:t xml:space="preserve">  </w:t>
      </w:r>
    </w:p>
    <w:p w:rsidRDefault="00193A93" w:rsidP="00F56FEF" w:rsidR="00DC79DB" w:rsidRPr="00DD3D23">
      <w:pPr>
        <w:pStyle w:val="Bezproreda"/>
        <w:tabs>
          <w:tab w:pos="8355" w:val="left"/>
        </w:tabs>
        <w:jc w:val="both"/>
      </w:pPr>
      <w:r w:rsidRPr="00DD3D23">
        <w:t>Š</w:t>
      </w:r>
      <w:r w:rsidR="007C04CF" w:rsidRPr="00DD3D23">
        <w:t>kolska knjiga d.d. Zagreb</w:t>
      </w:r>
      <w:r w:rsidRPr="00DD3D23">
        <w:t xml:space="preserve"> kupila navedenu opremu za </w:t>
      </w:r>
      <w:r w:rsidR="00F56FEF" w:rsidRPr="00DD3D23">
        <w:t xml:space="preserve">iznos od </w:t>
      </w:r>
      <w:r w:rsidRPr="00DD3D23">
        <w:t xml:space="preserve">3.705.920,93 kn sa uključenim PDV-om i porezuma.  </w:t>
      </w:r>
    </w:p>
    <w:p w:rsidRDefault="00193A93" w:rsidP="00193A93" w:rsidR="00193A93" w:rsidRPr="00DD3D23">
      <w:pPr>
        <w:pStyle w:val="Bezproreda"/>
        <w:tabs>
          <w:tab w:pos="8355" w:val="left"/>
        </w:tabs>
      </w:pPr>
      <w:r w:rsidRPr="00DD3D23">
        <w:t>Kupoprodaj</w:t>
      </w:r>
      <w:r w:rsidR="00F56FEF" w:rsidRPr="00DD3D23">
        <w:t>na cijena plaćena je prijebojem.</w:t>
      </w:r>
    </w:p>
    <w:p w:rsidRDefault="00193A93" w:rsidP="00193A93" w:rsidR="00193A93" w:rsidRPr="00DD3D23">
      <w:pPr>
        <w:pStyle w:val="Bezproreda"/>
        <w:tabs>
          <w:tab w:pos="8355" w:val="left"/>
        </w:tabs>
        <w:ind w:left="720"/>
      </w:pPr>
    </w:p>
    <w:p w:rsidRDefault="00827A53" w:rsidP="00827A53" w:rsidR="00193A93" w:rsidRPr="00DD3D23">
      <w:pPr>
        <w:pStyle w:val="Bezproreda"/>
        <w:tabs>
          <w:tab w:pos="8355" w:val="left"/>
        </w:tabs>
        <w:jc w:val="both"/>
        <w:rPr>
          <w:i/>
        </w:rPr>
      </w:pPr>
      <w:r w:rsidRPr="00DD3D23">
        <w:t xml:space="preserve">Dana </w:t>
      </w:r>
      <w:r w:rsidR="00193A93" w:rsidRPr="00DD3D23">
        <w:t xml:space="preserve">30.05.2018.g. </w:t>
      </w:r>
      <w:r w:rsidRPr="00DD3D23">
        <w:t xml:space="preserve">javni bilježnik izdao je </w:t>
      </w:r>
      <w:r w:rsidR="00035507" w:rsidRPr="00DD3D23">
        <w:t>P</w:t>
      </w:r>
      <w:r w:rsidRPr="00DD3D23">
        <w:t>otvrdu</w:t>
      </w:r>
      <w:r w:rsidR="00193A93" w:rsidRPr="00DD3D23">
        <w:t xml:space="preserve"> o vlasništvu </w:t>
      </w:r>
      <w:r w:rsidR="00F061DE" w:rsidRPr="00DD3D23">
        <w:t>kupljenih pokretnina</w:t>
      </w:r>
      <w:r w:rsidR="00035507" w:rsidRPr="00DD3D23">
        <w:t xml:space="preserve"> </w:t>
      </w:r>
      <w:r w:rsidR="00F061DE" w:rsidRPr="00DD3D23">
        <w:t>pod posl.br. OU-158/18-4.</w:t>
      </w:r>
      <w:r w:rsidR="00193A93" w:rsidRPr="00DD3D23">
        <w:rPr>
          <w:i/>
        </w:rPr>
        <w:t xml:space="preserve"> </w:t>
      </w:r>
    </w:p>
    <w:p w:rsidRDefault="007C04CF" w:rsidP="00193A93" w:rsidR="007C04CF" w:rsidRPr="00DD3D23">
      <w:pPr>
        <w:pStyle w:val="Bezproreda"/>
        <w:tabs>
          <w:tab w:pos="8355" w:val="left"/>
        </w:tabs>
        <w:ind w:left="720"/>
        <w:rPr>
          <w:b/>
        </w:rPr>
      </w:pPr>
    </w:p>
    <w:p w:rsidRDefault="00C42781" w:rsidP="00C42781" w:rsidR="00775101" w:rsidRPr="00DD3D23">
      <w:pPr>
        <w:pStyle w:val="Bezproreda"/>
        <w:ind w:left="720"/>
        <w:rPr>
          <w:b/>
        </w:rPr>
      </w:pPr>
      <w:r w:rsidRPr="00DD3D23">
        <w:rPr>
          <w:b/>
        </w:rPr>
        <w:t xml:space="preserve">2. </w:t>
      </w:r>
      <w:r w:rsidR="00775101" w:rsidRPr="00DD3D23">
        <w:rPr>
          <w:b/>
        </w:rPr>
        <w:t xml:space="preserve">Predmet </w:t>
      </w:r>
      <w:r w:rsidR="00193A93" w:rsidRPr="00DD3D23">
        <w:rPr>
          <w:b/>
        </w:rPr>
        <w:t xml:space="preserve">OU-157/18  </w:t>
      </w:r>
      <w:r w:rsidR="00775101" w:rsidRPr="00DD3D23">
        <w:rPr>
          <w:b/>
        </w:rPr>
        <w:t>Javnog bilježnika Vladimira Marčinko</w:t>
      </w:r>
    </w:p>
    <w:p w:rsidRDefault="00193A93" w:rsidP="00193A93" w:rsidR="00193A93" w:rsidRPr="00DD3D23">
      <w:pPr>
        <w:pStyle w:val="Bezproreda"/>
        <w:ind w:left="720"/>
        <w:rPr>
          <w:b/>
        </w:rPr>
      </w:pPr>
    </w:p>
    <w:p w:rsidRDefault="00193A93" w:rsidP="00193A93" w:rsidR="00193A93" w:rsidRPr="00DD3D23">
      <w:pPr>
        <w:pStyle w:val="Bezproreda"/>
        <w:jc w:val="both"/>
      </w:pPr>
      <w:r w:rsidRPr="00DD3D23">
        <w:t>Temeljem Sporazuma o osiguranju novčane tražbine prijenosom vlasništva na nekretninama i pokretninama br. OV-10531/10 od 15.10.2010.g.</w:t>
      </w:r>
    </w:p>
    <w:p w:rsidRDefault="00193A93" w:rsidP="00193A93" w:rsidR="00193A93" w:rsidRPr="00DD3D23">
      <w:pPr>
        <w:pStyle w:val="Bezproreda"/>
        <w:jc w:val="both"/>
      </w:pPr>
      <w:r w:rsidRPr="00DD3D23">
        <w:t xml:space="preserve">Na dan 30.04.2018.g. </w:t>
      </w:r>
      <w:r w:rsidR="00035507" w:rsidRPr="00DD3D23">
        <w:t xml:space="preserve">dospijela </w:t>
      </w:r>
      <w:r w:rsidRPr="00DD3D23">
        <w:t>tražbina Š</w:t>
      </w:r>
      <w:r w:rsidR="00827A53" w:rsidRPr="00DD3D23">
        <w:t xml:space="preserve">kolske knjige d.d. </w:t>
      </w:r>
      <w:r w:rsidRPr="00DD3D23">
        <w:t>iznosi</w:t>
      </w:r>
      <w:r w:rsidR="00035507" w:rsidRPr="00DD3D23">
        <w:t xml:space="preserve">la je </w:t>
      </w:r>
      <w:r w:rsidRPr="00DD3D23">
        <w:t xml:space="preserve"> 60.585,190,49 kn.</w:t>
      </w:r>
    </w:p>
    <w:p w:rsidRDefault="00193A93" w:rsidP="00193A93" w:rsidR="00193A93" w:rsidRPr="00DD3D23">
      <w:pPr>
        <w:pStyle w:val="Bezproreda"/>
        <w:jc w:val="both"/>
      </w:pPr>
    </w:p>
    <w:p w:rsidRDefault="00B30A82" w:rsidP="00827A53" w:rsidR="00193A93" w:rsidRPr="00DD3D23">
      <w:pPr>
        <w:pStyle w:val="Bezproreda"/>
        <w:rPr>
          <w:u w:val="single"/>
        </w:rPr>
      </w:pPr>
      <w:r w:rsidRPr="00DD3D23">
        <w:rPr>
          <w:u w:val="single"/>
        </w:rPr>
        <w:t xml:space="preserve">Javnobilježnička </w:t>
      </w:r>
      <w:r w:rsidR="00193A93" w:rsidRPr="00DD3D23">
        <w:rPr>
          <w:u w:val="single"/>
        </w:rPr>
        <w:t xml:space="preserve"> javna dražba održana dana 30.04.2018.g. za</w:t>
      </w:r>
      <w:r w:rsidRPr="00DD3D23">
        <w:rPr>
          <w:u w:val="single"/>
        </w:rPr>
        <w:t xml:space="preserve"> pokretnine</w:t>
      </w:r>
      <w:r w:rsidR="00193A93" w:rsidRPr="00DD3D23">
        <w:rPr>
          <w:u w:val="single"/>
        </w:rPr>
        <w:t>:</w:t>
      </w:r>
    </w:p>
    <w:p w:rsidRDefault="00827A53" w:rsidP="00827A53" w:rsidR="00827A53" w:rsidRPr="00DD3D23">
      <w:pPr>
        <w:pStyle w:val="Bezproreda"/>
        <w:rPr>
          <w:b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09"/>
        <w:gridCol w:w="6379"/>
        <w:gridCol w:w="2380"/>
      </w:tblGrid>
      <w:tr w:rsidTr="00117408" w:rsidR="00193A93" w:rsidRPr="00DD3D23">
        <w:tc>
          <w:tcPr>
            <w:tcW w:type="dxa" w:w="709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r.b.</w:t>
            </w:r>
          </w:p>
        </w:tc>
        <w:tc>
          <w:tcPr>
            <w:tcW w:type="dxa" w:w="6379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IMOVINA</w:t>
            </w:r>
          </w:p>
        </w:tc>
        <w:tc>
          <w:tcPr>
            <w:tcW w:type="dxa" w:w="2380"/>
            <w:shd w:themeFillShade="D9" w:themeFill="background1" w:fill="D9D9D9" w:color="auto" w:val="clear"/>
          </w:tcPr>
          <w:p w:rsidRDefault="00193A93" w:rsidP="00117408" w:rsidR="00117408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PROCJ. VRIJED.</w:t>
            </w:r>
            <w:r w:rsidR="003D29BA" w:rsidRPr="00DD3D23">
              <w:rPr>
                <w:b/>
              </w:rPr>
              <w:t xml:space="preserve"> kn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lastRenderedPageBreak/>
              <w:t>1.</w:t>
            </w:r>
          </w:p>
        </w:tc>
        <w:tc>
          <w:tcPr>
            <w:tcW w:type="dxa" w:w="637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>kto. 03102  194 seizmičkih uređaja</w:t>
            </w:r>
          </w:p>
        </w:tc>
        <w:tc>
          <w:tcPr>
            <w:tcW w:type="dxa" w:w="2380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>2.007.270,25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2.</w:t>
            </w:r>
          </w:p>
        </w:tc>
        <w:tc>
          <w:tcPr>
            <w:tcW w:type="dxa" w:w="637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 xml:space="preserve">kto. 03100    25 vibratora                                                               </w:t>
            </w:r>
          </w:p>
        </w:tc>
        <w:tc>
          <w:tcPr>
            <w:tcW w:type="dxa" w:w="2380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>9.693.632,65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3.</w:t>
            </w:r>
          </w:p>
        </w:tc>
        <w:tc>
          <w:tcPr>
            <w:tcW w:type="dxa" w:w="637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 xml:space="preserve">kto. 03201  9578 geofona                                                               </w:t>
            </w:r>
          </w:p>
        </w:tc>
        <w:tc>
          <w:tcPr>
            <w:tcW w:type="dxa" w:w="2380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 xml:space="preserve">1.467.478,80  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4.</w:t>
            </w:r>
          </w:p>
        </w:tc>
        <w:tc>
          <w:tcPr>
            <w:tcW w:type="dxa" w:w="637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 xml:space="preserve">kto. 03109  1632 aparature za vibratore                                   </w:t>
            </w:r>
          </w:p>
        </w:tc>
        <w:tc>
          <w:tcPr>
            <w:tcW w:type="dxa" w:w="2380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 xml:space="preserve">3.336.156,68  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5.</w:t>
            </w:r>
          </w:p>
        </w:tc>
        <w:tc>
          <w:tcPr>
            <w:tcW w:type="dxa" w:w="637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 xml:space="preserve">kto. 03107  2975 seizmički kablovi                                             </w:t>
            </w:r>
          </w:p>
        </w:tc>
        <w:tc>
          <w:tcPr>
            <w:tcW w:type="dxa" w:w="2380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 xml:space="preserve">5.060.097,85  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6.</w:t>
            </w:r>
          </w:p>
        </w:tc>
        <w:tc>
          <w:tcPr>
            <w:tcW w:type="dxa" w:w="637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t xml:space="preserve">kto. 03110  207 bušačkih garnitura                                            </w:t>
            </w:r>
          </w:p>
        </w:tc>
        <w:tc>
          <w:tcPr>
            <w:tcW w:type="dxa" w:w="2380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t xml:space="preserve">3.074.059,61  </w:t>
            </w:r>
          </w:p>
        </w:tc>
      </w:tr>
      <w:tr w:rsidTr="003D29BA" w:rsidR="00193A93" w:rsidRPr="00DD3D23">
        <w:trPr>
          <w:trHeight w:val="358"/>
        </w:trPr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</w:p>
        </w:tc>
        <w:tc>
          <w:tcPr>
            <w:tcW w:type="dxa" w:w="6379"/>
          </w:tcPr>
          <w:p w:rsidRDefault="00193A93" w:rsidP="00193A93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UKUPNO</w:t>
            </w:r>
          </w:p>
        </w:tc>
        <w:tc>
          <w:tcPr>
            <w:tcW w:type="dxa" w:w="2380"/>
          </w:tcPr>
          <w:p w:rsidRDefault="00193A93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rPr>
                <w:b/>
              </w:rPr>
              <w:t>24.635.696,33</w:t>
            </w:r>
          </w:p>
        </w:tc>
      </w:tr>
    </w:tbl>
    <w:p w:rsidRDefault="00193A93" w:rsidP="00193A93" w:rsidR="00193A93" w:rsidRPr="00DD3D23">
      <w:pPr>
        <w:pStyle w:val="Bezproreda"/>
        <w:ind w:left="1080"/>
        <w:rPr>
          <w:b/>
        </w:rPr>
      </w:pPr>
    </w:p>
    <w:p w:rsidRDefault="00193A93" w:rsidP="00B30A82" w:rsidR="00CE1A94">
      <w:pPr>
        <w:pStyle w:val="Bezproreda"/>
        <w:tabs>
          <w:tab w:pos="8355" w:val="left"/>
        </w:tabs>
        <w:jc w:val="both"/>
      </w:pPr>
      <w:r w:rsidRPr="00DD3D23">
        <w:t>Š</w:t>
      </w:r>
      <w:r w:rsidR="00BF3DA5" w:rsidRPr="00DD3D23">
        <w:t>kolska knjiga d.d. Zagreb</w:t>
      </w:r>
      <w:r w:rsidRPr="00DD3D23">
        <w:t xml:space="preserve"> kupila</w:t>
      </w:r>
      <w:r w:rsidR="00B30A82" w:rsidRPr="00DD3D23">
        <w:t xml:space="preserve"> je </w:t>
      </w:r>
      <w:r w:rsidRPr="00DD3D23">
        <w:t xml:space="preserve">navedenu opremu za iznos od 24.713.861,02 kn sa uključenim </w:t>
      </w:r>
    </w:p>
    <w:p w:rsidRDefault="00193A93" w:rsidP="00B30A82" w:rsidR="00DC79DB" w:rsidRPr="00DD3D23">
      <w:pPr>
        <w:pStyle w:val="Bezproreda"/>
        <w:tabs>
          <w:tab w:pos="8355" w:val="left"/>
        </w:tabs>
        <w:jc w:val="both"/>
      </w:pPr>
      <w:r w:rsidRPr="00DD3D23">
        <w:t>PDV-om i porez</w:t>
      </w:r>
      <w:r w:rsidR="00CE1A94">
        <w:t>i</w:t>
      </w:r>
      <w:r w:rsidRPr="00DD3D23">
        <w:t>ma</w:t>
      </w:r>
      <w:r w:rsidR="00DC79DB" w:rsidRPr="00DD3D23">
        <w:t>.</w:t>
      </w:r>
    </w:p>
    <w:p w:rsidRDefault="00193A93" w:rsidP="00B30A82" w:rsidR="006B697A" w:rsidRPr="00DD3D23">
      <w:pPr>
        <w:pStyle w:val="Bezproreda"/>
        <w:tabs>
          <w:tab w:pos="8355" w:val="left"/>
        </w:tabs>
        <w:jc w:val="both"/>
      </w:pPr>
      <w:r w:rsidRPr="00DD3D23">
        <w:t xml:space="preserve"> </w:t>
      </w:r>
      <w:r w:rsidR="006B697A" w:rsidRPr="00DD3D23">
        <w:t>Kupoprodajna cijena plaćena je prijebojem</w:t>
      </w:r>
      <w:r w:rsidR="00DC79DB" w:rsidRPr="00DD3D23">
        <w:t>.</w:t>
      </w:r>
    </w:p>
    <w:p w:rsidRDefault="00193A93" w:rsidP="00827A53" w:rsidR="00193A93" w:rsidRPr="00DD3D23">
      <w:pPr>
        <w:pStyle w:val="Bezproreda"/>
        <w:tabs>
          <w:tab w:pos="8355" w:val="left"/>
        </w:tabs>
        <w:jc w:val="both"/>
      </w:pPr>
    </w:p>
    <w:p w:rsidRDefault="006B697A" w:rsidP="00035507" w:rsidR="00035507" w:rsidRPr="00DD3D23">
      <w:pPr>
        <w:pStyle w:val="Bezproreda"/>
        <w:tabs>
          <w:tab w:pos="8355" w:val="left"/>
        </w:tabs>
        <w:jc w:val="both"/>
        <w:rPr>
          <w:i/>
        </w:rPr>
      </w:pPr>
      <w:r w:rsidRPr="00DD3D23">
        <w:t xml:space="preserve">Dana </w:t>
      </w:r>
      <w:r w:rsidR="00193A93" w:rsidRPr="00DD3D23">
        <w:t>30.05.2018.g</w:t>
      </w:r>
      <w:r w:rsidRPr="00DD3D23">
        <w:t xml:space="preserve"> . javni bilježnik izdao je  </w:t>
      </w:r>
      <w:r w:rsidR="00035507" w:rsidRPr="00DD3D23">
        <w:t>P</w:t>
      </w:r>
      <w:r w:rsidRPr="00DD3D23">
        <w:t>otvrdu o vlasništvu</w:t>
      </w:r>
      <w:r w:rsidR="00035507" w:rsidRPr="00DD3D23">
        <w:t xml:space="preserve"> kupljenih pokretnina pod posl.br. OU-157/18-4.</w:t>
      </w:r>
      <w:r w:rsidR="00035507" w:rsidRPr="00DD3D23">
        <w:rPr>
          <w:i/>
        </w:rPr>
        <w:t xml:space="preserve"> </w:t>
      </w:r>
    </w:p>
    <w:p w:rsidRDefault="006B697A" w:rsidP="006B697A" w:rsidR="003D29BA" w:rsidRPr="00DD3D23">
      <w:pPr>
        <w:pStyle w:val="Bezproreda"/>
        <w:tabs>
          <w:tab w:pos="8355" w:val="left"/>
        </w:tabs>
        <w:jc w:val="both"/>
        <w:rPr>
          <w:i/>
        </w:rPr>
      </w:pPr>
      <w:r w:rsidRPr="00DD3D23">
        <w:rPr>
          <w:i/>
        </w:rPr>
        <w:t xml:space="preserve"> </w:t>
      </w:r>
    </w:p>
    <w:p w:rsidRDefault="00C42781" w:rsidP="00C42781" w:rsidR="00C42781" w:rsidRPr="00DD3D23">
      <w:pPr>
        <w:pStyle w:val="Bezproreda"/>
        <w:ind w:left="720"/>
        <w:rPr>
          <w:b/>
        </w:rPr>
      </w:pPr>
      <w:r w:rsidRPr="00DD3D23">
        <w:rPr>
          <w:b/>
        </w:rPr>
        <w:t xml:space="preserve">3. </w:t>
      </w:r>
      <w:r w:rsidR="00193A93" w:rsidRPr="00DD3D23">
        <w:rPr>
          <w:b/>
        </w:rPr>
        <w:t xml:space="preserve"> </w:t>
      </w:r>
      <w:r w:rsidRPr="00DD3D23">
        <w:rPr>
          <w:b/>
        </w:rPr>
        <w:t xml:space="preserve">Predmet </w:t>
      </w:r>
      <w:r w:rsidR="00193A93" w:rsidRPr="00DD3D23">
        <w:rPr>
          <w:b/>
        </w:rPr>
        <w:t xml:space="preserve">OU-156/18 </w:t>
      </w:r>
      <w:r w:rsidRPr="00DD3D23">
        <w:rPr>
          <w:b/>
        </w:rPr>
        <w:t>Javnog bilježnika Vladimira Marčinko</w:t>
      </w:r>
    </w:p>
    <w:p w:rsidRDefault="003D29BA" w:rsidP="003D29BA" w:rsidR="003D29BA" w:rsidRPr="00DD3D23">
      <w:pPr>
        <w:pStyle w:val="Bezproreda"/>
        <w:ind w:left="720"/>
      </w:pPr>
    </w:p>
    <w:p w:rsidRDefault="00193A93" w:rsidP="003D29BA" w:rsidR="005C5B7B">
      <w:pPr>
        <w:pStyle w:val="Bezproreda"/>
      </w:pPr>
      <w:r w:rsidRPr="00DD3D23">
        <w:t>Temeljem Sporazuma o osiguranju novčane tražbine prijenosom vlasništva na  pokretninama br. OV-716/13 od 28.01.2013.g.</w:t>
      </w:r>
      <w:r w:rsidR="006B697A" w:rsidRPr="00DD3D23">
        <w:t xml:space="preserve"> </w:t>
      </w:r>
      <w:r w:rsidRPr="00DD3D23">
        <w:rPr>
          <w:i/>
        </w:rPr>
        <w:t>(osiguranje tražbine od 18.080.274,41 kn i 110.285,52 USD)</w:t>
      </w:r>
      <w:r w:rsidR="003D29BA" w:rsidRPr="00DD3D23">
        <w:t xml:space="preserve"> </w:t>
      </w:r>
      <w:r w:rsidR="005C5B7B">
        <w:t>.</w:t>
      </w:r>
    </w:p>
    <w:p w:rsidRDefault="003D29BA" w:rsidP="003D29BA" w:rsidR="00193A93" w:rsidRPr="00DD3D23">
      <w:pPr>
        <w:pStyle w:val="Bezproreda"/>
        <w:rPr>
          <w:i/>
        </w:rPr>
      </w:pPr>
      <w:r w:rsidRPr="00DD3D23">
        <w:t xml:space="preserve"> </w:t>
      </w:r>
      <w:r w:rsidR="00193A93" w:rsidRPr="00DD3D23">
        <w:t>Na dan 30.04.2018.g.</w:t>
      </w:r>
      <w:r w:rsidR="00035507" w:rsidRPr="00DD3D23">
        <w:t xml:space="preserve"> dospijela </w:t>
      </w:r>
      <w:r w:rsidR="00193A93" w:rsidRPr="00DD3D23">
        <w:t>tražbina Š</w:t>
      </w:r>
      <w:r w:rsidR="006B697A" w:rsidRPr="00DD3D23">
        <w:t>kolske knjige d.d.</w:t>
      </w:r>
      <w:r w:rsidR="00193A93" w:rsidRPr="00DD3D23">
        <w:t xml:space="preserve"> iznosi</w:t>
      </w:r>
      <w:r w:rsidR="00035507" w:rsidRPr="00DD3D23">
        <w:t>la je</w:t>
      </w:r>
      <w:r w:rsidR="00193A93" w:rsidRPr="00DD3D23">
        <w:t xml:space="preserve"> 7.689.698,01 kn.</w:t>
      </w:r>
    </w:p>
    <w:p w:rsidRDefault="00193A93" w:rsidP="00193A93" w:rsidR="00193A93">
      <w:pPr>
        <w:pStyle w:val="Bezproreda"/>
        <w:ind w:left="720"/>
        <w:rPr>
          <w:b/>
        </w:rPr>
      </w:pPr>
    </w:p>
    <w:p w:rsidRDefault="00CE1A94" w:rsidP="006B697A" w:rsidR="00CE1A94">
      <w:pPr>
        <w:pStyle w:val="Bezproreda"/>
        <w:rPr>
          <w:u w:val="single"/>
        </w:rPr>
      </w:pPr>
    </w:p>
    <w:p w:rsidRDefault="00CE1A94" w:rsidP="006B697A" w:rsidR="00CE1A94">
      <w:pPr>
        <w:pStyle w:val="Bezproreda"/>
        <w:rPr>
          <w:u w:val="single"/>
        </w:rPr>
      </w:pPr>
    </w:p>
    <w:p w:rsidRDefault="00CE1A94" w:rsidP="006B697A" w:rsidR="00CE1A94">
      <w:pPr>
        <w:pStyle w:val="Bezproreda"/>
        <w:rPr>
          <w:u w:val="single"/>
        </w:rPr>
      </w:pPr>
    </w:p>
    <w:p w:rsidRDefault="00035507" w:rsidP="006B697A" w:rsidR="00193A93" w:rsidRPr="00DD3D23">
      <w:pPr>
        <w:pStyle w:val="Bezproreda"/>
        <w:rPr>
          <w:u w:val="single"/>
        </w:rPr>
      </w:pPr>
      <w:r w:rsidRPr="00DD3D23">
        <w:rPr>
          <w:u w:val="single"/>
        </w:rPr>
        <w:t xml:space="preserve">Javnobilježnička </w:t>
      </w:r>
      <w:r w:rsidR="00193A93" w:rsidRPr="00DD3D23">
        <w:rPr>
          <w:u w:val="single"/>
        </w:rPr>
        <w:t>javna dražba održana dana 30.04.2018.g. za</w:t>
      </w:r>
      <w:r w:rsidR="000B6CDD" w:rsidRPr="00DD3D23">
        <w:rPr>
          <w:u w:val="single"/>
        </w:rPr>
        <w:t xml:space="preserve"> pokretnine</w:t>
      </w:r>
      <w:r w:rsidR="00193A93" w:rsidRPr="00DD3D23">
        <w:rPr>
          <w:u w:val="single"/>
        </w:rPr>
        <w:t>:</w:t>
      </w:r>
    </w:p>
    <w:p w:rsidRDefault="00E41046" w:rsidP="006B697A" w:rsidR="003D29BA" w:rsidRPr="00DD3D23">
      <w:pPr>
        <w:pStyle w:val="Bezproreda"/>
        <w:rPr>
          <w:i/>
        </w:rPr>
      </w:pP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</w:r>
      <w:r w:rsidRPr="00DD3D23">
        <w:rPr>
          <w:b/>
        </w:rPr>
        <w:tab/>
        <w:t xml:space="preserve">                                 </w:t>
      </w: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09"/>
        <w:gridCol w:w="6237"/>
        <w:gridCol w:w="2522"/>
      </w:tblGrid>
      <w:tr w:rsidTr="00117408" w:rsidR="00193A93" w:rsidRPr="00DD3D23">
        <w:trPr>
          <w:trHeight w:val="387"/>
        </w:trPr>
        <w:tc>
          <w:tcPr>
            <w:tcW w:type="dxa" w:w="709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r.b.</w:t>
            </w:r>
          </w:p>
        </w:tc>
        <w:tc>
          <w:tcPr>
            <w:tcW w:type="dxa" w:w="6237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jc w:val="center"/>
              <w:rPr>
                <w:b/>
              </w:rPr>
            </w:pPr>
            <w:r w:rsidRPr="00DD3D23">
              <w:rPr>
                <w:b/>
              </w:rPr>
              <w:t>IMOVINA</w:t>
            </w:r>
          </w:p>
        </w:tc>
        <w:tc>
          <w:tcPr>
            <w:tcW w:type="dxa" w:w="2522"/>
            <w:shd w:themeFillShade="D9" w:themeFill="background1" w:fill="D9D9D9" w:color="auto" w:val="clear"/>
          </w:tcPr>
          <w:p w:rsidRDefault="00193A93" w:rsidP="003D29BA" w:rsidR="00193A93" w:rsidRPr="00DD3D23">
            <w:pPr>
              <w:pStyle w:val="Bezproreda"/>
            </w:pPr>
            <w:r w:rsidRPr="00DD3D23">
              <w:rPr>
                <w:b/>
              </w:rPr>
              <w:t>PROCJ. VRIJED.</w:t>
            </w:r>
            <w:r w:rsidR="003D29BA" w:rsidRPr="00DD3D23">
              <w:rPr>
                <w:b/>
              </w:rPr>
              <w:t xml:space="preserve"> </w:t>
            </w:r>
            <w:r w:rsidR="00E41046" w:rsidRPr="00DD3D23">
              <w:rPr>
                <w:b/>
              </w:rPr>
              <w:t xml:space="preserve"> </w:t>
            </w:r>
            <w:r w:rsidR="00E41046" w:rsidRPr="00DD3D23">
              <w:rPr>
                <w:b/>
                <w:i/>
              </w:rPr>
              <w:t xml:space="preserve">u </w:t>
            </w:r>
            <w:r w:rsidR="003D29BA" w:rsidRPr="00DD3D23">
              <w:rPr>
                <w:b/>
                <w:i/>
              </w:rPr>
              <w:t>kn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9 oprema za geodeziju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258.630,36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2.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2 računala       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38.951,50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3.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3 ambulantne opreme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0,00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4.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64 vibratorske elektronike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298.811,26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5.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32 kontejnera  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86.632,96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6.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2 bušače garniture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110.789,66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7.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8 alata                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10.495,90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lastRenderedPageBreak/>
              <w:t>8.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2 punjača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817,00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9.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32 mjerna uređaja za vozila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63.189,62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10.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2 radio stanice, repetitori, GSM uređaji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0,00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11.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4 generatora   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68.280,32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12.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1 mjerni uređaj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2.446,98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13.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1 sef                      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3.321,49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14.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11.000 geofona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1.865.077,43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15.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38 seizmičkih kutija i kablova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469.026,91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16.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1 telefonska centrala 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0,00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17.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1 instalacija                  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0,00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18.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1 oprema za ostale geofizičke metode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15.692,43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19.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1 seizmogtaf         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42.327,03</w:t>
            </w:r>
          </w:p>
        </w:tc>
      </w:tr>
      <w:tr w:rsidTr="003D29BA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>20.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jc w:val="both"/>
            </w:pPr>
            <w:r w:rsidRPr="00DD3D23">
              <w:t xml:space="preserve">5 vibratora                                                                                             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jc w:val="right"/>
            </w:pPr>
            <w:r w:rsidRPr="00DD3D23">
              <w:t>330.220,55</w:t>
            </w:r>
          </w:p>
        </w:tc>
      </w:tr>
      <w:tr w:rsidTr="003D29BA" w:rsidR="00193A93" w:rsidRPr="00DD3D23">
        <w:trPr>
          <w:trHeight w:val="407"/>
        </w:trPr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jc w:val="both"/>
            </w:pPr>
          </w:p>
        </w:tc>
        <w:tc>
          <w:tcPr>
            <w:tcW w:type="dxa" w:w="6237"/>
          </w:tcPr>
          <w:p w:rsidRDefault="00BF3DA5" w:rsidP="00117408" w:rsidR="00193A93" w:rsidRPr="00DD3D23">
            <w:pPr>
              <w:pStyle w:val="Bezproreda"/>
              <w:rPr>
                <w:b/>
              </w:rPr>
            </w:pPr>
            <w:r w:rsidRPr="00DD3D23">
              <w:rPr>
                <w:b/>
              </w:rPr>
              <w:t>UKUPNO</w:t>
            </w:r>
          </w:p>
          <w:p w:rsidRDefault="00193A93" w:rsidP="00193A93" w:rsidR="00193A93" w:rsidRPr="00DD3D23">
            <w:pPr>
              <w:pStyle w:val="Bezproreda"/>
              <w:jc w:val="center"/>
              <w:rPr>
                <w:b/>
              </w:rPr>
            </w:pPr>
          </w:p>
        </w:tc>
        <w:tc>
          <w:tcPr>
            <w:tcW w:type="dxa" w:w="2522"/>
          </w:tcPr>
          <w:p w:rsidRDefault="003D29BA" w:rsidP="00193A93" w:rsidR="00193A93" w:rsidRPr="00DD3D23">
            <w:pPr>
              <w:pStyle w:val="Bezproreda"/>
              <w:jc w:val="right"/>
              <w:rPr>
                <w:b/>
              </w:rPr>
            </w:pPr>
            <w:r w:rsidRPr="00DD3D23">
              <w:rPr>
                <w:b/>
              </w:rPr>
              <w:t>3</w:t>
            </w:r>
            <w:r w:rsidR="00BF3DA5" w:rsidRPr="00DD3D23">
              <w:rPr>
                <w:b/>
              </w:rPr>
              <w:t>.664.711,58</w:t>
            </w:r>
          </w:p>
          <w:p w:rsidRDefault="00193A93" w:rsidP="00193A93" w:rsidR="00193A93" w:rsidRPr="00DD3D23">
            <w:pPr>
              <w:pStyle w:val="Bezproreda"/>
              <w:jc w:val="right"/>
            </w:pPr>
          </w:p>
        </w:tc>
      </w:tr>
    </w:tbl>
    <w:p w:rsidRDefault="00193A93" w:rsidP="003D29BA" w:rsidR="00193A93" w:rsidRPr="00DD3D23">
      <w:pPr>
        <w:pStyle w:val="Bezproreda"/>
        <w:ind w:left="1080"/>
        <w:rPr>
          <w:b/>
        </w:rPr>
      </w:pPr>
      <w:r w:rsidRPr="00DD3D23">
        <w:rPr>
          <w:b/>
        </w:rPr>
        <w:tab/>
      </w:r>
      <w:r w:rsidRPr="00DD3D23">
        <w:rPr>
          <w:b/>
        </w:rPr>
        <w:tab/>
        <w:t xml:space="preserve"> </w:t>
      </w:r>
    </w:p>
    <w:p w:rsidRDefault="00193A93" w:rsidP="00272811" w:rsidR="00DC79DB" w:rsidRPr="00DD3D23">
      <w:pPr>
        <w:pStyle w:val="Bezproreda"/>
        <w:tabs>
          <w:tab w:pos="8355" w:val="left"/>
        </w:tabs>
        <w:jc w:val="both"/>
      </w:pPr>
      <w:r w:rsidRPr="00DD3D23">
        <w:t>Š</w:t>
      </w:r>
      <w:r w:rsidR="006B697A" w:rsidRPr="00DD3D23">
        <w:t xml:space="preserve">kolska knjiga d.d. </w:t>
      </w:r>
      <w:r w:rsidRPr="00DD3D23">
        <w:t xml:space="preserve"> kupila navedenu opremu za </w:t>
      </w:r>
      <w:r w:rsidR="006B697A" w:rsidRPr="00DD3D23">
        <w:t xml:space="preserve">iznos od </w:t>
      </w:r>
      <w:r w:rsidRPr="00DD3D23">
        <w:t>3.835.150,15 kn sa uključenim PDV-om i porez</w:t>
      </w:r>
      <w:r w:rsidR="00CE1A94">
        <w:t>i</w:t>
      </w:r>
      <w:r w:rsidRPr="00DD3D23">
        <w:t>ma</w:t>
      </w:r>
      <w:r w:rsidR="006B697A" w:rsidRPr="00DD3D23">
        <w:t>.</w:t>
      </w:r>
    </w:p>
    <w:p w:rsidRDefault="00193A93" w:rsidP="006B697A" w:rsidR="00193A93" w:rsidRPr="00DD3D23">
      <w:pPr>
        <w:pStyle w:val="Bezproreda"/>
        <w:tabs>
          <w:tab w:pos="8355" w:val="left"/>
        </w:tabs>
      </w:pPr>
      <w:r w:rsidRPr="00DD3D23">
        <w:t xml:space="preserve"> </w:t>
      </w:r>
      <w:r w:rsidR="006B697A" w:rsidRPr="00DD3D23">
        <w:t>Kupoprodajna cijena plaćena je prijebojem</w:t>
      </w:r>
      <w:r w:rsidR="00DC79DB" w:rsidRPr="00DD3D23">
        <w:t>.</w:t>
      </w:r>
    </w:p>
    <w:p w:rsidRDefault="00193A93" w:rsidP="00193A93" w:rsidR="00193A93" w:rsidRPr="00DD3D23">
      <w:pPr>
        <w:pStyle w:val="Bezproreda"/>
        <w:tabs>
          <w:tab w:pos="8355" w:val="left"/>
        </w:tabs>
        <w:ind w:left="720"/>
        <w:rPr>
          <w:b/>
        </w:rPr>
      </w:pPr>
    </w:p>
    <w:p w:rsidRDefault="006B697A" w:rsidP="000B6CDD" w:rsidR="000B6CDD" w:rsidRPr="00DD3D23">
      <w:pPr>
        <w:pStyle w:val="Bezproreda"/>
        <w:tabs>
          <w:tab w:pos="8355" w:val="left"/>
        </w:tabs>
        <w:jc w:val="both"/>
        <w:rPr>
          <w:i/>
        </w:rPr>
      </w:pPr>
      <w:r w:rsidRPr="00DD3D23">
        <w:t xml:space="preserve">Dana </w:t>
      </w:r>
      <w:r w:rsidR="00193A93" w:rsidRPr="00DD3D23">
        <w:t>30.05.2018.g.</w:t>
      </w:r>
      <w:r w:rsidR="00A153C5" w:rsidRPr="00DD3D23">
        <w:t xml:space="preserve"> javni bilježnik izdao je  </w:t>
      </w:r>
      <w:r w:rsidR="000B6CDD" w:rsidRPr="00DD3D23">
        <w:t>P</w:t>
      </w:r>
      <w:r w:rsidR="00A153C5" w:rsidRPr="00DD3D23">
        <w:t xml:space="preserve">otvrdu o vlasništvu </w:t>
      </w:r>
      <w:r w:rsidR="000B6CDD" w:rsidRPr="00DD3D23">
        <w:t>pod posl.br. OU-156/18-4.</w:t>
      </w:r>
      <w:r w:rsidR="000B6CDD" w:rsidRPr="00DD3D23">
        <w:rPr>
          <w:i/>
        </w:rPr>
        <w:t xml:space="preserve"> </w:t>
      </w:r>
    </w:p>
    <w:p w:rsidRDefault="00193A93" w:rsidP="00193A93" w:rsidR="00193A93" w:rsidRPr="00DD3D23">
      <w:pPr>
        <w:pStyle w:val="Bezproreda"/>
        <w:ind w:left="1440"/>
        <w:rPr>
          <w:b/>
        </w:rPr>
      </w:pPr>
    </w:p>
    <w:p w:rsidRDefault="00C42781" w:rsidP="00C42781" w:rsidR="00C42781" w:rsidRPr="00DD3D23">
      <w:pPr>
        <w:pStyle w:val="Bezproreda"/>
        <w:ind w:left="720"/>
        <w:rPr>
          <w:b/>
        </w:rPr>
      </w:pPr>
      <w:r w:rsidRPr="00DD3D23">
        <w:rPr>
          <w:b/>
        </w:rPr>
        <w:t xml:space="preserve">4. Predmet  </w:t>
      </w:r>
      <w:r w:rsidR="00193A93" w:rsidRPr="00DD3D23">
        <w:rPr>
          <w:b/>
        </w:rPr>
        <w:t xml:space="preserve">OU-366/17  </w:t>
      </w:r>
      <w:r w:rsidRPr="00DD3D23">
        <w:rPr>
          <w:b/>
        </w:rPr>
        <w:t>Javnog bilježnika Vladimira Marčinko</w:t>
      </w:r>
    </w:p>
    <w:p w:rsidRDefault="00193A93" w:rsidP="00C42781" w:rsidR="00193A93" w:rsidRPr="00DD3D23">
      <w:pPr>
        <w:pStyle w:val="Bezproreda"/>
        <w:ind w:left="720"/>
      </w:pPr>
    </w:p>
    <w:p w:rsidRDefault="00BF7966" w:rsidP="00E41D04" w:rsidR="00193A93" w:rsidRPr="00DD3D23">
      <w:pPr>
        <w:pStyle w:val="Bezproreda"/>
        <w:rPr>
          <w:u w:val="single"/>
        </w:rPr>
      </w:pPr>
      <w:r w:rsidRPr="00DD3D23">
        <w:rPr>
          <w:u w:val="single"/>
        </w:rPr>
        <w:t xml:space="preserve">Javnobilježnička </w:t>
      </w:r>
      <w:r w:rsidR="00193A93" w:rsidRPr="00DD3D23">
        <w:rPr>
          <w:u w:val="single"/>
        </w:rPr>
        <w:t xml:space="preserve"> javna dražba održana dana  25.01.2018.g. za:</w:t>
      </w:r>
    </w:p>
    <w:p w:rsidRDefault="00193A93" w:rsidP="00193A93" w:rsidR="00193A93" w:rsidRPr="00DD3D23">
      <w:pPr>
        <w:pStyle w:val="Bezproreda"/>
        <w:tabs>
          <w:tab w:pos="8355" w:val="left"/>
        </w:tabs>
        <w:ind w:left="720"/>
        <w:rPr>
          <w:b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09"/>
        <w:gridCol w:w="6237"/>
        <w:gridCol w:w="2522"/>
      </w:tblGrid>
      <w:tr w:rsidTr="00117408" w:rsidR="00193A93" w:rsidRPr="00DD3D23">
        <w:trPr>
          <w:trHeight w:val="355"/>
        </w:trPr>
        <w:tc>
          <w:tcPr>
            <w:tcW w:type="dxa" w:w="709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rPr>
                <w:b/>
              </w:rPr>
            </w:pPr>
            <w:r w:rsidRPr="00DD3D23">
              <w:rPr>
                <w:b/>
              </w:rPr>
              <w:t>r.b.</w:t>
            </w:r>
          </w:p>
        </w:tc>
        <w:tc>
          <w:tcPr>
            <w:tcW w:type="dxa" w:w="6237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rPr>
                <w:b/>
              </w:rPr>
            </w:pPr>
            <w:r w:rsidRPr="00DD3D23">
              <w:rPr>
                <w:b/>
              </w:rPr>
              <w:t>IMOVINA</w:t>
            </w:r>
          </w:p>
        </w:tc>
        <w:tc>
          <w:tcPr>
            <w:tcW w:type="dxa" w:w="2522"/>
            <w:shd w:themeFillShade="D9" w:themeFill="background1" w:fill="D9D9D9" w:color="auto" w:val="clear"/>
          </w:tcPr>
          <w:p w:rsidRDefault="00193A93" w:rsidP="00E41046" w:rsidR="00193A93" w:rsidRPr="00DD3D23">
            <w:pPr>
              <w:pStyle w:val="Bezproreda"/>
              <w:tabs>
                <w:tab w:pos="8355" w:val="left"/>
              </w:tabs>
              <w:rPr>
                <w:b/>
              </w:rPr>
            </w:pPr>
            <w:r w:rsidRPr="00DD3D23">
              <w:rPr>
                <w:b/>
              </w:rPr>
              <w:t>PROCJ.VRIJED.</w:t>
            </w:r>
            <w:r w:rsidR="00E41046" w:rsidRPr="00DD3D23">
              <w:rPr>
                <w:b/>
              </w:rPr>
              <w:t xml:space="preserve">  </w:t>
            </w:r>
            <w:r w:rsidR="00E41046" w:rsidRPr="00DD3D23">
              <w:rPr>
                <w:b/>
                <w:i/>
              </w:rPr>
              <w:t xml:space="preserve">u </w:t>
            </w:r>
            <w:r w:rsidRPr="00DD3D23">
              <w:rPr>
                <w:b/>
                <w:i/>
              </w:rPr>
              <w:t>kn</w:t>
            </w:r>
          </w:p>
        </w:tc>
      </w:tr>
      <w:tr w:rsidTr="00E41D04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</w:pPr>
            <w:r w:rsidRPr="00DD3D23">
              <w:t>1.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</w:pPr>
            <w:r w:rsidRPr="00DD3D23">
              <w:t xml:space="preserve">Nekretnina kč.br. 573 k.o. Trnje (Bednjanska) </w:t>
            </w:r>
          </w:p>
        </w:tc>
        <w:tc>
          <w:tcPr>
            <w:tcW w:type="dxa" w:w="2522"/>
          </w:tcPr>
          <w:p w:rsidRDefault="00193A93" w:rsidP="00117408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37.540.000,00</w:t>
            </w:r>
          </w:p>
        </w:tc>
      </w:tr>
      <w:tr w:rsidTr="00E41D04" w:rsidR="00193A93" w:rsidRPr="00DD3D23">
        <w:tc>
          <w:tcPr>
            <w:tcW w:type="dxa" w:w="709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rPr>
                <w:b/>
              </w:rPr>
            </w:pPr>
          </w:p>
        </w:tc>
        <w:tc>
          <w:tcPr>
            <w:tcW w:type="dxa" w:w="6237"/>
          </w:tcPr>
          <w:p w:rsidRDefault="00117408" w:rsidP="00193A93" w:rsidR="00193A93" w:rsidRPr="00DD3D23">
            <w:pPr>
              <w:pStyle w:val="Bezproreda"/>
              <w:tabs>
                <w:tab w:pos="8355" w:val="left"/>
              </w:tabs>
              <w:rPr>
                <w:b/>
              </w:rPr>
            </w:pPr>
            <w:r w:rsidRPr="00DD3D23">
              <w:rPr>
                <w:b/>
              </w:rPr>
              <w:t>UKUPNO</w:t>
            </w:r>
          </w:p>
        </w:tc>
        <w:tc>
          <w:tcPr>
            <w:tcW w:type="dxa" w:w="2522"/>
          </w:tcPr>
          <w:p w:rsidRDefault="00117408" w:rsidP="00117408" w:rsidR="00193A93" w:rsidRPr="00DD3D23">
            <w:pPr>
              <w:pStyle w:val="Bezproreda"/>
              <w:tabs>
                <w:tab w:pos="8355" w:val="left"/>
              </w:tabs>
              <w:jc w:val="right"/>
              <w:rPr>
                <w:b/>
              </w:rPr>
            </w:pPr>
            <w:r w:rsidRPr="00DD3D23">
              <w:rPr>
                <w:b/>
              </w:rPr>
              <w:t>37.540.000,00</w:t>
            </w:r>
          </w:p>
        </w:tc>
      </w:tr>
    </w:tbl>
    <w:p w:rsidRDefault="00193A93" w:rsidP="00193A93" w:rsidR="00193A93" w:rsidRPr="00DD3D23">
      <w:pPr>
        <w:pStyle w:val="Bezproreda"/>
        <w:tabs>
          <w:tab w:pos="8355" w:val="left"/>
        </w:tabs>
        <w:ind w:left="720"/>
        <w:rPr>
          <w:b/>
        </w:rPr>
      </w:pPr>
    </w:p>
    <w:p w:rsidRDefault="00193A93" w:rsidP="00E41D04" w:rsidR="00DC79DB" w:rsidRPr="00DD3D23">
      <w:pPr>
        <w:pStyle w:val="Bezproreda"/>
        <w:tabs>
          <w:tab w:pos="8355" w:val="left"/>
        </w:tabs>
      </w:pPr>
      <w:r w:rsidRPr="00DD3D23">
        <w:t>Š</w:t>
      </w:r>
      <w:r w:rsidR="00E41D04" w:rsidRPr="00DD3D23">
        <w:t xml:space="preserve">kolska knjiga d.d. kupila je </w:t>
      </w:r>
      <w:r w:rsidRPr="00DD3D23">
        <w:t xml:space="preserve"> navedenu nekretninu za iznos od 37.540.000,00 kn</w:t>
      </w:r>
      <w:r w:rsidR="00E41D04" w:rsidRPr="00DD3D23">
        <w:t xml:space="preserve">. </w:t>
      </w:r>
      <w:r w:rsidRPr="00DD3D23">
        <w:t xml:space="preserve"> </w:t>
      </w:r>
    </w:p>
    <w:p w:rsidRDefault="00E41D04" w:rsidP="00E41D04" w:rsidR="00E41D04" w:rsidRPr="00DD3D23">
      <w:pPr>
        <w:pStyle w:val="Bezproreda"/>
        <w:tabs>
          <w:tab w:pos="8355" w:val="left"/>
        </w:tabs>
      </w:pPr>
      <w:r w:rsidRPr="00DD3D23">
        <w:t>Kupoprodajna cijena plaćena je prijebojem</w:t>
      </w:r>
      <w:r w:rsidR="00DC79DB" w:rsidRPr="00DD3D23">
        <w:t>.</w:t>
      </w:r>
    </w:p>
    <w:p w:rsidRDefault="00E41D04" w:rsidP="00E41D04" w:rsidR="00E41D04" w:rsidRPr="00DD3D23">
      <w:pPr>
        <w:pStyle w:val="Bezproreda"/>
        <w:tabs>
          <w:tab w:pos="8355" w:val="left"/>
        </w:tabs>
        <w:ind w:left="720"/>
        <w:rPr>
          <w:b/>
        </w:rPr>
      </w:pPr>
    </w:p>
    <w:p w:rsidRDefault="00E41D04" w:rsidP="00503AD8" w:rsidR="00503AD8" w:rsidRPr="00DD3D23">
      <w:pPr>
        <w:jc w:val="both"/>
        <w:rPr>
          <w:rFonts w:cs="Shruti"/>
        </w:rPr>
      </w:pPr>
      <w:r w:rsidRPr="00DD3D23">
        <w:lastRenderedPageBreak/>
        <w:t xml:space="preserve">Dana </w:t>
      </w:r>
      <w:r w:rsidR="00193A93" w:rsidRPr="00DD3D23">
        <w:t>01.02.2018.g.</w:t>
      </w:r>
      <w:r w:rsidRPr="00DD3D23">
        <w:t xml:space="preserve"> javni bilježnik izdao je potvdu </w:t>
      </w:r>
      <w:r w:rsidR="00193A93" w:rsidRPr="00DD3D23">
        <w:t>br. OU-65/18 o vlasništvu</w:t>
      </w:r>
      <w:r w:rsidR="00272811">
        <w:t xml:space="preserve"> nekretnine </w:t>
      </w:r>
      <w:r w:rsidR="00272811" w:rsidRPr="00DD3D23">
        <w:t>kč.br. 573 k.o. Trnje</w:t>
      </w:r>
      <w:r w:rsidRPr="00DD3D23">
        <w:t xml:space="preserve">, </w:t>
      </w:r>
      <w:r w:rsidR="00503AD8" w:rsidRPr="00DD3D23">
        <w:t xml:space="preserve">a </w:t>
      </w:r>
      <w:r w:rsidR="00503AD8" w:rsidRPr="00DD3D23">
        <w:rPr>
          <w:rFonts w:cs="Shruti"/>
        </w:rPr>
        <w:t>dana 08.03.2018.g</w:t>
      </w:r>
      <w:r w:rsidR="00503AD8" w:rsidRPr="00DD3D23">
        <w:rPr>
          <w:rFonts w:cs="Shruti"/>
          <w:u w:val="single"/>
        </w:rPr>
        <w:t>.</w:t>
      </w:r>
      <w:r w:rsidR="00503AD8" w:rsidRPr="00DD3D23">
        <w:rPr>
          <w:rFonts w:cs="Shruti"/>
        </w:rPr>
        <w:t xml:space="preserve"> pod posl.br. Z-1330/18</w:t>
      </w:r>
      <w:r w:rsidR="00CE1A94">
        <w:rPr>
          <w:rFonts w:cs="Shruti"/>
        </w:rPr>
        <w:t xml:space="preserve"> </w:t>
      </w:r>
      <w:r w:rsidR="00272811">
        <w:rPr>
          <w:rFonts w:cs="Shruti"/>
        </w:rPr>
        <w:t xml:space="preserve">u zemljišnim knjigama </w:t>
      </w:r>
      <w:r w:rsidR="00CE1A94">
        <w:rPr>
          <w:rFonts w:cs="Shruti"/>
        </w:rPr>
        <w:t>i</w:t>
      </w:r>
      <w:r w:rsidR="00503AD8" w:rsidRPr="00DD3D23">
        <w:rPr>
          <w:rFonts w:cs="Shruti"/>
        </w:rPr>
        <w:t xml:space="preserve">zvršena je uknjižba vlasništva na ime  Školske knjige d.d. Zagreb. </w:t>
      </w:r>
    </w:p>
    <w:p w:rsidRDefault="00C42781" w:rsidP="00C42781" w:rsidR="00C42781" w:rsidRPr="00DD3D23">
      <w:pPr>
        <w:pStyle w:val="Bezproreda"/>
        <w:ind w:left="720"/>
        <w:rPr>
          <w:b/>
        </w:rPr>
      </w:pPr>
      <w:r w:rsidRPr="00DD3D23">
        <w:rPr>
          <w:b/>
        </w:rPr>
        <w:t xml:space="preserve">5. Predmet  </w:t>
      </w:r>
      <w:r w:rsidR="00193A93" w:rsidRPr="00DD3D23">
        <w:rPr>
          <w:b/>
        </w:rPr>
        <w:t xml:space="preserve">OV-4787/11 </w:t>
      </w:r>
      <w:r w:rsidRPr="00DD3D23">
        <w:rPr>
          <w:b/>
        </w:rPr>
        <w:t>Javnog bilježnika Vladimira Marčinko</w:t>
      </w:r>
    </w:p>
    <w:p w:rsidRDefault="00193A93" w:rsidP="00193A93" w:rsidR="00193A93" w:rsidRPr="00DD3D23">
      <w:pPr>
        <w:pStyle w:val="Bezproreda"/>
        <w:tabs>
          <w:tab w:pos="8355" w:val="left"/>
        </w:tabs>
        <w:ind w:left="720"/>
        <w:rPr>
          <w:b/>
        </w:rPr>
      </w:pPr>
    </w:p>
    <w:p w:rsidRDefault="00193A93" w:rsidP="00193A93" w:rsidR="00193A93" w:rsidRPr="00DD3D23">
      <w:pPr>
        <w:pStyle w:val="Bezproreda"/>
        <w:tabs>
          <w:tab w:pos="8355" w:val="left"/>
        </w:tabs>
      </w:pPr>
      <w:r w:rsidRPr="00DD3D23">
        <w:rPr>
          <w:b/>
        </w:rPr>
        <w:t xml:space="preserve"> </w:t>
      </w:r>
      <w:r w:rsidRPr="00DD3D23">
        <w:t xml:space="preserve">Sporazum radi osiguranja novčane tražbine zasnivanjem založnog prava na pokretninama </w:t>
      </w:r>
      <w:r w:rsidR="00E41D04" w:rsidRPr="00DD3D23">
        <w:t xml:space="preserve">iskazanim u tabeli od 03.05.2011.g. </w:t>
      </w:r>
      <w:r w:rsidRPr="00DD3D23">
        <w:t>(osigurani iznos potraživanja 116.207.982,00 kn)</w:t>
      </w:r>
      <w:r w:rsidR="00BF7966" w:rsidRPr="00DD3D23">
        <w:t xml:space="preserve"> solemniziran pod posl.br. OV-4787/11 javnog bilježnika Vladimira Marčinko.</w:t>
      </w:r>
      <w:r w:rsidRPr="00DD3D23">
        <w:t xml:space="preserve"> </w:t>
      </w:r>
    </w:p>
    <w:p w:rsidRDefault="00326CAE" w:rsidP="00193A93" w:rsidR="00326CAE" w:rsidRPr="00DD3D23">
      <w:pPr>
        <w:pStyle w:val="Bezproreda"/>
        <w:tabs>
          <w:tab w:pos="8355" w:val="left"/>
        </w:tabs>
      </w:pPr>
    </w:p>
    <w:p w:rsidRDefault="00193A93" w:rsidP="00193A93" w:rsidR="00193A93" w:rsidRPr="00DD3D23">
      <w:pPr>
        <w:pStyle w:val="Bezproreda"/>
        <w:tabs>
          <w:tab w:pos="8355" w:val="left"/>
        </w:tabs>
        <w:ind w:left="720"/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17"/>
        <w:gridCol w:w="6237"/>
        <w:gridCol w:w="2522"/>
      </w:tblGrid>
      <w:tr w:rsidTr="00117408" w:rsidR="00193A93" w:rsidRPr="00DD3D23">
        <w:trPr>
          <w:trHeight w:val="473"/>
        </w:trPr>
        <w:tc>
          <w:tcPr>
            <w:tcW w:type="dxa" w:w="817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  <w:r w:rsidRPr="00DD3D23">
              <w:rPr>
                <w:b/>
              </w:rPr>
              <w:t>r.b.</w:t>
            </w:r>
          </w:p>
        </w:tc>
        <w:tc>
          <w:tcPr>
            <w:tcW w:type="dxa" w:w="6237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  <w:r w:rsidRPr="00DD3D23">
              <w:rPr>
                <w:b/>
              </w:rPr>
              <w:t xml:space="preserve">IMOVINA </w:t>
            </w:r>
          </w:p>
        </w:tc>
        <w:tc>
          <w:tcPr>
            <w:tcW w:type="dxa" w:w="2522"/>
            <w:shd w:themeFillShade="D9" w:themeFill="background1" w:fill="D9D9D9" w:color="auto" w:val="clear"/>
          </w:tcPr>
          <w:p w:rsidRDefault="003D29BA" w:rsidP="003D29BA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  <w:r w:rsidRPr="00DD3D23">
              <w:rPr>
                <w:b/>
              </w:rPr>
              <w:t xml:space="preserve">PROCJ.VRIJED. </w:t>
            </w:r>
            <w:r w:rsidR="000F0E90" w:rsidRPr="00DD3D23">
              <w:rPr>
                <w:b/>
              </w:rPr>
              <w:t xml:space="preserve"> </w:t>
            </w:r>
            <w:r w:rsidR="000F0E90" w:rsidRPr="00DD3D23">
              <w:rPr>
                <w:b/>
                <w:i/>
              </w:rPr>
              <w:t xml:space="preserve">u </w:t>
            </w:r>
            <w:r w:rsidRPr="00DD3D23">
              <w:rPr>
                <w:b/>
                <w:i/>
              </w:rPr>
              <w:t>kn</w:t>
            </w:r>
            <w:r w:rsidRPr="00DD3D23">
              <w:rPr>
                <w:b/>
              </w:rPr>
              <w:t xml:space="preserve"> 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1.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239.940,00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2.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334.950,00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3.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  239.940,00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4.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  266.724,00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5.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  266.724,00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6.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  319.687,50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7.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  153.338,40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8.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  250.387,50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9.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  153.338,40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10.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  153.338,40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11.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Teretno vozilo marke astra, god. proiz.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 xml:space="preserve">     250.387,50</w:t>
            </w:r>
          </w:p>
        </w:tc>
      </w:tr>
      <w:tr w:rsidTr="00BD6D40" w:rsidR="00193A93" w:rsidRPr="00DD3D23">
        <w:trPr>
          <w:trHeight w:val="663"/>
        </w:trPr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</w:p>
        </w:tc>
        <w:tc>
          <w:tcPr>
            <w:tcW w:type="dxa" w:w="6237"/>
          </w:tcPr>
          <w:p w:rsidRDefault="00C61698" w:rsidP="00193A93" w:rsidR="00C61698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</w:p>
          <w:p w:rsidRDefault="00193A93" w:rsidP="00BD6D40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  <w:r w:rsidRPr="00DD3D23">
              <w:rPr>
                <w:b/>
              </w:rPr>
              <w:t>PRIPATCI VOZILA I NADOGRADNJA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1.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Kran Plangifer, god.proz.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217,000,00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2.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Kkontejneri, god.proz. 2010.  2 kom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60,000,00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3.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Bus kontejner, god.proz.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72,000,00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4.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Bus kontejner, god.proz.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72.000,00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5.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Bus kontejner, god.proz.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72.000,00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6.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Bus kontejner, god.proz.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72.000,00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7.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Bus kontejner, god.proz. 2010.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72.000,00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8.</w:t>
            </w: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Fiksna platforma za aparaturu, god.proz. 2013.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60.200,00</w:t>
            </w:r>
          </w:p>
        </w:tc>
      </w:tr>
      <w:tr w:rsidTr="00193A93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</w:p>
        </w:tc>
        <w:tc>
          <w:tcPr>
            <w:tcW w:type="dxa" w:w="623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  <w:r w:rsidRPr="00DD3D23">
              <w:rPr>
                <w:b/>
              </w:rPr>
              <w:t>UKUPNO</w:t>
            </w:r>
          </w:p>
        </w:tc>
        <w:tc>
          <w:tcPr>
            <w:tcW w:type="dxa" w:w="2522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  <w:rPr>
                <w:b/>
              </w:rPr>
            </w:pPr>
            <w:r w:rsidRPr="00DD3D23">
              <w:rPr>
                <w:b/>
              </w:rPr>
              <w:t xml:space="preserve"> 3.325.955,70</w:t>
            </w:r>
          </w:p>
        </w:tc>
      </w:tr>
    </w:tbl>
    <w:p w:rsidRDefault="00193A93" w:rsidP="00193A93" w:rsidR="00193A93" w:rsidRPr="00DD3D23">
      <w:pPr>
        <w:pStyle w:val="Bezproreda"/>
        <w:tabs>
          <w:tab w:pos="8355" w:val="left"/>
        </w:tabs>
        <w:ind w:left="720"/>
        <w:jc w:val="both"/>
        <w:rPr>
          <w:b/>
        </w:rPr>
      </w:pPr>
    </w:p>
    <w:p w:rsidRDefault="00193A93" w:rsidP="00D159B2" w:rsidR="00193A93" w:rsidRPr="00DD3D23">
      <w:pPr>
        <w:pStyle w:val="Bezproreda"/>
        <w:tabs>
          <w:tab w:pos="8355" w:val="left"/>
        </w:tabs>
        <w:jc w:val="both"/>
      </w:pPr>
      <w:r w:rsidRPr="00DD3D23">
        <w:t xml:space="preserve"> </w:t>
      </w:r>
      <w:r w:rsidR="00DF64D7" w:rsidRPr="00DD3D23">
        <w:t xml:space="preserve">Općinski građanski sud donio je dana 26.10.2017.g. </w:t>
      </w:r>
      <w:r w:rsidRPr="00DD3D23">
        <w:t xml:space="preserve">Rješenje o ovrsi  br. Ovr-7533/17 </w:t>
      </w:r>
      <w:r w:rsidR="00DF64D7" w:rsidRPr="00DD3D23">
        <w:t xml:space="preserve">radi naplate potraživanja </w:t>
      </w:r>
      <w:r w:rsidR="00D159B2" w:rsidRPr="00DD3D23">
        <w:t xml:space="preserve">ovrhovoditelja Školske knjige d.d. Zagreb </w:t>
      </w:r>
      <w:r w:rsidR="00CE1A94">
        <w:t xml:space="preserve">u </w:t>
      </w:r>
      <w:r w:rsidR="00D159B2" w:rsidRPr="00DD3D23">
        <w:t>iznos</w:t>
      </w:r>
      <w:r w:rsidR="00CE1A94">
        <w:t>u</w:t>
      </w:r>
      <w:r w:rsidR="00D159B2" w:rsidRPr="00DD3D23">
        <w:t xml:space="preserve"> od 116.207.982,00 kn uvećano za </w:t>
      </w:r>
      <w:r w:rsidR="00CE1A94">
        <w:t>u</w:t>
      </w:r>
      <w:r w:rsidR="00D159B2" w:rsidRPr="00DD3D23">
        <w:t>govorene i zakonske zatezne kamate na navedenim pokretninama ovršenika Geofizike d.d. Zagreb.</w:t>
      </w:r>
    </w:p>
    <w:p w:rsidRDefault="00E257DB" w:rsidP="00CE1A94" w:rsidR="00193A93" w:rsidRPr="00DD3D23">
      <w:pPr>
        <w:pStyle w:val="Bezproreda"/>
        <w:tabs>
          <w:tab w:pos="8355" w:val="left"/>
        </w:tabs>
        <w:jc w:val="both"/>
      </w:pPr>
      <w:r w:rsidRPr="00DD3D23">
        <w:t xml:space="preserve">Po pravomoćnosti rješenja o ovrsi, ovršenik je predmete na kojima se provodila ovrha stavio na raspolaganje ovrhovoditelju, te ga </w:t>
      </w:r>
      <w:r w:rsidR="00F47662" w:rsidRPr="00DD3D23">
        <w:t>izvjestio da se ista nalaze u Slobodnoj zoni Luke Rijeka.</w:t>
      </w:r>
    </w:p>
    <w:p w:rsidRDefault="00F47662" w:rsidP="00193A93" w:rsidR="00F47662" w:rsidRPr="00DD3D23">
      <w:pPr>
        <w:pStyle w:val="Bezproreda"/>
        <w:tabs>
          <w:tab w:pos="8355" w:val="left"/>
        </w:tabs>
        <w:rPr>
          <w:b/>
        </w:rPr>
      </w:pPr>
    </w:p>
    <w:p w:rsidRDefault="00193A93" w:rsidP="00193A93" w:rsidR="00193A93" w:rsidRPr="00DD3D23">
      <w:pPr>
        <w:pStyle w:val="Bezproreda"/>
        <w:tabs>
          <w:tab w:pos="8355" w:val="left"/>
        </w:tabs>
        <w:jc w:val="both"/>
      </w:pPr>
      <w:r w:rsidRPr="00DD3D23">
        <w:t xml:space="preserve">Dana 03.04.2018.g. zaključen je UGOVOR O KUPOPRODAJI POKRETNINA I IZVANSUDSKOM NAMIRIVANJU TRAŽBINE </w:t>
      </w:r>
      <w:r w:rsidR="00E257DB" w:rsidRPr="00DD3D23">
        <w:t xml:space="preserve"> između Geofizike d.d. kao prodavatelja i Školske knjige d.d. kao kupca. </w:t>
      </w:r>
    </w:p>
    <w:p w:rsidRDefault="00193A93" w:rsidP="00193A93" w:rsidR="00193A93" w:rsidRPr="00DD3D23">
      <w:pPr>
        <w:pStyle w:val="Bezproreda"/>
        <w:numPr>
          <w:ilvl w:val="0"/>
          <w:numId w:val="23"/>
        </w:numPr>
        <w:tabs>
          <w:tab w:pos="8355" w:val="left"/>
        </w:tabs>
      </w:pPr>
      <w:r w:rsidRPr="00DD3D23">
        <w:t>Predmet ugovora su vozila iz navedenog sporazuma</w:t>
      </w:r>
    </w:p>
    <w:p w:rsidRDefault="00F47662" w:rsidP="00193A93" w:rsidR="00193A93" w:rsidRPr="00DD3D23">
      <w:pPr>
        <w:pStyle w:val="Bezproreda"/>
        <w:numPr>
          <w:ilvl w:val="0"/>
          <w:numId w:val="23"/>
        </w:numPr>
        <w:tabs>
          <w:tab w:pos="8355" w:val="left"/>
        </w:tabs>
      </w:pPr>
      <w:r w:rsidRPr="00DD3D23">
        <w:t>Dospijela p</w:t>
      </w:r>
      <w:r w:rsidR="00193A93" w:rsidRPr="00DD3D23">
        <w:t>otraživanje Š</w:t>
      </w:r>
      <w:r w:rsidR="00E41D04" w:rsidRPr="00DD3D23">
        <w:t xml:space="preserve">kolske knjige d.d. na dan sklapanja ugovora </w:t>
      </w:r>
      <w:r w:rsidR="00193A93" w:rsidRPr="00DD3D23">
        <w:t>iznosi</w:t>
      </w:r>
      <w:r w:rsidRPr="00DD3D23">
        <w:t xml:space="preserve">la su </w:t>
      </w:r>
      <w:r w:rsidR="00193A93" w:rsidRPr="00DD3D23">
        <w:t xml:space="preserve"> 150.313.116,00 kn</w:t>
      </w:r>
    </w:p>
    <w:p w:rsidRDefault="00193A93" w:rsidP="00193A93" w:rsidR="00193A93" w:rsidRPr="00DD3D23">
      <w:pPr>
        <w:pStyle w:val="Bezproreda"/>
        <w:numPr>
          <w:ilvl w:val="0"/>
          <w:numId w:val="23"/>
        </w:numPr>
        <w:tabs>
          <w:tab w:pos="8355" w:val="left"/>
        </w:tabs>
      </w:pPr>
      <w:r w:rsidRPr="00DD3D23">
        <w:t>Vozila i pripadci vozila su procjenjena po vještaku Mariu Ciraki na iznos od 3.325.955,70 kn i ta vrijednost uzeta je kao kupoprodajna cijena</w:t>
      </w:r>
    </w:p>
    <w:p w:rsidRDefault="00E41D04" w:rsidP="00193A93" w:rsidR="00193A93">
      <w:pPr>
        <w:pStyle w:val="Bezproreda"/>
        <w:numPr>
          <w:ilvl w:val="0"/>
          <w:numId w:val="23"/>
        </w:numPr>
        <w:tabs>
          <w:tab w:pos="8355" w:val="left"/>
        </w:tabs>
      </w:pPr>
      <w:r w:rsidRPr="00DD3D23">
        <w:t xml:space="preserve">Kupoprodajna cijena je </w:t>
      </w:r>
      <w:r w:rsidR="00193A93" w:rsidRPr="00DD3D23">
        <w:t xml:space="preserve"> plać</w:t>
      </w:r>
      <w:r w:rsidRPr="00DD3D23">
        <w:t>ena</w:t>
      </w:r>
      <w:r w:rsidR="00193A93" w:rsidRPr="00DD3D23">
        <w:t xml:space="preserve"> prijebojem</w:t>
      </w:r>
    </w:p>
    <w:p w:rsidRDefault="00BD6D40" w:rsidP="00BD6D40" w:rsidR="00BD6D40" w:rsidRPr="00DD3D23">
      <w:pPr>
        <w:pStyle w:val="Bezproreda"/>
        <w:tabs>
          <w:tab w:pos="8355" w:val="left"/>
        </w:tabs>
        <w:ind w:left="1069"/>
      </w:pPr>
    </w:p>
    <w:p w:rsidRDefault="000507FB" w:rsidP="000507FB" w:rsidR="00193A93" w:rsidRPr="00DD3D23">
      <w:pPr>
        <w:pStyle w:val="Bezproreda"/>
        <w:tabs>
          <w:tab w:pos="8355" w:val="left"/>
        </w:tabs>
        <w:ind w:left="720"/>
        <w:rPr>
          <w:b/>
        </w:rPr>
      </w:pPr>
      <w:r w:rsidRPr="00DD3D23">
        <w:rPr>
          <w:b/>
        </w:rPr>
        <w:t xml:space="preserve">6. Predmet </w:t>
      </w:r>
      <w:r w:rsidR="00193A93" w:rsidRPr="00DD3D23">
        <w:rPr>
          <w:b/>
        </w:rPr>
        <w:t xml:space="preserve">OV-1771/12 JB Vladimir Marčinko </w:t>
      </w:r>
    </w:p>
    <w:p w:rsidRDefault="00E41D04" w:rsidP="000507FB" w:rsidR="00E41D04" w:rsidRPr="00DD3D23">
      <w:pPr>
        <w:pStyle w:val="Bezproreda"/>
        <w:tabs>
          <w:tab w:pos="8355" w:val="left"/>
        </w:tabs>
        <w:ind w:left="720"/>
        <w:rPr>
          <w:b/>
        </w:rPr>
      </w:pPr>
    </w:p>
    <w:p w:rsidRDefault="00193A93" w:rsidP="00193A93" w:rsidR="00193A93" w:rsidRPr="00DD3D23">
      <w:pPr>
        <w:pStyle w:val="Bezproreda"/>
        <w:tabs>
          <w:tab w:pos="8355" w:val="left"/>
        </w:tabs>
        <w:jc w:val="both"/>
      </w:pPr>
      <w:r w:rsidRPr="00DD3D23">
        <w:t xml:space="preserve">Sporazum radi osiguranja novčane tražbine zasnivanjem založnog prava na pokretninama </w:t>
      </w:r>
      <w:r w:rsidR="0079155C" w:rsidRPr="00DD3D23">
        <w:t>solemniziran po javnom bilježniku Vladimiru Marčinko pod posl.br. OV-1771/12</w:t>
      </w:r>
      <w:r w:rsidRPr="00DD3D23">
        <w:t>.</w:t>
      </w:r>
    </w:p>
    <w:p w:rsidRDefault="00326CAE" w:rsidP="00193A93" w:rsidR="00326CAE" w:rsidRPr="00DD3D23">
      <w:pPr>
        <w:pStyle w:val="Bezproreda"/>
        <w:tabs>
          <w:tab w:pos="8355" w:val="left"/>
        </w:tabs>
        <w:jc w:val="both"/>
      </w:pPr>
    </w:p>
    <w:p w:rsidRDefault="00193A93" w:rsidP="00193A93" w:rsidR="00193A93" w:rsidRPr="00DD3D23">
      <w:pPr>
        <w:pStyle w:val="Bezproreda"/>
        <w:tabs>
          <w:tab w:pos="8355" w:val="left"/>
        </w:tabs>
        <w:jc w:val="both"/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17"/>
        <w:gridCol w:w="6521"/>
        <w:gridCol w:w="2238"/>
      </w:tblGrid>
      <w:tr w:rsidTr="00117408" w:rsidR="00193A93" w:rsidRPr="00DD3D23">
        <w:trPr>
          <w:trHeight w:val="453"/>
        </w:trPr>
        <w:tc>
          <w:tcPr>
            <w:tcW w:type="dxa" w:w="817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  <w:r w:rsidRPr="00DD3D23">
              <w:rPr>
                <w:b/>
              </w:rPr>
              <w:t>r.b.</w:t>
            </w:r>
          </w:p>
        </w:tc>
        <w:tc>
          <w:tcPr>
            <w:tcW w:type="dxa" w:w="6521"/>
            <w:shd w:themeFillShade="D9" w:themeFill="background1" w:fill="D9D9D9" w:color="auto" w:val="clear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</w:p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  <w:r w:rsidRPr="00DD3D23">
              <w:rPr>
                <w:b/>
              </w:rPr>
              <w:t xml:space="preserve">IMOVINA </w:t>
            </w:r>
          </w:p>
        </w:tc>
        <w:tc>
          <w:tcPr>
            <w:tcW w:type="dxa" w:w="2238"/>
            <w:shd w:themeFillShade="D9" w:themeFill="background1" w:fill="D9D9D9" w:color="auto" w:val="clear"/>
          </w:tcPr>
          <w:p w:rsidRDefault="00193A93" w:rsidP="003D29BA" w:rsidR="00193A93" w:rsidRPr="00DD3D23">
            <w:pPr>
              <w:pStyle w:val="Bezproreda"/>
              <w:tabs>
                <w:tab w:pos="8355" w:val="left"/>
              </w:tabs>
              <w:jc w:val="both"/>
              <w:rPr>
                <w:b/>
              </w:rPr>
            </w:pPr>
            <w:r w:rsidRPr="00DD3D23">
              <w:rPr>
                <w:b/>
              </w:rPr>
              <w:t>PROCJ. VRIJED</w:t>
            </w:r>
            <w:r w:rsidR="003D29BA" w:rsidRPr="00DD3D23">
              <w:rPr>
                <w:b/>
              </w:rPr>
              <w:t>.</w:t>
            </w:r>
            <w:r w:rsidR="000F0E90" w:rsidRPr="00DD3D23">
              <w:rPr>
                <w:b/>
              </w:rPr>
              <w:t xml:space="preserve"> </w:t>
            </w:r>
            <w:r w:rsidR="000F0E90" w:rsidRPr="00DD3D23">
              <w:rPr>
                <w:b/>
                <w:i/>
              </w:rPr>
              <w:t xml:space="preserve">u </w:t>
            </w:r>
            <w:r w:rsidRPr="00DD3D23">
              <w:rPr>
                <w:b/>
                <w:i/>
              </w:rPr>
              <w:t>kn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1.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NI- teretno vozilo marke MAZDA,  tip B 2500 god.proizv. 2002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60.000,00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2.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NI- teretno vozilo marke MAZDA,  tip B 2500 god.proizv. 2002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60.000,00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3.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NI- teretno vozilo marke MAZDA,  tip B 2500 god.proizv. 2002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70.000,00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4.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Osobno vozilo marke MAZDA, tip 6, god. proizv. 2004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50.000,00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5.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MI- osobno vozilo marke PUCH, tip G 300, god.proizv. 1999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180.000,00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6.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 xml:space="preserve">MI- osobno vozilo marke Volskwagen tip Passat, god.proiz. 2007 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90.000,00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7.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MI- osobno vozilo marke Volskwagen tip Passat, god.proiz. 2007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90.000,00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8.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MI- osobno vozilo marke Volskwagen tip Passat, god.proiz. 2007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120.000,00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9.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MI- osobno vozilo marke FORD tip Expedition, god.proiz. 1997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10.000,00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10.</w:t>
            </w:r>
          </w:p>
        </w:tc>
        <w:tc>
          <w:tcPr>
            <w:tcW w:type="dxa" w:w="6521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  <w:r w:rsidRPr="00DD3D23">
              <w:t>MI- osobno vozilo marke Volskwagen tip Polo, god.proiz. 2008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</w:pPr>
            <w:r w:rsidRPr="00DD3D23">
              <w:t>60.000,00</w:t>
            </w:r>
          </w:p>
        </w:tc>
      </w:tr>
      <w:tr w:rsidTr="003D29BA" w:rsidR="00193A93" w:rsidRPr="00DD3D23">
        <w:tc>
          <w:tcPr>
            <w:tcW w:type="dxa" w:w="817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both"/>
            </w:pPr>
          </w:p>
        </w:tc>
        <w:tc>
          <w:tcPr>
            <w:tcW w:type="dxa" w:w="6521"/>
          </w:tcPr>
          <w:p w:rsidRDefault="00193A93" w:rsidP="00117408" w:rsidR="00193A93" w:rsidRPr="00DD3D23">
            <w:pPr>
              <w:pStyle w:val="Bezproreda"/>
              <w:tabs>
                <w:tab w:pos="8355" w:val="left"/>
              </w:tabs>
              <w:rPr>
                <w:b/>
              </w:rPr>
            </w:pPr>
            <w:r w:rsidRPr="00DD3D23">
              <w:rPr>
                <w:b/>
              </w:rPr>
              <w:t>UKUPNO</w:t>
            </w:r>
          </w:p>
        </w:tc>
        <w:tc>
          <w:tcPr>
            <w:tcW w:type="dxa" w:w="2238"/>
          </w:tcPr>
          <w:p w:rsidRDefault="00193A93" w:rsidP="00193A93" w:rsidR="00193A93" w:rsidRPr="00DD3D23">
            <w:pPr>
              <w:pStyle w:val="Bezproreda"/>
              <w:tabs>
                <w:tab w:pos="8355" w:val="left"/>
              </w:tabs>
              <w:jc w:val="right"/>
              <w:rPr>
                <w:b/>
              </w:rPr>
            </w:pPr>
            <w:r w:rsidRPr="00DD3D23">
              <w:rPr>
                <w:b/>
              </w:rPr>
              <w:t>790.000,00</w:t>
            </w:r>
          </w:p>
        </w:tc>
      </w:tr>
    </w:tbl>
    <w:p w:rsidRDefault="00193A93" w:rsidP="00193A93" w:rsidR="00193A93" w:rsidRPr="00DD3D23">
      <w:pPr>
        <w:pStyle w:val="Bezproreda"/>
        <w:tabs>
          <w:tab w:pos="8355" w:val="left"/>
        </w:tabs>
        <w:jc w:val="both"/>
        <w:rPr>
          <w:b/>
        </w:rPr>
      </w:pPr>
    </w:p>
    <w:p w:rsidRDefault="0079155C" w:rsidP="0079155C" w:rsidR="00193A93" w:rsidRPr="00DD3D23">
      <w:pPr>
        <w:pStyle w:val="Bezproreda"/>
        <w:tabs>
          <w:tab w:pos="8355" w:val="left"/>
        </w:tabs>
        <w:jc w:val="both"/>
        <w:rPr>
          <w:b/>
        </w:rPr>
      </w:pPr>
      <w:r w:rsidRPr="00DD3D23">
        <w:t xml:space="preserve">Općinski građanski sud donio je dana 22.11.2016.g. Rješenje o ovrsi  br. Ovr-10735/16 radi naplate potraživanja ovrhovoditelja Školske knjige d.d. Zagreb </w:t>
      </w:r>
      <w:r w:rsidR="003D4D6B">
        <w:t xml:space="preserve">u </w:t>
      </w:r>
      <w:r w:rsidRPr="00DD3D23">
        <w:t>iznos</w:t>
      </w:r>
      <w:r w:rsidR="003D4D6B">
        <w:t>u</w:t>
      </w:r>
      <w:r w:rsidRPr="00DD3D23">
        <w:t xml:space="preserve"> od 3.136.891,32 kn uvećano za ugovorene i zakonske zatezne kamate na navedenim pokretninama ovršenika Geofizike d.d. Zagreb</w:t>
      </w:r>
      <w:r w:rsidRPr="00DD3D23">
        <w:rPr>
          <w:b/>
        </w:rPr>
        <w:t>.</w:t>
      </w:r>
    </w:p>
    <w:p w:rsidRDefault="00193A93" w:rsidP="00193A93" w:rsidR="00193A93" w:rsidRPr="00DD3D23">
      <w:pPr>
        <w:pStyle w:val="Bezproreda"/>
        <w:tabs>
          <w:tab w:pos="8355" w:val="left"/>
        </w:tabs>
        <w:rPr>
          <w:b/>
        </w:rPr>
      </w:pPr>
    </w:p>
    <w:p w:rsidRDefault="00193A93" w:rsidP="0079155C" w:rsidR="00193A93" w:rsidRPr="00DD3D23">
      <w:pPr>
        <w:pStyle w:val="Bezproreda"/>
        <w:tabs>
          <w:tab w:pos="8355" w:val="left"/>
        </w:tabs>
        <w:jc w:val="both"/>
      </w:pPr>
      <w:r w:rsidRPr="00DD3D23">
        <w:t xml:space="preserve">U </w:t>
      </w:r>
      <w:r w:rsidR="0079155C" w:rsidRPr="00DD3D23">
        <w:t xml:space="preserve">navedenom </w:t>
      </w:r>
      <w:r w:rsidRPr="00DD3D23">
        <w:t xml:space="preserve">ovršnom postupku </w:t>
      </w:r>
      <w:r w:rsidR="0079155C" w:rsidRPr="00DD3D23">
        <w:t xml:space="preserve">na provedenoj javnoj dražbi </w:t>
      </w:r>
      <w:r w:rsidRPr="00DD3D23">
        <w:t>Š</w:t>
      </w:r>
      <w:r w:rsidR="00E41D04" w:rsidRPr="00DD3D23">
        <w:t xml:space="preserve">kolska knjiga d.d. </w:t>
      </w:r>
      <w:r w:rsidR="0079155C" w:rsidRPr="00DD3D23">
        <w:t xml:space="preserve">kao ovrhovoditelj </w:t>
      </w:r>
      <w:r w:rsidRPr="00DD3D23">
        <w:t xml:space="preserve"> kupila </w:t>
      </w:r>
      <w:r w:rsidR="0079155C" w:rsidRPr="00DD3D23">
        <w:t xml:space="preserve">je pokretnine koje su bile predmet prodaje </w:t>
      </w:r>
      <w:r w:rsidRPr="00DD3D23">
        <w:t xml:space="preserve">za iznos od 395.000,00 kn (1/2 procj. </w:t>
      </w:r>
      <w:r w:rsidR="00E41D04" w:rsidRPr="00DD3D23">
        <w:t>v</w:t>
      </w:r>
      <w:r w:rsidRPr="00DD3D23">
        <w:t>rijednosti)</w:t>
      </w:r>
      <w:r w:rsidR="00FF7148" w:rsidRPr="00DD3D23">
        <w:t>. Navedene pokretnine predane su kupcu u posjed.</w:t>
      </w:r>
    </w:p>
    <w:p w:rsidRDefault="00193A93" w:rsidP="00193A93" w:rsidR="00193A93" w:rsidRPr="00DD3D23">
      <w:pPr>
        <w:pStyle w:val="Bezproreda"/>
        <w:tabs>
          <w:tab w:pos="8355" w:val="left"/>
        </w:tabs>
        <w:rPr>
          <w:b/>
        </w:rPr>
      </w:pPr>
    </w:p>
    <w:p w:rsidRDefault="00FF7148" w:rsidP="00914ABC" w:rsidR="00914ABC" w:rsidRPr="00DD3D23">
      <w:pPr>
        <w:jc w:val="both"/>
        <w:rPr>
          <w:rFonts w:cs="Shruti"/>
        </w:rPr>
      </w:pPr>
      <w:r w:rsidRPr="00DD3D23">
        <w:rPr>
          <w:rFonts w:cs="Shruti"/>
        </w:rPr>
        <w:t>Shodno naveden</w:t>
      </w:r>
      <w:r w:rsidR="004D5E63" w:rsidRPr="00DD3D23">
        <w:rPr>
          <w:rFonts w:cs="Shruti"/>
        </w:rPr>
        <w:t xml:space="preserve">om, </w:t>
      </w:r>
      <w:r w:rsidR="00AC6F16" w:rsidRPr="00DD3D23">
        <w:rPr>
          <w:rFonts w:cs="Shruti"/>
        </w:rPr>
        <w:t>kupoprodaja</w:t>
      </w:r>
      <w:r w:rsidR="000F0E90" w:rsidRPr="00DD3D23">
        <w:rPr>
          <w:rFonts w:cs="Shruti"/>
        </w:rPr>
        <w:t xml:space="preserve"> imovine putem javnobilježničkih I sudskih ovršnih postupka</w:t>
      </w:r>
      <w:r w:rsidR="00C85E0B" w:rsidRPr="00DD3D23">
        <w:rPr>
          <w:rFonts w:cs="Shruti"/>
        </w:rPr>
        <w:t xml:space="preserve">, odnosno </w:t>
      </w:r>
      <w:r w:rsidR="006735CA" w:rsidRPr="00DD3D23">
        <w:rPr>
          <w:rFonts w:cs="Shruti"/>
        </w:rPr>
        <w:t xml:space="preserve">plaćanje kupoprodajne cijene prijebojem, </w:t>
      </w:r>
      <w:r w:rsidR="00AC6F16" w:rsidRPr="00DD3D23">
        <w:rPr>
          <w:rFonts w:cs="Shruti"/>
        </w:rPr>
        <w:t>odrazil</w:t>
      </w:r>
      <w:r w:rsidR="00952221" w:rsidRPr="00DD3D23">
        <w:rPr>
          <w:rFonts w:cs="Shruti"/>
        </w:rPr>
        <w:t>a</w:t>
      </w:r>
      <w:r w:rsidR="00AC6F16" w:rsidRPr="00DD3D23">
        <w:rPr>
          <w:rFonts w:cs="Shruti"/>
        </w:rPr>
        <w:t xml:space="preserve"> se </w:t>
      </w:r>
      <w:r w:rsidR="0093384C" w:rsidRPr="00DD3D23">
        <w:rPr>
          <w:rFonts w:cs="Shruti"/>
        </w:rPr>
        <w:t>i</w:t>
      </w:r>
      <w:r w:rsidR="00AC6F16" w:rsidRPr="00DD3D23">
        <w:rPr>
          <w:rFonts w:cs="Shruti"/>
        </w:rPr>
        <w:t xml:space="preserve"> na strukturu dugoročnih obveza te su iste u odnosu na prethodnu godinu smanjene na iznos od 43.420.442,00 kuna, dok su kratkoročne obveze uglavnom ostale iste</w:t>
      </w:r>
      <w:r w:rsidR="00267CE8" w:rsidRPr="00DD3D23">
        <w:rPr>
          <w:rFonts w:cs="Shruti"/>
        </w:rPr>
        <w:t>, budući da je dužnik prestao obavljati djelatnost</w:t>
      </w:r>
      <w:r w:rsidR="00914ABC" w:rsidRPr="00DD3D23">
        <w:rPr>
          <w:rFonts w:cs="Shruti"/>
        </w:rPr>
        <w:t>.</w:t>
      </w:r>
    </w:p>
    <w:p w:rsidRDefault="00267CE8" w:rsidP="00914ABC" w:rsidR="00267CE8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Prema bilanci za razdoblje od 01.01.2018.g. do otvaranja stečajnog postupka, iskazan je gubitak od 75.292.797,00 kn.</w:t>
      </w:r>
    </w:p>
    <w:p w:rsidRDefault="007C04CF" w:rsidP="007C04CF" w:rsidR="007C04CF" w:rsidRPr="00DD3D23">
      <w:pPr>
        <w:jc w:val="both"/>
        <w:rPr>
          <w:rFonts w:cs="Shruti"/>
          <w:b/>
          <w:i/>
        </w:rPr>
      </w:pPr>
      <w:r w:rsidRPr="00DD3D23">
        <w:rPr>
          <w:rFonts w:cs="Shruti"/>
          <w:b/>
          <w:i/>
        </w:rPr>
        <w:t>Prilog: Bilanca do 11.06. 2018.g.</w:t>
      </w:r>
    </w:p>
    <w:p w:rsidRDefault="00F31D0D" w:rsidP="00F31D0D" w:rsidR="00F31D0D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PROVEDENE RADNJE STEČAJNOG UPRAVITELJA</w:t>
      </w:r>
    </w:p>
    <w:p w:rsidRDefault="00F31D0D" w:rsidP="00F31D0D" w:rsidR="00F31D0D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Nakon otvaranja stečajnog postupka preuzeo sam ovlasti stečajnog upravitelja dužnika </w:t>
      </w:r>
      <w:r w:rsidR="00272811">
        <w:rPr>
          <w:rFonts w:cs="Shruti"/>
        </w:rPr>
        <w:t>i</w:t>
      </w:r>
      <w:r w:rsidRPr="00DD3D23">
        <w:rPr>
          <w:rFonts w:cs="Shruti"/>
        </w:rPr>
        <w:t xml:space="preserve"> poduzeo slijedeće radnje:</w:t>
      </w:r>
    </w:p>
    <w:p w:rsidRDefault="00F31D0D" w:rsidP="00F31D0D" w:rsidR="00F31D0D" w:rsidRPr="00DD3D23">
      <w:pPr>
        <w:pStyle w:val="Odlomakpopisa"/>
        <w:numPr>
          <w:ilvl w:val="0"/>
          <w:numId w:val="20"/>
        </w:numPr>
        <w:jc w:val="both"/>
        <w:rPr>
          <w:rFonts w:cs="Shruti"/>
        </w:rPr>
      </w:pPr>
      <w:r w:rsidRPr="00DD3D23">
        <w:rPr>
          <w:rFonts w:cs="Shruti"/>
        </w:rPr>
        <w:t>izradio novi pečat sa oznakom “u stečaju”</w:t>
      </w:r>
    </w:p>
    <w:p w:rsidRDefault="00F31D0D" w:rsidP="00F31D0D" w:rsidR="00F31D0D" w:rsidRPr="00DD3D23">
      <w:pPr>
        <w:pStyle w:val="Odlomakpopisa"/>
        <w:numPr>
          <w:ilvl w:val="0"/>
          <w:numId w:val="20"/>
        </w:numPr>
        <w:jc w:val="both"/>
        <w:rPr>
          <w:rFonts w:cs="Shruti"/>
        </w:rPr>
      </w:pPr>
      <w:r w:rsidRPr="00DD3D23">
        <w:rPr>
          <w:rFonts w:cs="Shruti"/>
        </w:rPr>
        <w:t>zatvorio sve račune dužnika i otvorio novi račun kod Karlovačke banke d.d.</w:t>
      </w:r>
    </w:p>
    <w:p w:rsidRDefault="00F31D0D" w:rsidP="00F31D0D" w:rsidR="00F31D0D" w:rsidRPr="00DD3D23">
      <w:pPr>
        <w:pStyle w:val="Odlomakpopisa"/>
        <w:numPr>
          <w:ilvl w:val="0"/>
          <w:numId w:val="20"/>
        </w:numPr>
        <w:jc w:val="both"/>
      </w:pPr>
      <w:r w:rsidRPr="00DD3D23">
        <w:t xml:space="preserve">stupio sam u kontakt i održao sastanak sa ranijim zakonskim zastupnikom dužnika </w:t>
      </w:r>
    </w:p>
    <w:p w:rsidRDefault="00F31D0D" w:rsidP="00F31D0D" w:rsidR="00F31D0D" w:rsidRPr="00DD3D23">
      <w:pPr>
        <w:pStyle w:val="Odlomakpopisa"/>
        <w:numPr>
          <w:ilvl w:val="0"/>
          <w:numId w:val="20"/>
        </w:numPr>
        <w:jc w:val="both"/>
      </w:pPr>
      <w:r w:rsidRPr="00DD3D23">
        <w:t>preuzeo poslovnu dokumentaciju dužnika</w:t>
      </w:r>
    </w:p>
    <w:p w:rsidRDefault="00F31D0D" w:rsidP="00F31D0D" w:rsidR="00F31D0D" w:rsidRPr="00DD3D23">
      <w:pPr>
        <w:pStyle w:val="Odlomakpopisa"/>
        <w:numPr>
          <w:ilvl w:val="0"/>
          <w:numId w:val="20"/>
        </w:numPr>
        <w:jc w:val="both"/>
        <w:rPr>
          <w:rFonts w:cs="Shruti"/>
        </w:rPr>
      </w:pPr>
      <w:r w:rsidRPr="00DD3D23">
        <w:rPr>
          <w:rFonts w:cs="Shruti"/>
        </w:rPr>
        <w:t>od DZS pribavio sam novu obavijest o razvrstavanju prema NKD-u</w:t>
      </w:r>
    </w:p>
    <w:p w:rsidRDefault="00F31D0D" w:rsidP="00F31D0D" w:rsidR="00F31D0D" w:rsidRPr="00DD3D23">
      <w:pPr>
        <w:pStyle w:val="Odlomakpopisa"/>
        <w:numPr>
          <w:ilvl w:val="0"/>
          <w:numId w:val="20"/>
        </w:numPr>
        <w:jc w:val="both"/>
        <w:rPr>
          <w:rFonts w:cs="Shruti"/>
        </w:rPr>
      </w:pPr>
      <w:r w:rsidRPr="00DD3D23">
        <w:rPr>
          <w:rFonts w:cs="Shruti"/>
        </w:rPr>
        <w:t>angažirao knjigovodstveni servis Grubić d.o.o.  za knjigovodstvene usluge od kojeg sam  zatražio da provede sva potrebna knjiženja kako bi uredno otpočelo novo obračunsko razdoblje od otvaranja stečajnog postupka</w:t>
      </w:r>
    </w:p>
    <w:p w:rsidRDefault="00D8728D" w:rsidP="00F31D0D" w:rsidR="00D8728D" w:rsidRPr="00DD3D23">
      <w:pPr>
        <w:pStyle w:val="Odlomakpopisa"/>
        <w:numPr>
          <w:ilvl w:val="0"/>
          <w:numId w:val="20"/>
        </w:numPr>
        <w:jc w:val="both"/>
        <w:rPr>
          <w:rFonts w:cs="Shruti"/>
        </w:rPr>
      </w:pPr>
      <w:r w:rsidRPr="00DD3D23">
        <w:rPr>
          <w:rFonts w:cs="Shruti"/>
        </w:rPr>
        <w:t>angažirao ovlašteno društvo radi pohrane arhivske građe</w:t>
      </w:r>
    </w:p>
    <w:p w:rsidRDefault="00AD17FB" w:rsidP="00F31D0D" w:rsidR="00AD17FB" w:rsidRPr="00DD3D23">
      <w:pPr>
        <w:pStyle w:val="Odlomakpopisa"/>
        <w:numPr>
          <w:ilvl w:val="0"/>
          <w:numId w:val="20"/>
        </w:numPr>
        <w:jc w:val="both"/>
        <w:rPr>
          <w:rFonts w:cs="Shruti"/>
        </w:rPr>
      </w:pPr>
      <w:r w:rsidRPr="00DD3D23">
        <w:rPr>
          <w:rFonts w:cs="Shruti"/>
        </w:rPr>
        <w:t>sastavio obračun potraživanja svih radnika i pozvao ih na potpis prijave u skladu sa 257 st.3 SZ-a</w:t>
      </w:r>
    </w:p>
    <w:p w:rsidRDefault="00F31D0D" w:rsidP="00F31D0D" w:rsidR="00F31D0D" w:rsidRPr="00DD3D23">
      <w:pPr>
        <w:pStyle w:val="Odlomakpopisa"/>
        <w:numPr>
          <w:ilvl w:val="0"/>
          <w:numId w:val="20"/>
        </w:numPr>
        <w:jc w:val="both"/>
        <w:rPr>
          <w:rFonts w:cs="Shruti"/>
        </w:rPr>
      </w:pPr>
      <w:r w:rsidRPr="00DD3D23">
        <w:rPr>
          <w:rFonts w:cs="Shruti"/>
        </w:rPr>
        <w:t>ispitao sam prijavljene tražbine vjerovnika i izradio tablice –obrazac 19</w:t>
      </w:r>
    </w:p>
    <w:p w:rsidRDefault="00F31D0D" w:rsidP="00F31D0D" w:rsidR="00F31D0D" w:rsidRPr="00DD3D23">
      <w:pPr>
        <w:pStyle w:val="Odlomakpopisa"/>
        <w:numPr>
          <w:ilvl w:val="0"/>
          <w:numId w:val="20"/>
        </w:numPr>
        <w:jc w:val="both"/>
        <w:rPr>
          <w:rFonts w:cs="Shruti"/>
        </w:rPr>
      </w:pPr>
      <w:r w:rsidRPr="00DD3D23">
        <w:rPr>
          <w:rFonts w:cs="Shruti"/>
        </w:rPr>
        <w:t xml:space="preserve"> napravio popis svih vjerovnika u skladu sa čl. 222 SZ-a</w:t>
      </w:r>
    </w:p>
    <w:p w:rsidRDefault="00F31D0D" w:rsidP="00F31D0D" w:rsidR="00F31D0D" w:rsidRPr="00DD3D23">
      <w:pPr>
        <w:pStyle w:val="Odlomakpopisa"/>
        <w:numPr>
          <w:ilvl w:val="0"/>
          <w:numId w:val="20"/>
        </w:numPr>
        <w:jc w:val="both"/>
        <w:rPr>
          <w:rFonts w:cs="Shruti"/>
        </w:rPr>
      </w:pPr>
      <w:r w:rsidRPr="00DD3D23">
        <w:rPr>
          <w:rFonts w:cs="Shruti"/>
        </w:rPr>
        <w:t xml:space="preserve"> napravio pregled imovine i obveza prema čl. 223 SZ-a</w:t>
      </w:r>
    </w:p>
    <w:p w:rsidRDefault="00BD1B7E" w:rsidP="0086121A" w:rsidR="00A55CE8" w:rsidRPr="00DD3D23">
      <w:pPr>
        <w:jc w:val="both"/>
        <w:rPr>
          <w:rFonts w:cs="Shruti"/>
        </w:rPr>
      </w:pPr>
      <w:r w:rsidRPr="00DD3D23">
        <w:rPr>
          <w:rFonts w:cs="Shruti"/>
        </w:rPr>
        <w:lastRenderedPageBreak/>
        <w:t>U vrijeme otvaranja stečajnog postupka kod dužnika je bilo zaposleno 9 zaposlenika, kojima su otkazani ugovori o radu</w:t>
      </w:r>
      <w:r w:rsidR="00A55CE8" w:rsidRPr="00DD3D23">
        <w:rPr>
          <w:rFonts w:cs="Shruti"/>
        </w:rPr>
        <w:t xml:space="preserve"> s otkaznim rokom od 30 dana.</w:t>
      </w:r>
    </w:p>
    <w:p w:rsidRDefault="00A55CE8" w:rsidP="0086121A" w:rsidR="00A55CE8" w:rsidRPr="00DD3D23">
      <w:pPr>
        <w:jc w:val="both"/>
        <w:rPr>
          <w:rFonts w:cs="Shruti"/>
        </w:rPr>
      </w:pPr>
      <w:r w:rsidRPr="00DD3D23">
        <w:rPr>
          <w:rFonts w:cs="Shruti"/>
        </w:rPr>
        <w:t>Za sve radnike dostavljene su HZMIO isprave koje su nužne za reguliranje njihovog radnopravnog statusa osiguranika.</w:t>
      </w:r>
    </w:p>
    <w:p w:rsidRDefault="00A55CE8" w:rsidP="0086121A" w:rsidR="00A55CE8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Pravovremeno su svim radnicima isplaćene bruto plaće za vrijeme otkaznog roka, što je po odredbama Stečajnog zakona obveza stečajne mase. Ukupno je isplaćeno </w:t>
      </w:r>
      <w:r w:rsidR="00976916" w:rsidRPr="00DD3D23">
        <w:rPr>
          <w:rFonts w:cs="Shruti"/>
        </w:rPr>
        <w:t xml:space="preserve">88.004,70 </w:t>
      </w:r>
      <w:r w:rsidRPr="00DD3D23">
        <w:rPr>
          <w:rFonts w:cs="Shruti"/>
        </w:rPr>
        <w:t xml:space="preserve">kuna.  </w:t>
      </w:r>
    </w:p>
    <w:p w:rsidRDefault="00457209" w:rsidP="0086121A" w:rsidR="00457209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Nakon isteka otkaznog roka, </w:t>
      </w:r>
      <w:r w:rsidR="00272811">
        <w:rPr>
          <w:rFonts w:cs="Shruti"/>
        </w:rPr>
        <w:t xml:space="preserve">zatražio sam od suda odobrenje za zaključenje dva </w:t>
      </w:r>
      <w:r w:rsidRPr="00DD3D23">
        <w:rPr>
          <w:rFonts w:cs="Shruti"/>
        </w:rPr>
        <w:t>Ugovor</w:t>
      </w:r>
      <w:r w:rsidR="00F15732" w:rsidRPr="00DD3D23">
        <w:rPr>
          <w:rFonts w:cs="Shruti"/>
        </w:rPr>
        <w:t>a</w:t>
      </w:r>
      <w:r w:rsidRPr="00DD3D23">
        <w:rPr>
          <w:rFonts w:cs="Shruti"/>
        </w:rPr>
        <w:t xml:space="preserve"> o radu na određeno vrijeme</w:t>
      </w:r>
      <w:r w:rsidR="00582BB5" w:rsidRPr="00DD3D23">
        <w:rPr>
          <w:rFonts w:cs="Shruti"/>
        </w:rPr>
        <w:t xml:space="preserve"> </w:t>
      </w:r>
      <w:r w:rsidR="00A55CE8" w:rsidRPr="00DD3D23">
        <w:rPr>
          <w:rFonts w:cs="Shruti"/>
        </w:rPr>
        <w:t>sukladno čl. 191 st.</w:t>
      </w:r>
      <w:r w:rsidR="00DC79DB" w:rsidRPr="00DD3D23">
        <w:rPr>
          <w:rFonts w:cs="Shruti"/>
        </w:rPr>
        <w:t xml:space="preserve">5 </w:t>
      </w:r>
      <w:r w:rsidR="00A55CE8" w:rsidRPr="00DD3D23">
        <w:rPr>
          <w:rFonts w:cs="Shruti"/>
        </w:rPr>
        <w:t xml:space="preserve"> SZ-a</w:t>
      </w:r>
      <w:r w:rsidR="00272811">
        <w:rPr>
          <w:rFonts w:cs="Shruti"/>
        </w:rPr>
        <w:t>, a koje je sud Zaključkom od 18.09.2018.g. odobrio.</w:t>
      </w:r>
    </w:p>
    <w:p w:rsidRDefault="00D663E7" w:rsidP="0086121A" w:rsidR="00D663E7" w:rsidRPr="00DD3D23">
      <w:pPr>
        <w:jc w:val="both"/>
        <w:rPr>
          <w:rFonts w:cs="Shruti"/>
        </w:rPr>
      </w:pPr>
      <w:r w:rsidRPr="00DD3D23">
        <w:rPr>
          <w:rFonts w:cs="Shruti"/>
        </w:rPr>
        <w:t>Nakon preuzimanja dužnosti stečajnog upravitelja</w:t>
      </w:r>
      <w:r w:rsidR="008E0DB7" w:rsidRPr="00DD3D23">
        <w:rPr>
          <w:rFonts w:cs="Shruti"/>
        </w:rPr>
        <w:t xml:space="preserve">, dana 18.06.2018.g. </w:t>
      </w:r>
      <w:r w:rsidRPr="00DD3D23">
        <w:rPr>
          <w:rFonts w:cs="Shruti"/>
        </w:rPr>
        <w:t>odredio sam povjerenstvo za popis imovine.</w:t>
      </w:r>
    </w:p>
    <w:p w:rsidRDefault="008E0DB7" w:rsidP="0086121A" w:rsidR="008E0DB7" w:rsidRPr="00DD3D23">
      <w:pPr>
        <w:jc w:val="both"/>
        <w:rPr>
          <w:rFonts w:cs="Shruti"/>
        </w:rPr>
      </w:pPr>
      <w:r w:rsidRPr="00DD3D23">
        <w:rPr>
          <w:rFonts w:cs="Shruti"/>
        </w:rPr>
        <w:t>Članovi povjerenstva popisali su imovinu stečajnog dužnika sa iskazanim knjigovodstvenim vrijednostima.</w:t>
      </w:r>
    </w:p>
    <w:p w:rsidRDefault="00D663E7" w:rsidP="0086121A" w:rsidR="000347EE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Za obavljanje knjigovodstvenih usluga angažiran je knjigovodstveni servis </w:t>
      </w:r>
      <w:r w:rsidR="00272811">
        <w:rPr>
          <w:rFonts w:cs="Shruti"/>
        </w:rPr>
        <w:t xml:space="preserve"> </w:t>
      </w:r>
      <w:r w:rsidRPr="00DD3D23">
        <w:rPr>
          <w:rFonts w:cs="Shruti"/>
        </w:rPr>
        <w:t>GRUBIĆ d.o.o. Zagreb</w:t>
      </w:r>
      <w:r w:rsidR="000347EE" w:rsidRPr="00DD3D23">
        <w:rPr>
          <w:rFonts w:cs="Shruti"/>
        </w:rPr>
        <w:t>.</w:t>
      </w:r>
    </w:p>
    <w:p w:rsidRDefault="000347EE" w:rsidP="000347EE" w:rsidR="00ED18DF" w:rsidRPr="00DD3D23">
      <w:pPr>
        <w:jc w:val="both"/>
      </w:pPr>
      <w:r w:rsidRPr="00DD3D23">
        <w:rPr>
          <w:rFonts w:cs="Shruti"/>
        </w:rPr>
        <w:t>Naime, nakon otvaranja stečajnog postupka nad dužnikom, zaprimio sam Poziv Porezne uprave da</w:t>
      </w:r>
      <w:r w:rsidRPr="00DD3D23">
        <w:t xml:space="preserve"> radi prijavljivanja tražbine u stečaj, ODMAH dostavi</w:t>
      </w:r>
      <w:r w:rsidR="00ED18DF" w:rsidRPr="00DD3D23">
        <w:t>m</w:t>
      </w:r>
      <w:r w:rsidRPr="00DD3D23">
        <w:t xml:space="preserve"> knjigovodstvenu dokumentaciju do dana otvaranja stečajnog postupka</w:t>
      </w:r>
      <w:r w:rsidR="00ED18DF" w:rsidRPr="00DD3D23">
        <w:t xml:space="preserve"> I to:</w:t>
      </w:r>
    </w:p>
    <w:p w:rsidRDefault="000347EE" w:rsidP="000347EE" w:rsidR="000347EE" w:rsidRPr="00DD3D23">
      <w:pPr>
        <w:pStyle w:val="Odlomakpopisa"/>
        <w:numPr>
          <w:ilvl w:val="0"/>
          <w:numId w:val="21"/>
        </w:numPr>
        <w:jc w:val="both"/>
      </w:pPr>
      <w:r w:rsidRPr="00DD3D23">
        <w:t>Prijavu poreza na dobit (obrazac PD) za razdoblje od 01.01.2018.g. do dana otvaranja stečaja</w:t>
      </w:r>
    </w:p>
    <w:p w:rsidRDefault="000347EE" w:rsidP="000347EE" w:rsidR="000347EE" w:rsidRPr="00DD3D23">
      <w:pPr>
        <w:pStyle w:val="Odlomakpopisa"/>
        <w:numPr>
          <w:ilvl w:val="0"/>
          <w:numId w:val="21"/>
        </w:numPr>
        <w:jc w:val="both"/>
      </w:pPr>
      <w:r w:rsidRPr="00DD3D23">
        <w:t>Prijavu poreza na dodanu vrijednost (PDV obrazac) za razdoblje od 01.04.</w:t>
      </w:r>
      <w:r w:rsidR="003D4D6B">
        <w:t>2018.g.do 30.04.2018.</w:t>
      </w:r>
      <w:r w:rsidRPr="00DD3D23">
        <w:t>g.,  od 01.05.2018. do 31.05.2018.g. i od 01.06.2018.g. do otvaranja stečaja</w:t>
      </w:r>
    </w:p>
    <w:p w:rsidRDefault="000347EE" w:rsidP="000347EE" w:rsidR="000347EE" w:rsidRPr="00DD3D23">
      <w:pPr>
        <w:pStyle w:val="Odlomakpopisa"/>
        <w:numPr>
          <w:ilvl w:val="0"/>
          <w:numId w:val="21"/>
        </w:numPr>
        <w:jc w:val="both"/>
      </w:pPr>
      <w:r w:rsidRPr="00DD3D23">
        <w:t>Izvješća o primicima, porezu na dohodak, prirezu te doprinosima za obvezna osiguranja (JOPPD obrazac) za razdoblja od 01.04.2016. do 31.08.2016.g., od 01.12.2016. do 31.12.2016., od 01.06.2017. do 31.12.2017. i od 01.01.2018. do otvaranja stečaja</w:t>
      </w:r>
    </w:p>
    <w:p w:rsidRDefault="00ED18DF" w:rsidP="00ED18DF" w:rsidR="000347EE" w:rsidRPr="00DD3D23">
      <w:pPr>
        <w:jc w:val="both"/>
      </w:pPr>
      <w:r w:rsidRPr="00DD3D23">
        <w:t xml:space="preserve">Sa navedenim knjigovodstvenim servisom ugovoreno je da izradi </w:t>
      </w:r>
      <w:r w:rsidR="00A248B6" w:rsidRPr="00DD3D23">
        <w:t>i</w:t>
      </w:r>
      <w:r w:rsidRPr="00DD3D23">
        <w:t xml:space="preserve"> dostavi zatraženu dokumentaciju, te </w:t>
      </w:r>
      <w:r w:rsidR="000347EE" w:rsidRPr="00DD3D23">
        <w:t>do dana otvar</w:t>
      </w:r>
      <w:r w:rsidRPr="00DD3D23">
        <w:t>anja stečajnog postupka izvrši</w:t>
      </w:r>
      <w:r w:rsidR="000347EE" w:rsidRPr="00DD3D23">
        <w:t xml:space="preserve"> i sva druga potrebna knjiženja, te dove</w:t>
      </w:r>
      <w:r w:rsidRPr="00DD3D23">
        <w:t>de</w:t>
      </w:r>
      <w:r w:rsidR="000347EE" w:rsidRPr="00DD3D23">
        <w:t xml:space="preserve"> u red očevidnik  knjigovodstvenih podataka, kako bi sa danom otvaranja stečajnog postupka moglo otpočeti novo obračunsko razdoblje</w:t>
      </w:r>
      <w:r w:rsidRPr="00DD3D23">
        <w:t>.</w:t>
      </w:r>
    </w:p>
    <w:p w:rsidRDefault="0021701F" w:rsidP="00ED18DF" w:rsidR="0021701F" w:rsidRPr="00DD3D23">
      <w:pPr>
        <w:jc w:val="both"/>
      </w:pPr>
      <w:r w:rsidRPr="00DD3D23">
        <w:t>Također su upućeni dopisi dužnikom dužnicima za plaćanje mjesečnih rata za otkup stanova sa naznakom novog žiro računa na koji će se v</w:t>
      </w:r>
      <w:r w:rsidR="000423C9" w:rsidRPr="00DD3D23">
        <w:t>r</w:t>
      </w:r>
      <w:r w:rsidRPr="00DD3D23">
        <w:t xml:space="preserve">šiti uplata. </w:t>
      </w:r>
    </w:p>
    <w:p w:rsidRDefault="00ED18DF" w:rsidP="0086121A" w:rsidR="00ED18DF" w:rsidRPr="00DD3D23">
      <w:pPr>
        <w:jc w:val="both"/>
        <w:rPr>
          <w:rFonts w:cs="Shruti"/>
        </w:rPr>
      </w:pPr>
      <w:r w:rsidRPr="00DD3D23">
        <w:rPr>
          <w:rFonts w:cs="Shruti"/>
        </w:rPr>
        <w:lastRenderedPageBreak/>
        <w:t xml:space="preserve">Kako se nakon otvaranja stečajnog postupka pokazalo da je potrebno u vrlo kratkom roku osigurati novčana sredstva </w:t>
      </w:r>
      <w:r w:rsidRPr="00DD3D23">
        <w:rPr>
          <w:rFonts w:cs="Shruti"/>
          <w:i/>
        </w:rPr>
        <w:t>( plaće radnika od otvaranja stečajnog postupka do isteka otkaznog roka, režijsk</w:t>
      </w:r>
      <w:r w:rsidR="00A248B6" w:rsidRPr="00DD3D23">
        <w:rPr>
          <w:rFonts w:cs="Shruti"/>
          <w:i/>
        </w:rPr>
        <w:t>e</w:t>
      </w:r>
      <w:r w:rsidRPr="00DD3D23">
        <w:rPr>
          <w:rFonts w:cs="Shruti"/>
          <w:i/>
        </w:rPr>
        <w:t xml:space="preserve"> troškov</w:t>
      </w:r>
      <w:r w:rsidR="00A248B6" w:rsidRPr="00DD3D23">
        <w:rPr>
          <w:rFonts w:cs="Shruti"/>
          <w:i/>
        </w:rPr>
        <w:t>e</w:t>
      </w:r>
      <w:r w:rsidRPr="00DD3D23">
        <w:rPr>
          <w:rFonts w:cs="Shruti"/>
          <w:i/>
        </w:rPr>
        <w:t xml:space="preserve"> i ostale obveze stečajne mase),</w:t>
      </w:r>
      <w:r w:rsidRPr="00DD3D23">
        <w:rPr>
          <w:rFonts w:cs="Shruti"/>
        </w:rPr>
        <w:t xml:space="preserve"> </w:t>
      </w:r>
      <w:r w:rsidR="00A248B6" w:rsidRPr="00DD3D23">
        <w:rPr>
          <w:rFonts w:cs="Shruti"/>
        </w:rPr>
        <w:t xml:space="preserve">imovinu dužnika, odnosno </w:t>
      </w:r>
      <w:r w:rsidRPr="00DD3D23">
        <w:rPr>
          <w:rFonts w:cs="Shruti"/>
        </w:rPr>
        <w:t>zgrad</w:t>
      </w:r>
      <w:r w:rsidR="00A248B6" w:rsidRPr="00DD3D23">
        <w:rPr>
          <w:rFonts w:cs="Shruti"/>
        </w:rPr>
        <w:t>a</w:t>
      </w:r>
      <w:r w:rsidRPr="00DD3D23">
        <w:rPr>
          <w:rFonts w:cs="Shruti"/>
        </w:rPr>
        <w:t xml:space="preserve"> u Svaskoj ulici 64,  dana je zakup</w:t>
      </w:r>
      <w:r w:rsidR="00A248B6" w:rsidRPr="00DD3D23">
        <w:rPr>
          <w:rFonts w:cs="Shruti"/>
        </w:rPr>
        <w:t>ni odnos.</w:t>
      </w:r>
    </w:p>
    <w:p w:rsidRDefault="00C16426" w:rsidP="00C16426" w:rsidR="00C16426" w:rsidRPr="00DD3D23">
      <w:pPr>
        <w:pStyle w:val="Bezproreda"/>
        <w:rPr>
          <w:b/>
          <w:i/>
        </w:rPr>
      </w:pPr>
      <w:r w:rsidRPr="00DD3D23">
        <w:t>Prilozi</w:t>
      </w:r>
      <w:r w:rsidRPr="00DD3D23">
        <w:rPr>
          <w:b/>
          <w:i/>
        </w:rPr>
        <w:t>:    Ugovor o knjigovodstvenim uslugama</w:t>
      </w:r>
    </w:p>
    <w:p w:rsidRDefault="00C16426" w:rsidP="00C16426" w:rsidR="00A248B6" w:rsidRPr="00DD3D23">
      <w:pPr>
        <w:pStyle w:val="Bezproreda"/>
        <w:rPr>
          <w:b/>
          <w:i/>
        </w:rPr>
      </w:pPr>
      <w:r w:rsidRPr="00DD3D23">
        <w:rPr>
          <w:b/>
          <w:i/>
        </w:rPr>
        <w:t xml:space="preserve">             </w:t>
      </w:r>
      <w:r w:rsidR="00A248B6" w:rsidRPr="00DD3D23">
        <w:rPr>
          <w:b/>
          <w:i/>
        </w:rPr>
        <w:t xml:space="preserve"> </w:t>
      </w:r>
      <w:r w:rsidRPr="00DD3D23">
        <w:rPr>
          <w:b/>
          <w:i/>
        </w:rPr>
        <w:t xml:space="preserve"> </w:t>
      </w:r>
      <w:r w:rsidR="00A248B6" w:rsidRPr="00DD3D23">
        <w:rPr>
          <w:b/>
          <w:i/>
        </w:rPr>
        <w:t>Ugovor o zakupu poslovnog prostora</w:t>
      </w:r>
    </w:p>
    <w:p w:rsidRDefault="00C16426" w:rsidP="00C16426" w:rsidR="00C16426" w:rsidRPr="00DD3D23">
      <w:pPr>
        <w:pStyle w:val="Bezproreda"/>
        <w:rPr>
          <w:b/>
          <w:i/>
        </w:rPr>
      </w:pPr>
      <w:r w:rsidRPr="00DD3D23">
        <w:rPr>
          <w:b/>
          <w:i/>
        </w:rPr>
        <w:tab/>
        <w:t>Ugovor o arhivskoj građi</w:t>
      </w:r>
    </w:p>
    <w:p w:rsidRDefault="00C16426" w:rsidP="00C16426" w:rsidR="00C16426" w:rsidRPr="00DD3D23">
      <w:pPr>
        <w:pStyle w:val="Bezproreda"/>
        <w:rPr>
          <w:b/>
          <w:i/>
        </w:rPr>
      </w:pPr>
    </w:p>
    <w:p w:rsidRDefault="00A21F16" w:rsidP="00DF3AC3" w:rsidR="00A21F16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IMOVINA DUŽNIKA</w:t>
      </w:r>
    </w:p>
    <w:p w:rsidRDefault="00C540F9" w:rsidP="00CC0F4C" w:rsidR="00647708" w:rsidRPr="00DD3D23">
      <w:pPr>
        <w:jc w:val="both"/>
        <w:rPr>
          <w:rFonts w:cs="Shruti"/>
          <w:b/>
          <w:i/>
        </w:rPr>
      </w:pPr>
      <w:r w:rsidRPr="00DD3D23">
        <w:rPr>
          <w:rFonts w:cs="Shruti"/>
          <w:b/>
          <w:i/>
        </w:rPr>
        <w:t xml:space="preserve">1. </w:t>
      </w:r>
      <w:r w:rsidR="00647708" w:rsidRPr="00DD3D23">
        <w:rPr>
          <w:rFonts w:cs="Shruti"/>
          <w:b/>
          <w:i/>
        </w:rPr>
        <w:t xml:space="preserve">NEKRETNINE </w:t>
      </w:r>
    </w:p>
    <w:p w:rsidRDefault="00030BB0" w:rsidP="00EB7533" w:rsidR="00EB7533" w:rsidRPr="00DD3D23">
      <w:pPr>
        <w:jc w:val="both"/>
        <w:rPr>
          <w:rFonts w:cs="Shruti"/>
        </w:rPr>
      </w:pPr>
      <w:r w:rsidRPr="00DD3D23">
        <w:rPr>
          <w:rFonts w:cs="Shruti"/>
        </w:rPr>
        <w:t>Dužnik je vlasnik n</w:t>
      </w:r>
      <w:r w:rsidR="00EB7533" w:rsidRPr="00DD3D23">
        <w:rPr>
          <w:rFonts w:cs="Shruti"/>
        </w:rPr>
        <w:t>ekretnin</w:t>
      </w:r>
      <w:r w:rsidRPr="00DD3D23">
        <w:rPr>
          <w:rFonts w:cs="Shruti"/>
        </w:rPr>
        <w:t>e</w:t>
      </w:r>
      <w:r w:rsidR="00EB7533" w:rsidRPr="00DD3D23">
        <w:rPr>
          <w:rFonts w:cs="Shruti"/>
        </w:rPr>
        <w:t xml:space="preserve"> kč.br. 4778/5 k.o. Grad Zagreb </w:t>
      </w:r>
      <w:r w:rsidRPr="00DD3D23">
        <w:rPr>
          <w:rFonts w:cs="Shruti"/>
        </w:rPr>
        <w:t>upisane u zk.ul.br. 24432 k.o. Grad Zagreb</w:t>
      </w:r>
      <w:r w:rsidR="00457025">
        <w:rPr>
          <w:rFonts w:cs="Shruti"/>
        </w:rPr>
        <w:t>. Ista</w:t>
      </w:r>
      <w:r w:rsidRPr="00DD3D23">
        <w:rPr>
          <w:rFonts w:cs="Shruti"/>
        </w:rPr>
        <w:t xml:space="preserve"> je </w:t>
      </w:r>
      <w:r w:rsidR="00DC79DB" w:rsidRPr="00DD3D23">
        <w:rPr>
          <w:rFonts w:cs="Shruti"/>
        </w:rPr>
        <w:t>opterećena pravima razlučnih vjerovnika</w:t>
      </w:r>
      <w:r w:rsidRPr="00DD3D23">
        <w:rPr>
          <w:rFonts w:cs="Shruti"/>
        </w:rPr>
        <w:t xml:space="preserve"> i </w:t>
      </w:r>
      <w:r w:rsidR="00DC79DB" w:rsidRPr="00DD3D23">
        <w:rPr>
          <w:rFonts w:cs="Shruti"/>
        </w:rPr>
        <w:t xml:space="preserve">to </w:t>
      </w:r>
      <w:r w:rsidR="00EB7533" w:rsidRPr="00DD3D23">
        <w:rPr>
          <w:rFonts w:cs="Shruti"/>
        </w:rPr>
        <w:t xml:space="preserve"> zabilježb</w:t>
      </w:r>
      <w:r w:rsidR="00DC79DB" w:rsidRPr="00DD3D23">
        <w:rPr>
          <w:rFonts w:cs="Shruti"/>
        </w:rPr>
        <w:t>om</w:t>
      </w:r>
      <w:r w:rsidR="00EB7533" w:rsidRPr="00DD3D23">
        <w:rPr>
          <w:rFonts w:cs="Shruti"/>
        </w:rPr>
        <w:t xml:space="preserve"> prijenosa prava vlasništva u korist Školske knjige d.d. Zagreb radi osiguranja potraživanja prema ugovorima o zajmu  koji su sklopljeni od 28.04.2005.g. do 10.09.2010.g. u iznosu od 110.819.125,29 kn uvećanim za ugovorne kamate od 6% godišnje i troškove, te za dodatni iznos potraživanja od 20.000.000,00 kn uvećan za kamate i troškove</w:t>
      </w:r>
      <w:r w:rsidRPr="00DD3D23">
        <w:rPr>
          <w:rFonts w:cs="Shruti"/>
        </w:rPr>
        <w:t xml:space="preserve"> </w:t>
      </w:r>
      <w:r w:rsidR="00DC79DB" w:rsidRPr="00DD3D23">
        <w:rPr>
          <w:rFonts w:cs="Shruti"/>
        </w:rPr>
        <w:t xml:space="preserve">i uknjižbom </w:t>
      </w:r>
      <w:r w:rsidR="00EB7533" w:rsidRPr="00DD3D23">
        <w:rPr>
          <w:rFonts w:cs="Shruti"/>
        </w:rPr>
        <w:t>založn</w:t>
      </w:r>
      <w:r w:rsidR="00DF7601">
        <w:rPr>
          <w:rFonts w:cs="Shruti"/>
        </w:rPr>
        <w:t>ih</w:t>
      </w:r>
      <w:r w:rsidRPr="00DD3D23">
        <w:rPr>
          <w:rFonts w:cs="Shruti"/>
        </w:rPr>
        <w:t xml:space="preserve"> </w:t>
      </w:r>
      <w:r w:rsidR="00EB7533" w:rsidRPr="00DD3D23">
        <w:rPr>
          <w:rFonts w:cs="Shruti"/>
        </w:rPr>
        <w:t>prav</w:t>
      </w:r>
      <w:r w:rsidR="00DC79DB" w:rsidRPr="00DD3D23">
        <w:rPr>
          <w:rFonts w:cs="Shruti"/>
        </w:rPr>
        <w:t>a</w:t>
      </w:r>
      <w:r w:rsidR="00EB7533" w:rsidRPr="00DD3D23">
        <w:rPr>
          <w:rFonts w:cs="Shruti"/>
        </w:rPr>
        <w:t xml:space="preserve"> u korist Erste</w:t>
      </w:r>
      <w:r w:rsidRPr="00DD3D23">
        <w:rPr>
          <w:rFonts w:cs="Shruti"/>
        </w:rPr>
        <w:t xml:space="preserve"> &amp; Steiermarkische bank d.d. Rijeka.</w:t>
      </w:r>
      <w:r w:rsidR="00EB7533" w:rsidRPr="00DD3D23">
        <w:rPr>
          <w:rFonts w:cs="Shruti"/>
        </w:rPr>
        <w:t xml:space="preserve"> </w:t>
      </w:r>
    </w:p>
    <w:p w:rsidRDefault="000F0E90" w:rsidP="000F0E90" w:rsidR="000F0E90" w:rsidRPr="00DD3D23">
      <w:pPr>
        <w:jc w:val="both"/>
        <w:rPr>
          <w:rFonts w:cs="Shruti"/>
          <w:b/>
          <w:i/>
        </w:rPr>
      </w:pPr>
      <w:r w:rsidRPr="00DD3D23">
        <w:rPr>
          <w:rFonts w:cs="Shruti"/>
          <w:b/>
          <w:i/>
        </w:rPr>
        <w:t xml:space="preserve">Prilog: </w:t>
      </w:r>
      <w:r w:rsidR="00FA1D09" w:rsidRPr="00DD3D23">
        <w:rPr>
          <w:rFonts w:cs="Shruti"/>
          <w:b/>
          <w:i/>
        </w:rPr>
        <w:t>I</w:t>
      </w:r>
      <w:r w:rsidRPr="00DD3D23">
        <w:rPr>
          <w:rFonts w:cs="Shruti"/>
          <w:b/>
          <w:i/>
        </w:rPr>
        <w:t>zvadak iz zemljišn</w:t>
      </w:r>
      <w:r w:rsidR="00FA1D09" w:rsidRPr="00DD3D23">
        <w:rPr>
          <w:rFonts w:cs="Shruti"/>
          <w:b/>
          <w:i/>
        </w:rPr>
        <w:t>e</w:t>
      </w:r>
      <w:r w:rsidRPr="00DD3D23">
        <w:rPr>
          <w:rFonts w:cs="Shruti"/>
          <w:b/>
          <w:i/>
        </w:rPr>
        <w:t xml:space="preserve"> knjig</w:t>
      </w:r>
      <w:r w:rsidR="00FA1D09" w:rsidRPr="00DD3D23">
        <w:rPr>
          <w:rFonts w:cs="Shruti"/>
          <w:b/>
          <w:i/>
        </w:rPr>
        <w:t>e</w:t>
      </w:r>
      <w:r w:rsidRPr="00DD3D23">
        <w:rPr>
          <w:rFonts w:cs="Shruti"/>
          <w:b/>
          <w:i/>
        </w:rPr>
        <w:t xml:space="preserve"> </w:t>
      </w:r>
      <w:r w:rsidR="00030BB0" w:rsidRPr="00DD3D23">
        <w:rPr>
          <w:rFonts w:cs="Shruti"/>
          <w:b/>
          <w:i/>
        </w:rPr>
        <w:t>prileži u spisu</w:t>
      </w:r>
    </w:p>
    <w:p w:rsidRDefault="00647708" w:rsidP="00DF3AC3" w:rsidR="00647708" w:rsidRPr="00DD3D23">
      <w:pPr>
        <w:jc w:val="both"/>
        <w:rPr>
          <w:rFonts w:cs="Shruti"/>
          <w:b/>
          <w:i/>
        </w:rPr>
      </w:pPr>
      <w:r w:rsidRPr="00DD3D23">
        <w:rPr>
          <w:rFonts w:cs="Shruti"/>
          <w:b/>
          <w:i/>
        </w:rPr>
        <w:t xml:space="preserve">2. POKRETNINE </w:t>
      </w:r>
    </w:p>
    <w:p w:rsidRDefault="00521142" w:rsidP="00DF3AC3" w:rsidR="00521142" w:rsidRPr="00DD3D23">
      <w:pPr>
        <w:jc w:val="both"/>
        <w:rPr>
          <w:rFonts w:cs="Shruti"/>
        </w:rPr>
      </w:pPr>
      <w:r w:rsidRPr="00DD3D23">
        <w:rPr>
          <w:rFonts w:cs="Shruti"/>
        </w:rPr>
        <w:t>Prema inventurnom popisu pokretnina od strane povjerenstva veći dio opreme nalazi se u Libiji, te ne postoji saznanje da li je ista uništena ili pokradena</w:t>
      </w:r>
      <w:r w:rsidR="00457025">
        <w:rPr>
          <w:rFonts w:cs="Shruti"/>
        </w:rPr>
        <w:t>,</w:t>
      </w:r>
      <w:r w:rsidRPr="00DD3D23">
        <w:rPr>
          <w:rFonts w:cs="Shruti"/>
        </w:rPr>
        <w:t xml:space="preserve"> </w:t>
      </w:r>
      <w:r w:rsidR="00ED25E5" w:rsidRPr="00DD3D23">
        <w:rPr>
          <w:rFonts w:cs="Shruti"/>
        </w:rPr>
        <w:t>te</w:t>
      </w:r>
      <w:r w:rsidRPr="00DD3D23">
        <w:rPr>
          <w:rFonts w:cs="Shruti"/>
        </w:rPr>
        <w:t xml:space="preserve"> u čijem posjedu se nalazi, dok se dio imovine nalazi u Zagrebu.</w:t>
      </w:r>
    </w:p>
    <w:p w:rsidRDefault="00521142" w:rsidP="006C64F2" w:rsidR="006C64F2" w:rsidRPr="00DD3D23">
      <w:pPr>
        <w:jc w:val="both"/>
        <w:rPr>
          <w:rFonts w:cs="Shruti"/>
        </w:rPr>
      </w:pPr>
      <w:r w:rsidRPr="00DD3D23">
        <w:rPr>
          <w:rFonts w:cs="Shruti"/>
        </w:rPr>
        <w:t xml:space="preserve">Knjigovodstvena vrijednost imovine bez tereta iskazana je u iznosu od 649.503,07 kn, dok je vrijednost imovine opterećene razlučnim pravom iskazana u iznosu od </w:t>
      </w:r>
      <w:r w:rsidR="00AE703C" w:rsidRPr="00DD3D23">
        <w:rPr>
          <w:rFonts w:cs="Shruti"/>
        </w:rPr>
        <w:t>5.180.440,50 kn</w:t>
      </w:r>
    </w:p>
    <w:p w:rsidRDefault="00C16426" w:rsidP="00C16426" w:rsidR="00C16426" w:rsidRPr="00DD3D23">
      <w:pPr>
        <w:pStyle w:val="Bezproreda"/>
        <w:rPr>
          <w:b/>
          <w:i/>
        </w:rPr>
      </w:pPr>
      <w:r w:rsidRPr="00DD3D23">
        <w:rPr>
          <w:b/>
          <w:i/>
        </w:rPr>
        <w:t>Prilog:  Odluka o osnivanju povjerenstva od</w:t>
      </w:r>
      <w:r w:rsidR="00503AD8" w:rsidRPr="00DD3D23">
        <w:rPr>
          <w:b/>
          <w:i/>
        </w:rPr>
        <w:t xml:space="preserve"> 18.06.2018.g.</w:t>
      </w:r>
    </w:p>
    <w:p w:rsidRDefault="00C16426" w:rsidP="00C16426" w:rsidR="00C16426" w:rsidRPr="00DD3D23">
      <w:pPr>
        <w:pStyle w:val="Bezproreda"/>
        <w:rPr>
          <w:b/>
          <w:i/>
        </w:rPr>
      </w:pPr>
      <w:r w:rsidRPr="00DD3D23">
        <w:rPr>
          <w:b/>
          <w:i/>
        </w:rPr>
        <w:tab/>
        <w:t>Popis im</w:t>
      </w:r>
      <w:r w:rsidR="00503AD8" w:rsidRPr="00DD3D23">
        <w:rPr>
          <w:b/>
          <w:i/>
        </w:rPr>
        <w:t xml:space="preserve">ovine sa inventurnim listama </w:t>
      </w:r>
    </w:p>
    <w:p w:rsidRDefault="00C16426" w:rsidP="00C16426" w:rsidR="00C16426" w:rsidRPr="00DD3D23">
      <w:pPr>
        <w:pStyle w:val="Bezproreda"/>
        <w:rPr>
          <w:b/>
          <w:i/>
        </w:rPr>
      </w:pPr>
    </w:p>
    <w:p w:rsidRDefault="00920F3C" w:rsidP="006C64F2" w:rsidR="00C61A7C" w:rsidRPr="00DD3D23">
      <w:pPr>
        <w:jc w:val="both"/>
      </w:pPr>
      <w:r w:rsidRPr="00DD3D23">
        <w:t>Prema evidenciji Centra za vozila Hrvatske d.d. od 29.08.2018.g. d</w:t>
      </w:r>
      <w:r w:rsidR="006C64F2" w:rsidRPr="00DD3D23">
        <w:t xml:space="preserve">užnik </w:t>
      </w:r>
      <w:r w:rsidR="00C61A7C" w:rsidRPr="00DD3D23">
        <w:t>je evidentiran kao vlasnik 26 teretnih vozila, 3 autobusa, 39 osobnih vozila, 4 radna vozila, 2 radna stroja I 1 priključno vozilo.</w:t>
      </w:r>
    </w:p>
    <w:p w:rsidRDefault="00C61A7C" w:rsidP="006C64F2" w:rsidR="00C61A7C" w:rsidRPr="00DD3D23">
      <w:pPr>
        <w:jc w:val="both"/>
      </w:pPr>
      <w:r w:rsidRPr="00DD3D23">
        <w:lastRenderedPageBreak/>
        <w:t>Sva vozila</w:t>
      </w:r>
      <w:r w:rsidR="004A29D9" w:rsidRPr="00DD3D23">
        <w:t xml:space="preserve"> i</w:t>
      </w:r>
      <w:r w:rsidRPr="00DD3D23">
        <w:t xml:space="preserve"> radni strojevi su odjavljeni.</w:t>
      </w:r>
    </w:p>
    <w:p w:rsidRDefault="00C61A7C" w:rsidP="006C64F2" w:rsidR="004A29D9" w:rsidRPr="00DD3D23">
      <w:pPr>
        <w:jc w:val="both"/>
      </w:pPr>
      <w:r w:rsidRPr="00DD3D23">
        <w:t xml:space="preserve">Preuzimanjem dužnosti stečajnog upravitelja, </w:t>
      </w:r>
      <w:r w:rsidR="004A29D9" w:rsidRPr="00DD3D23">
        <w:t xml:space="preserve">u posjedu dužnika nije </w:t>
      </w:r>
      <w:r w:rsidRPr="00DD3D23">
        <w:t xml:space="preserve"> zatečeno niti jedno vozilo</w:t>
      </w:r>
      <w:r w:rsidR="004A29D9" w:rsidRPr="00DD3D23">
        <w:t>.</w:t>
      </w:r>
    </w:p>
    <w:p w:rsidRDefault="004A29D9" w:rsidP="006C64F2" w:rsidR="004A29D9" w:rsidRPr="00DD3D23">
      <w:pPr>
        <w:jc w:val="both"/>
      </w:pPr>
      <w:r w:rsidRPr="00DD3D23">
        <w:t>R</w:t>
      </w:r>
      <w:r w:rsidR="00C61A7C" w:rsidRPr="00DD3D23">
        <w:t xml:space="preserve">aniji zakonski zastupnik dužnika me je izvjestio su prema njegovim saznanjima neka vozila dana  </w:t>
      </w:r>
      <w:r w:rsidR="00457025">
        <w:t xml:space="preserve">Republici Hrvatskoj za </w:t>
      </w:r>
      <w:r w:rsidR="00C61A7C" w:rsidRPr="00DD3D23">
        <w:t xml:space="preserve">potrebe </w:t>
      </w:r>
      <w:r w:rsidRPr="00DD3D23">
        <w:t xml:space="preserve">domovinskog </w:t>
      </w:r>
      <w:r w:rsidR="00C61A7C" w:rsidRPr="00DD3D23">
        <w:t>rat</w:t>
      </w:r>
      <w:r w:rsidRPr="00DD3D23">
        <w:t>a</w:t>
      </w:r>
      <w:r w:rsidR="00C61A7C" w:rsidRPr="00DD3D23">
        <w:t xml:space="preserve">, </w:t>
      </w:r>
      <w:r w:rsidR="00457025">
        <w:t xml:space="preserve"> dok su ostala v</w:t>
      </w:r>
      <w:r w:rsidRPr="00DD3D23">
        <w:t>ozila pokraden</w:t>
      </w:r>
      <w:r w:rsidR="005B700F">
        <w:t>a</w:t>
      </w:r>
      <w:r w:rsidRPr="00DD3D23">
        <w:t xml:space="preserve"> </w:t>
      </w:r>
      <w:r w:rsidR="005B700F">
        <w:t xml:space="preserve">ili </w:t>
      </w:r>
      <w:r w:rsidRPr="00DD3D23">
        <w:t xml:space="preserve"> uništen</w:t>
      </w:r>
      <w:r w:rsidR="005B700F">
        <w:t>a</w:t>
      </w:r>
      <w:r w:rsidRPr="00DD3D23">
        <w:t xml:space="preserve">. </w:t>
      </w:r>
    </w:p>
    <w:p w:rsidRDefault="006C64F2" w:rsidP="00F20BEF" w:rsidR="006C64F2" w:rsidRPr="00DD3D23">
      <w:pPr>
        <w:pStyle w:val="Bezproreda"/>
        <w:rPr>
          <w:b/>
          <w:i/>
        </w:rPr>
      </w:pPr>
      <w:r w:rsidRPr="00DD3D23">
        <w:rPr>
          <w:b/>
          <w:i/>
        </w:rPr>
        <w:t xml:space="preserve">Prilog: Uvjerenje Centra za vozila Hrvatske d.d. od </w:t>
      </w:r>
      <w:r w:rsidR="004A29D9" w:rsidRPr="00DD3D23">
        <w:rPr>
          <w:b/>
          <w:i/>
        </w:rPr>
        <w:t>29</w:t>
      </w:r>
      <w:r w:rsidRPr="00DD3D23">
        <w:rPr>
          <w:b/>
          <w:i/>
        </w:rPr>
        <w:t>.0</w:t>
      </w:r>
      <w:r w:rsidR="004A29D9" w:rsidRPr="00DD3D23">
        <w:rPr>
          <w:b/>
          <w:i/>
        </w:rPr>
        <w:t>8</w:t>
      </w:r>
      <w:r w:rsidRPr="00DD3D23">
        <w:rPr>
          <w:b/>
          <w:i/>
        </w:rPr>
        <w:t>.2018.g.</w:t>
      </w:r>
    </w:p>
    <w:p w:rsidRDefault="00F20BEF" w:rsidP="00F20BEF" w:rsidR="00F20BEF" w:rsidRPr="00DD3D23">
      <w:pPr>
        <w:pStyle w:val="Bezproreda"/>
        <w:rPr>
          <w:b/>
          <w:i/>
        </w:rPr>
      </w:pPr>
      <w:r w:rsidRPr="00DD3D23">
        <w:rPr>
          <w:b/>
          <w:i/>
        </w:rPr>
        <w:t xml:space="preserve">             Izjava ranijeg zakonskog zastupnika dužnika</w:t>
      </w:r>
    </w:p>
    <w:p w:rsidRDefault="00F20BEF" w:rsidP="00F20BEF" w:rsidR="00F20BEF" w:rsidRPr="00DD3D23">
      <w:pPr>
        <w:pStyle w:val="Bezproreda"/>
        <w:rPr>
          <w:b/>
          <w:i/>
        </w:rPr>
      </w:pPr>
    </w:p>
    <w:p w:rsidRDefault="00B82A7E" w:rsidP="00376909" w:rsidR="001934BC" w:rsidRPr="00DD3D23">
      <w:pPr>
        <w:jc w:val="both"/>
        <w:rPr>
          <w:rFonts w:cs="Shruti"/>
        </w:rPr>
      </w:pPr>
      <w:r w:rsidRPr="00DD3D23">
        <w:rPr>
          <w:rFonts w:cs="Shruti"/>
        </w:rPr>
        <w:t>Uvidom u podatke</w:t>
      </w:r>
      <w:r w:rsidR="001934BC" w:rsidRPr="00DD3D23">
        <w:rPr>
          <w:rFonts w:cs="Shruti"/>
        </w:rPr>
        <w:t xml:space="preserve"> </w:t>
      </w:r>
      <w:r w:rsidR="00EE5F46" w:rsidRPr="00DD3D23">
        <w:rPr>
          <w:rFonts w:cs="Shruti"/>
        </w:rPr>
        <w:t xml:space="preserve">sudskog registra Trgovačkog suda dužnik ima poslovne udjele </w:t>
      </w:r>
      <w:r w:rsidR="00D61DC7" w:rsidRPr="00DD3D23">
        <w:rPr>
          <w:rFonts w:cs="Shruti"/>
        </w:rPr>
        <w:t xml:space="preserve"> </w:t>
      </w:r>
      <w:r w:rsidR="00EE5F46" w:rsidRPr="00DD3D23">
        <w:rPr>
          <w:rFonts w:cs="Shruti"/>
        </w:rPr>
        <w:t xml:space="preserve">u </w:t>
      </w:r>
      <w:r w:rsidR="00E100E6" w:rsidRPr="00DD3D23">
        <w:rPr>
          <w:rFonts w:cs="Shruti"/>
        </w:rPr>
        <w:t>društvima</w:t>
      </w:r>
      <w:r w:rsidR="001934BC" w:rsidRPr="00DD3D23">
        <w:rPr>
          <w:rFonts w:cs="Shruti"/>
        </w:rPr>
        <w:t>:</w:t>
      </w:r>
    </w:p>
    <w:p w:rsidRDefault="00376909" w:rsidP="001934BC" w:rsidR="001934BC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  <w:b/>
        </w:rPr>
        <w:t>GE</w:t>
      </w:r>
      <w:r w:rsidR="008B4234" w:rsidRPr="00DD3D23">
        <w:rPr>
          <w:rFonts w:cs="Shruti"/>
          <w:b/>
        </w:rPr>
        <w:t>O</w:t>
      </w:r>
      <w:r w:rsidRPr="00DD3D23">
        <w:rPr>
          <w:rFonts w:cs="Shruti"/>
          <w:b/>
        </w:rPr>
        <w:t xml:space="preserve">FIZIKA SERVISI društvo s ograničenom odgovornosti za geodetska </w:t>
      </w:r>
      <w:r w:rsidR="008B4234" w:rsidRPr="00DD3D23">
        <w:rPr>
          <w:rFonts w:cs="Shruti"/>
          <w:b/>
        </w:rPr>
        <w:t>i</w:t>
      </w:r>
      <w:r w:rsidRPr="00DD3D23">
        <w:rPr>
          <w:rFonts w:cs="Shruti"/>
          <w:b/>
        </w:rPr>
        <w:t xml:space="preserve"> geofizička istraživanja</w:t>
      </w:r>
      <w:r w:rsidRPr="00DD3D23">
        <w:rPr>
          <w:rFonts w:cs="Shruti"/>
        </w:rPr>
        <w:t>, sa sjedištem u Zagrebu, Savska cesta 64</w:t>
      </w:r>
      <w:r w:rsidR="00616EA0" w:rsidRPr="00DD3D23">
        <w:rPr>
          <w:rFonts w:cs="Shruti"/>
        </w:rPr>
        <w:t xml:space="preserve">, OIB </w:t>
      </w:r>
      <w:r w:rsidR="00D61DC7" w:rsidRPr="00DD3D23">
        <w:rPr>
          <w:rFonts w:cs="Shruti"/>
        </w:rPr>
        <w:t>65336521316</w:t>
      </w:r>
      <w:r w:rsidR="001B5EFC" w:rsidRPr="00DD3D23">
        <w:rPr>
          <w:rFonts w:cs="Shruti"/>
        </w:rPr>
        <w:t xml:space="preserve"> sa</w:t>
      </w:r>
      <w:r w:rsidRPr="00DD3D23">
        <w:rPr>
          <w:rFonts w:cs="Shruti"/>
        </w:rPr>
        <w:t xml:space="preserve"> poslovnim udjelom od 20.000,00 kn </w:t>
      </w:r>
      <w:r w:rsidR="00CF1922" w:rsidRPr="00DD3D23">
        <w:rPr>
          <w:rFonts w:cs="Shruti"/>
        </w:rPr>
        <w:t>( 100%</w:t>
      </w:r>
      <w:r w:rsidR="001B5EFC" w:rsidRPr="00DD3D23">
        <w:rPr>
          <w:rFonts w:cs="Shruti"/>
        </w:rPr>
        <w:t xml:space="preserve"> temeljnog kapitala</w:t>
      </w:r>
      <w:r w:rsidR="00CF1922" w:rsidRPr="00DD3D23">
        <w:rPr>
          <w:rFonts w:cs="Shruti"/>
        </w:rPr>
        <w:t xml:space="preserve">) </w:t>
      </w:r>
      <w:r w:rsidRPr="00DD3D23">
        <w:rPr>
          <w:rFonts w:cs="Shruti"/>
        </w:rPr>
        <w:t xml:space="preserve">i </w:t>
      </w:r>
    </w:p>
    <w:p w:rsidRDefault="00376909" w:rsidP="001934BC" w:rsidR="00376909" w:rsidRPr="00DD3D23">
      <w:pPr>
        <w:pStyle w:val="Odlomakpopisa"/>
        <w:numPr>
          <w:ilvl w:val="0"/>
          <w:numId w:val="13"/>
        </w:numPr>
        <w:jc w:val="both"/>
        <w:rPr>
          <w:rFonts w:cs="Shruti"/>
          <w:color w:val="FF0000"/>
        </w:rPr>
      </w:pPr>
      <w:r w:rsidRPr="00DD3D23">
        <w:rPr>
          <w:rFonts w:cs="Shruti"/>
          <w:b/>
        </w:rPr>
        <w:t>GE</w:t>
      </w:r>
      <w:r w:rsidR="008B4234" w:rsidRPr="00DD3D23">
        <w:rPr>
          <w:rFonts w:cs="Shruti"/>
          <w:b/>
        </w:rPr>
        <w:t>O</w:t>
      </w:r>
      <w:r w:rsidRPr="00DD3D23">
        <w:rPr>
          <w:rFonts w:cs="Shruti"/>
          <w:b/>
        </w:rPr>
        <w:t>FIZIKA INTERNATIONALIS društvo s ograničenom odgovornosti za geodetska i geofizička istraživanja,</w:t>
      </w:r>
      <w:r w:rsidRPr="00DD3D23">
        <w:rPr>
          <w:rFonts w:cs="Shruti"/>
        </w:rPr>
        <w:t xml:space="preserve"> sa sjedištem u Zagrebu, Savska cesta 64</w:t>
      </w:r>
      <w:r w:rsidR="00D61DC7" w:rsidRPr="00DD3D23">
        <w:rPr>
          <w:rFonts w:cs="Shruti"/>
        </w:rPr>
        <w:t>, OIB 01869077212 i</w:t>
      </w:r>
      <w:r w:rsidRPr="00DD3D23">
        <w:rPr>
          <w:rFonts w:cs="Shruti"/>
        </w:rPr>
        <w:t xml:space="preserve"> poslovnim udjelom od 2.000,00 kn</w:t>
      </w:r>
      <w:r w:rsidR="001B5EFC" w:rsidRPr="00DD3D23">
        <w:rPr>
          <w:rFonts w:cs="Shruti"/>
        </w:rPr>
        <w:t xml:space="preserve"> (</w:t>
      </w:r>
      <w:r w:rsidR="00023EF4" w:rsidRPr="00DD3D23">
        <w:rPr>
          <w:rFonts w:cs="Shruti"/>
        </w:rPr>
        <w:t>1</w:t>
      </w:r>
      <w:r w:rsidR="001B5EFC" w:rsidRPr="00DD3D23">
        <w:rPr>
          <w:rFonts w:cs="Shruti"/>
        </w:rPr>
        <w:t>0% temeljnog kapitala)</w:t>
      </w: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675E49" w:rsidR="00675E49" w:rsidRPr="00DD3D2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F1922" w:rsidP="00CF1922" w:rsidR="00CF1922" w:rsidRPr="00DD3D23">
            <w:pPr>
              <w:spacing w:lineRule="auto" w:line="240" w:after="0"/>
              <w:rPr>
                <w:rFonts w:cs="Arial" w:eastAsia="Times New Roman" w:hAnsi="Arial" w:ascii="Arial"/>
                <w:color w:val="003366"/>
              </w:rPr>
            </w:pPr>
          </w:p>
        </w:tc>
      </w:tr>
      <w:tr w:rsidTr="00675E49" w:rsidR="00675E49" w:rsidRPr="00DD3D23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5E49" w:rsidP="00675E49" w:rsidR="00675E49" w:rsidRPr="00DD3D23">
            <w:pPr>
              <w:spacing w:lineRule="auto" w:line="240" w:after="0"/>
              <w:rPr>
                <w:rFonts w:cs="Arial" w:eastAsia="Times New Roman" w:hAnsi="Arial" w:ascii="Arial"/>
                <w:color w:val="003366"/>
              </w:rPr>
            </w:pPr>
          </w:p>
        </w:tc>
      </w:tr>
    </w:tbl>
    <w:p w:rsidRDefault="00CF1922" w:rsidP="0006095A" w:rsidR="00CF1922" w:rsidRPr="00DD3D23">
      <w:pPr>
        <w:spacing w:lineRule="auto" w:line="240" w:after="0"/>
        <w:jc w:val="both"/>
        <w:rPr>
          <w:rFonts w:cs="Shruti"/>
        </w:rPr>
      </w:pPr>
      <w:r w:rsidRPr="00DD3D23">
        <w:rPr>
          <w:rFonts w:cs="Shruti"/>
        </w:rPr>
        <w:t xml:space="preserve">Na poslovim udjelima društva GEOFIZIKA SERVISI d.o.o. i GEOFIZIKA INTRNATIONALIS d.o.o. upisana je zabilježba ovrhe temeljem rješenja Općinskog građanskog suda u Zagrebu br. Ovr-7490/16 od 21.09.2016.g. i to pljenidbom, procjenom </w:t>
      </w:r>
      <w:r w:rsidR="006A2AFC" w:rsidRPr="00DD3D23">
        <w:rPr>
          <w:rFonts w:cs="Shruti"/>
        </w:rPr>
        <w:t>i</w:t>
      </w:r>
      <w:r w:rsidRPr="00DD3D23">
        <w:rPr>
          <w:rFonts w:cs="Shruti"/>
        </w:rPr>
        <w:t xml:space="preserve"> prodajom poslovnih udjela.</w:t>
      </w:r>
    </w:p>
    <w:p w:rsidRDefault="00C16426" w:rsidP="0006095A" w:rsidR="00C16426" w:rsidRPr="00DD3D23">
      <w:pPr>
        <w:spacing w:lineRule="auto" w:line="240" w:after="0"/>
        <w:jc w:val="both"/>
        <w:rPr>
          <w:rFonts w:cs="Shruti"/>
        </w:rPr>
      </w:pPr>
    </w:p>
    <w:p w:rsidRDefault="005F7C43" w:rsidP="00B14DDD" w:rsidR="00B14DDD" w:rsidRPr="00DD3D23">
      <w:pPr>
        <w:pStyle w:val="Bezproreda"/>
        <w:rPr>
          <w:b/>
          <w:i/>
        </w:rPr>
      </w:pPr>
      <w:r w:rsidRPr="00DD3D23">
        <w:rPr>
          <w:b/>
          <w:i/>
        </w:rPr>
        <w:t xml:space="preserve"> </w:t>
      </w:r>
      <w:r w:rsidR="00B14DDD" w:rsidRPr="00DD3D23">
        <w:rPr>
          <w:b/>
          <w:i/>
        </w:rPr>
        <w:t xml:space="preserve">Prilog: Popis članova društva Geofizika Servisi d.o.o. i društva Geofizika Internationalis d.o.o.prileži u </w:t>
      </w:r>
      <w:r w:rsidR="00B14DDD" w:rsidRPr="00DD3D23">
        <w:rPr>
          <w:b/>
          <w:i/>
        </w:rPr>
        <w:tab/>
        <w:t>spisu</w:t>
      </w:r>
    </w:p>
    <w:p w:rsidRDefault="00760735" w:rsidP="00760735" w:rsidR="00760735" w:rsidRPr="00DD3D23">
      <w:pPr>
        <w:pStyle w:val="Bezproreda"/>
        <w:rPr>
          <w:i/>
        </w:rPr>
      </w:pPr>
    </w:p>
    <w:p w:rsidRDefault="00983867" w:rsidP="00D50169" w:rsidR="00B54CC6" w:rsidRPr="00DD3D23">
      <w:pPr>
        <w:pStyle w:val="Bezproreda"/>
        <w:rPr>
          <w:b/>
        </w:rPr>
      </w:pPr>
      <w:r w:rsidRPr="00DD3D23">
        <w:rPr>
          <w:b/>
        </w:rPr>
        <w:t>OBVEZE</w:t>
      </w:r>
      <w:r w:rsidR="00F03E98" w:rsidRPr="00DD3D23">
        <w:rPr>
          <w:b/>
        </w:rPr>
        <w:t xml:space="preserve"> DUŽNIKA</w:t>
      </w:r>
    </w:p>
    <w:p w:rsidRDefault="00326CAE" w:rsidP="00D50169" w:rsidR="00326CAE" w:rsidRPr="00DD3D23">
      <w:pPr>
        <w:pStyle w:val="Bezproreda"/>
      </w:pPr>
    </w:p>
    <w:p w:rsidRDefault="00B54CC6" w:rsidP="00D50169" w:rsidR="00B54CC6" w:rsidRPr="00DD3D23">
      <w:pPr>
        <w:pStyle w:val="Bezproreda"/>
      </w:pPr>
      <w:r w:rsidRPr="00DD3D23">
        <w:t>Vjerovnici su u stečajnom postupku prijavili tražbine u ukupnom iznosu od</w:t>
      </w:r>
      <w:r w:rsidR="002F6D68" w:rsidRPr="00DD3D23">
        <w:t xml:space="preserve"> 193.776.028,05</w:t>
      </w:r>
      <w:r w:rsidRPr="00DD3D23">
        <w:t xml:space="preserve"> kn. Od toga su  priznata potraživanja u iznosu od </w:t>
      </w:r>
      <w:r w:rsidR="002F6D68" w:rsidRPr="00DD3D23">
        <w:t>141.075.959,56</w:t>
      </w:r>
      <w:r w:rsidRPr="00DD3D23">
        <w:t xml:space="preserve"> kn, a osporen je iznos potraživanja</w:t>
      </w:r>
      <w:r w:rsidR="002F6D68" w:rsidRPr="00DD3D23">
        <w:t xml:space="preserve"> od 52.700.068,50 kn</w:t>
      </w:r>
      <w:r w:rsidRPr="00DD3D23">
        <w:t>.</w:t>
      </w:r>
    </w:p>
    <w:p w:rsidRDefault="00F03E98" w:rsidP="00B54CC6" w:rsidR="00F03E98" w:rsidRPr="00DD3D23">
      <w:pPr>
        <w:jc w:val="both"/>
      </w:pPr>
    </w:p>
    <w:tbl>
      <w:tblPr>
        <w:tblW w:type="auto" w:w="0"/>
        <w:tblInd w:type="dxa" w:w="113"/>
        <w:tblLayout w:type="fixed"/>
        <w:tblCellMar>
          <w:left w:type="dxa" w:w="113"/>
        </w:tblCellMar>
        <w:tblLook w:val="04A0" w:noVBand="1" w:noHBand="0" w:lastColumn="0" w:firstColumn="1" w:lastRow="0" w:firstRow="1"/>
      </w:tblPr>
      <w:tblGrid>
        <w:gridCol w:w="670"/>
        <w:gridCol w:w="2065"/>
        <w:gridCol w:w="961"/>
        <w:gridCol w:w="1833"/>
        <w:gridCol w:w="1926"/>
        <w:gridCol w:w="1896"/>
      </w:tblGrid>
      <w:tr w:rsidTr="009B2D4D" w:rsidR="00B54CC6" w:rsidRPr="00DD3D23">
        <w:trPr>
          <w:trHeight w:val="654"/>
        </w:trPr>
        <w:tc>
          <w:tcPr>
            <w:tcW w:type="dxa" w:w="6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themeFillShade="D9" w:themeFill="background1" w:fill="D9D9D9" w:color="auto" w:val="clear"/>
            <w:hideMark/>
          </w:tcPr>
          <w:p w:rsidRDefault="00B54CC6" w:rsidP="007729F1" w:rsidR="00B54CC6" w:rsidRPr="00DD3D23">
            <w:pPr>
              <w:pStyle w:val="Bezproreda"/>
              <w:rPr>
                <w:rFonts w:eastAsia="Calibri"/>
                <w:b/>
                <w:kern w:val="2"/>
                <w:lang w:val="en-US"/>
              </w:rPr>
            </w:pPr>
            <w:r w:rsidRPr="00DD3D23">
              <w:rPr>
                <w:b/>
                <w:lang w:val="en-US"/>
              </w:rPr>
              <w:t>Red.</w:t>
            </w:r>
          </w:p>
          <w:p w:rsidRDefault="00DD3D23" w:rsidP="007729F1" w:rsidR="00B54CC6" w:rsidRPr="00DD3D23">
            <w:pPr>
              <w:pStyle w:val="Bezproreda"/>
              <w:rPr>
                <w:rFonts w:eastAsia="Calibri"/>
                <w:b/>
                <w:kern w:val="2"/>
              </w:rPr>
            </w:pPr>
            <w:r w:rsidRPr="00DD3D23">
              <w:rPr>
                <w:b/>
                <w:lang w:val="en-US"/>
              </w:rPr>
              <w:t>B</w:t>
            </w:r>
            <w:r w:rsidR="00B54CC6" w:rsidRPr="00DD3D23">
              <w:rPr>
                <w:b/>
                <w:lang w:val="en-US"/>
              </w:rPr>
              <w:t>roj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themeFillShade="D9" w:themeFill="background1" w:fill="D9D9D9" w:color="auto" w:val="clear"/>
            <w:hideMark/>
          </w:tcPr>
          <w:p w:rsidRDefault="00B54CC6" w:rsidP="007729F1" w:rsidR="00B54CC6" w:rsidRPr="00DD3D23">
            <w:pPr>
              <w:pStyle w:val="Bezproreda"/>
              <w:rPr>
                <w:rFonts w:eastAsia="Calibri"/>
                <w:b/>
                <w:kern w:val="2"/>
              </w:rPr>
            </w:pPr>
            <w:r w:rsidRPr="00DD3D23">
              <w:rPr>
                <w:b/>
                <w:lang w:val="en-US"/>
              </w:rPr>
              <w:t>Vjerovnici</w:t>
            </w:r>
          </w:p>
        </w:tc>
        <w:tc>
          <w:tcPr>
            <w:tcW w:type="dxa" w:w="96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themeFillShade="D9" w:themeFill="background1" w:fill="D9D9D9" w:color="auto" w:val="clear"/>
            <w:hideMark/>
          </w:tcPr>
          <w:p w:rsidRDefault="00B54CC6" w:rsidP="007729F1" w:rsidR="00B54CC6" w:rsidRPr="00DD3D23">
            <w:pPr>
              <w:pStyle w:val="Bezproreda"/>
              <w:rPr>
                <w:rFonts w:eastAsia="Calibri"/>
                <w:b/>
                <w:kern w:val="2"/>
                <w:lang w:val="en-US"/>
              </w:rPr>
            </w:pPr>
            <w:r w:rsidRPr="00DD3D23">
              <w:rPr>
                <w:b/>
                <w:lang w:val="en-US"/>
              </w:rPr>
              <w:t xml:space="preserve">Broj </w:t>
            </w:r>
          </w:p>
          <w:p w:rsidRDefault="00B54CC6" w:rsidP="007729F1" w:rsidR="00B54CC6" w:rsidRPr="00DD3D23">
            <w:pPr>
              <w:pStyle w:val="Bezproreda"/>
              <w:rPr>
                <w:rFonts w:eastAsia="Calibri"/>
                <w:b/>
                <w:kern w:val="2"/>
              </w:rPr>
            </w:pPr>
            <w:r w:rsidRPr="00DD3D23">
              <w:rPr>
                <w:b/>
                <w:lang w:val="en-US"/>
              </w:rPr>
              <w:t>prijava</w:t>
            </w:r>
          </w:p>
        </w:tc>
        <w:tc>
          <w:tcPr>
            <w:tcW w:type="dxa" w:w="183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themeFillShade="D9" w:themeFill="background1" w:fill="D9D9D9" w:color="auto" w:val="clear"/>
            <w:hideMark/>
          </w:tcPr>
          <w:p w:rsidRDefault="00B54CC6" w:rsidP="007729F1" w:rsidR="00B54CC6" w:rsidRPr="00DD3D23">
            <w:pPr>
              <w:pStyle w:val="Bezproreda"/>
              <w:rPr>
                <w:rFonts w:eastAsia="Calibri"/>
                <w:b/>
                <w:kern w:val="2"/>
              </w:rPr>
            </w:pPr>
            <w:r w:rsidRPr="00DD3D23">
              <w:rPr>
                <w:b/>
                <w:lang w:val="en-US"/>
              </w:rPr>
              <w:t>Prijavljeno (kn)</w:t>
            </w:r>
          </w:p>
        </w:tc>
        <w:tc>
          <w:tcPr>
            <w:tcW w:type="dxa" w:w="192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themeFillShade="D9" w:themeFill="background1" w:fill="D9D9D9" w:color="auto" w:val="clear"/>
            <w:hideMark/>
          </w:tcPr>
          <w:p w:rsidRDefault="00B54CC6" w:rsidP="007729F1" w:rsidR="00B54CC6" w:rsidRPr="00DD3D23">
            <w:pPr>
              <w:pStyle w:val="Bezproreda"/>
              <w:rPr>
                <w:rFonts w:eastAsia="Calibri"/>
                <w:b/>
                <w:kern w:val="2"/>
              </w:rPr>
            </w:pPr>
            <w:r w:rsidRPr="00DD3D23">
              <w:rPr>
                <w:b/>
                <w:lang w:val="en-US"/>
              </w:rPr>
              <w:t>Osporeno (kn)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themeFillShade="D9" w:themeFill="background1" w:fill="D9D9D9" w:color="auto" w:val="clear"/>
            <w:hideMark/>
          </w:tcPr>
          <w:p w:rsidRDefault="00B54CC6" w:rsidP="007729F1" w:rsidR="00B54CC6" w:rsidRPr="00DD3D23">
            <w:pPr>
              <w:pStyle w:val="Bezproreda"/>
              <w:rPr>
                <w:rFonts w:eastAsia="Calibri"/>
                <w:b/>
                <w:kern w:val="2"/>
              </w:rPr>
            </w:pPr>
            <w:r w:rsidRPr="00DD3D23">
              <w:rPr>
                <w:b/>
                <w:lang w:val="en-US"/>
              </w:rPr>
              <w:t>Priznato (kn)</w:t>
            </w:r>
          </w:p>
        </w:tc>
      </w:tr>
      <w:tr w:rsidTr="00B14DDD" w:rsidR="00B54CC6" w:rsidRPr="00457025">
        <w:trPr>
          <w:trHeight w:val="427"/>
        </w:trPr>
        <w:tc>
          <w:tcPr>
            <w:tcW w:type="dxa" w:w="6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B54CC6" w:rsidP="007729F1" w:rsidR="00B54CC6" w:rsidRPr="00DD3D23">
            <w:pPr>
              <w:suppressAutoHyphens/>
              <w:rPr>
                <w:rFonts w:eastAsia="Calibri"/>
                <w:kern w:val="2"/>
              </w:rPr>
            </w:pPr>
            <w:r w:rsidRPr="00DD3D23">
              <w:rPr>
                <w:rFonts w:cs="Shruti"/>
              </w:rPr>
              <w:t>1.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B54CC6" w:rsidP="007729F1" w:rsidR="00B54CC6" w:rsidRPr="00DD3D23">
            <w:pPr>
              <w:suppressAutoHyphens/>
              <w:rPr>
                <w:rFonts w:eastAsia="Calibri"/>
                <w:kern w:val="2"/>
              </w:rPr>
            </w:pPr>
            <w:r w:rsidRPr="00DD3D23">
              <w:rPr>
                <w:rFonts w:cs="Shruti"/>
              </w:rPr>
              <w:t>I  viši isplatni red</w:t>
            </w:r>
          </w:p>
        </w:tc>
        <w:tc>
          <w:tcPr>
            <w:tcW w:type="dxa" w:w="96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0423C9" w:rsidP="00107806" w:rsidR="00B54CC6" w:rsidRPr="00DD3D23">
            <w:pPr>
              <w:suppressAutoHyphens/>
              <w:jc w:val="center"/>
              <w:rPr>
                <w:rFonts w:eastAsia="Calibri"/>
                <w:kern w:val="2"/>
              </w:rPr>
            </w:pPr>
            <w:r w:rsidRPr="00DD3D23">
              <w:rPr>
                <w:rFonts w:eastAsia="Calibri"/>
                <w:kern w:val="2"/>
              </w:rPr>
              <w:t>2</w:t>
            </w:r>
            <w:r w:rsidR="00107806">
              <w:rPr>
                <w:rFonts w:eastAsia="Calibri"/>
                <w:kern w:val="2"/>
              </w:rPr>
              <w:t>90</w:t>
            </w:r>
          </w:p>
        </w:tc>
        <w:tc>
          <w:tcPr>
            <w:tcW w:type="dxa" w:w="183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341797" w:rsidP="00341797" w:rsidR="00B54CC6" w:rsidRPr="00341797">
            <w:pPr>
              <w:suppressAutoHyphens/>
              <w:jc w:val="right"/>
              <w:rPr>
                <w:rFonts w:eastAsia="Calibri"/>
                <w:kern w:val="2"/>
              </w:rPr>
            </w:pPr>
            <w:r w:rsidRPr="00341797">
              <w:t>17.143.948,28</w:t>
            </w:r>
          </w:p>
        </w:tc>
        <w:tc>
          <w:tcPr>
            <w:tcW w:type="dxa" w:w="192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0423C9" w:rsidP="002F6D17" w:rsidR="00B54CC6" w:rsidRPr="00DD3D23">
            <w:pPr>
              <w:suppressAutoHyphens/>
              <w:jc w:val="right"/>
              <w:rPr>
                <w:rFonts w:eastAsia="Calibri"/>
                <w:kern w:val="2"/>
              </w:rPr>
            </w:pPr>
            <w:r w:rsidRPr="00DD3D23">
              <w:rPr>
                <w:rFonts w:eastAsia="Calibri"/>
                <w:kern w:val="2"/>
              </w:rPr>
              <w:t>424.162,86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341797" w:rsidP="00457025" w:rsidR="00B54CC6" w:rsidRPr="00457025">
            <w:pPr>
              <w:suppressAutoHyphens/>
              <w:jc w:val="right"/>
              <w:rPr>
                <w:rFonts w:eastAsia="Calibri"/>
                <w:kern w:val="2"/>
              </w:rPr>
            </w:pPr>
            <w:r w:rsidRPr="00457025">
              <w:t>16.719.785,42</w:t>
            </w:r>
          </w:p>
        </w:tc>
      </w:tr>
      <w:tr w:rsidTr="00B14DDD" w:rsidR="00B54CC6" w:rsidRPr="00DD3D23">
        <w:trPr>
          <w:trHeight w:val="435"/>
        </w:trPr>
        <w:tc>
          <w:tcPr>
            <w:tcW w:type="dxa" w:w="6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B54CC6" w:rsidP="007729F1" w:rsidR="00B54CC6" w:rsidRPr="00DD3D23">
            <w:pPr>
              <w:suppressAutoHyphens/>
              <w:rPr>
                <w:rFonts w:eastAsia="Calibri"/>
                <w:kern w:val="2"/>
              </w:rPr>
            </w:pPr>
            <w:r w:rsidRPr="00DD3D23">
              <w:rPr>
                <w:rFonts w:cs="Shruti"/>
              </w:rPr>
              <w:t>2.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B54CC6" w:rsidP="007729F1" w:rsidR="00B54CC6" w:rsidRPr="00DD3D23">
            <w:pPr>
              <w:suppressAutoHyphens/>
              <w:rPr>
                <w:rFonts w:eastAsia="Calibri"/>
                <w:kern w:val="2"/>
              </w:rPr>
            </w:pPr>
            <w:r w:rsidRPr="00DD3D23">
              <w:rPr>
                <w:rFonts w:cs="Shruti"/>
              </w:rPr>
              <w:t>II  viši isplatni red</w:t>
            </w:r>
          </w:p>
        </w:tc>
        <w:tc>
          <w:tcPr>
            <w:tcW w:type="dxa" w:w="96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741192" w:rsidP="007729F1" w:rsidR="00B54CC6" w:rsidRPr="00DD3D23">
            <w:pPr>
              <w:suppressAutoHyphens/>
              <w:jc w:val="center"/>
              <w:rPr>
                <w:rFonts w:eastAsia="Calibri"/>
                <w:kern w:val="2"/>
              </w:rPr>
            </w:pPr>
            <w:r w:rsidRPr="00DD3D23">
              <w:rPr>
                <w:rFonts w:eastAsia="Calibri"/>
                <w:kern w:val="2"/>
              </w:rPr>
              <w:t>32</w:t>
            </w:r>
          </w:p>
        </w:tc>
        <w:tc>
          <w:tcPr>
            <w:tcW w:type="dxa" w:w="183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9B2D4D" w:rsidP="00341797" w:rsidR="00B54CC6" w:rsidRPr="00DD3D23">
            <w:pPr>
              <w:suppressAutoHyphens/>
              <w:jc w:val="right"/>
              <w:rPr>
                <w:rFonts w:eastAsia="Calibri"/>
                <w:kern w:val="2"/>
              </w:rPr>
            </w:pPr>
            <w:r w:rsidRPr="00DD3D23">
              <w:rPr>
                <w:rFonts w:eastAsia="Calibri"/>
                <w:kern w:val="2"/>
              </w:rPr>
              <w:t>176.</w:t>
            </w:r>
            <w:r w:rsidR="002F6D17" w:rsidRPr="00DD3D23">
              <w:rPr>
                <w:rFonts w:eastAsia="Calibri"/>
                <w:kern w:val="2"/>
              </w:rPr>
              <w:t>909</w:t>
            </w:r>
            <w:r w:rsidRPr="00DD3D23">
              <w:rPr>
                <w:rFonts w:eastAsia="Calibri"/>
                <w:kern w:val="2"/>
              </w:rPr>
              <w:t>.</w:t>
            </w:r>
            <w:r w:rsidR="002F6D17" w:rsidRPr="00DD3D23">
              <w:rPr>
                <w:rFonts w:eastAsia="Calibri"/>
                <w:kern w:val="2"/>
              </w:rPr>
              <w:t>332</w:t>
            </w:r>
            <w:r w:rsidRPr="00DD3D23">
              <w:rPr>
                <w:rFonts w:eastAsia="Calibri"/>
                <w:kern w:val="2"/>
              </w:rPr>
              <w:t>,</w:t>
            </w:r>
            <w:r w:rsidR="002F6D17" w:rsidRPr="00DD3D23">
              <w:rPr>
                <w:rFonts w:eastAsia="Calibri"/>
                <w:kern w:val="2"/>
              </w:rPr>
              <w:t>50</w:t>
            </w:r>
          </w:p>
        </w:tc>
        <w:tc>
          <w:tcPr>
            <w:tcW w:type="dxa" w:w="192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F6D17" w:rsidP="002F6D17" w:rsidR="00B54CC6" w:rsidRPr="00DD3D23">
            <w:pPr>
              <w:suppressAutoHyphens/>
              <w:jc w:val="right"/>
              <w:rPr>
                <w:rFonts w:cs="Arial" w:eastAsia="Calibri"/>
                <w:kern w:val="2"/>
              </w:rPr>
            </w:pPr>
            <w:r w:rsidRPr="00DD3D23">
              <w:rPr>
                <w:rFonts w:cs="Arial" w:eastAsia="Calibri"/>
                <w:kern w:val="2"/>
              </w:rPr>
              <w:t>52</w:t>
            </w:r>
            <w:r w:rsidR="00572422" w:rsidRPr="00DD3D23">
              <w:rPr>
                <w:rFonts w:cs="Arial" w:eastAsia="Calibri"/>
                <w:kern w:val="2"/>
              </w:rPr>
              <w:t>.</w:t>
            </w:r>
            <w:r w:rsidRPr="00DD3D23">
              <w:rPr>
                <w:rFonts w:cs="Arial" w:eastAsia="Calibri"/>
                <w:kern w:val="2"/>
              </w:rPr>
              <w:t>275</w:t>
            </w:r>
            <w:r w:rsidR="00572422" w:rsidRPr="00DD3D23">
              <w:rPr>
                <w:rFonts w:cs="Arial" w:eastAsia="Calibri"/>
                <w:kern w:val="2"/>
              </w:rPr>
              <w:t>.</w:t>
            </w:r>
            <w:r w:rsidRPr="00DD3D23">
              <w:rPr>
                <w:rFonts w:cs="Arial" w:eastAsia="Calibri"/>
                <w:kern w:val="2"/>
              </w:rPr>
              <w:t>905</w:t>
            </w:r>
            <w:r w:rsidR="00572422" w:rsidRPr="00DD3D23">
              <w:rPr>
                <w:rFonts w:cs="Arial" w:eastAsia="Calibri"/>
                <w:kern w:val="2"/>
              </w:rPr>
              <w:t>,</w:t>
            </w:r>
            <w:r w:rsidRPr="00DD3D23">
              <w:rPr>
                <w:rFonts w:cs="Arial" w:eastAsia="Calibri"/>
                <w:kern w:val="2"/>
              </w:rPr>
              <w:t>64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F6D17" w:rsidP="00457025" w:rsidR="00B54CC6" w:rsidRPr="00DD3D23">
            <w:pPr>
              <w:suppressAutoHyphens/>
              <w:jc w:val="right"/>
              <w:rPr>
                <w:rFonts w:cs="Arial" w:eastAsia="Calibri"/>
                <w:kern w:val="2"/>
              </w:rPr>
            </w:pPr>
            <w:r w:rsidRPr="00DD3D23">
              <w:rPr>
                <w:rFonts w:cs="Arial" w:eastAsia="Calibri"/>
                <w:kern w:val="2"/>
              </w:rPr>
              <w:t>124</w:t>
            </w:r>
            <w:r w:rsidR="009B2D4D" w:rsidRPr="00DD3D23">
              <w:rPr>
                <w:rFonts w:cs="Arial" w:eastAsia="Calibri"/>
                <w:kern w:val="2"/>
              </w:rPr>
              <w:t>.</w:t>
            </w:r>
            <w:r w:rsidRPr="00DD3D23">
              <w:rPr>
                <w:rFonts w:cs="Arial" w:eastAsia="Calibri"/>
                <w:kern w:val="2"/>
              </w:rPr>
              <w:t>633</w:t>
            </w:r>
            <w:r w:rsidR="009B2D4D" w:rsidRPr="00DD3D23">
              <w:rPr>
                <w:rFonts w:cs="Arial" w:eastAsia="Calibri"/>
                <w:kern w:val="2"/>
              </w:rPr>
              <w:t>.</w:t>
            </w:r>
            <w:r w:rsidRPr="00DD3D23">
              <w:rPr>
                <w:rFonts w:cs="Arial" w:eastAsia="Calibri"/>
                <w:kern w:val="2"/>
              </w:rPr>
              <w:t>426</w:t>
            </w:r>
            <w:r w:rsidR="009B2D4D" w:rsidRPr="00DD3D23">
              <w:rPr>
                <w:rFonts w:cs="Arial" w:eastAsia="Calibri"/>
                <w:kern w:val="2"/>
              </w:rPr>
              <w:t>,</w:t>
            </w:r>
            <w:r w:rsidRPr="00DD3D23">
              <w:rPr>
                <w:rFonts w:cs="Arial" w:eastAsia="Calibri"/>
                <w:kern w:val="2"/>
              </w:rPr>
              <w:t>8</w:t>
            </w:r>
            <w:r w:rsidR="00572422" w:rsidRPr="00DD3D23">
              <w:rPr>
                <w:rFonts w:cs="Arial" w:eastAsia="Calibri"/>
                <w:kern w:val="2"/>
              </w:rPr>
              <w:t>6</w:t>
            </w:r>
          </w:p>
        </w:tc>
      </w:tr>
      <w:tr w:rsidTr="009B2D4D" w:rsidR="00B54CC6" w:rsidRPr="00DD3D23">
        <w:trPr>
          <w:trHeight w:val="419"/>
        </w:trPr>
        <w:tc>
          <w:tcPr>
            <w:tcW w:type="dxa" w:w="2735"/>
            <w:gridSpan w:val="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B54CC6" w:rsidP="007729F1" w:rsidR="00B54CC6" w:rsidRPr="00DD3D23">
            <w:pPr>
              <w:suppressAutoHyphens/>
              <w:rPr>
                <w:rFonts w:eastAsia="Calibri"/>
                <w:kern w:val="2"/>
              </w:rPr>
            </w:pPr>
            <w:r w:rsidRPr="00DD3D23">
              <w:rPr>
                <w:rFonts w:cs="Shruti"/>
                <w:b/>
              </w:rPr>
              <w:lastRenderedPageBreak/>
              <w:t>UKUPNO:</w:t>
            </w:r>
          </w:p>
        </w:tc>
        <w:tc>
          <w:tcPr>
            <w:tcW w:type="dxa" w:w="96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F6D17" w:rsidP="00457025" w:rsidR="00B54CC6" w:rsidRPr="00DD3D23">
            <w:pPr>
              <w:suppressAutoHyphens/>
              <w:jc w:val="center"/>
              <w:rPr>
                <w:rFonts w:eastAsia="Calibri"/>
                <w:b/>
                <w:kern w:val="2"/>
              </w:rPr>
            </w:pPr>
            <w:r w:rsidRPr="00DD3D23">
              <w:rPr>
                <w:rFonts w:eastAsia="Calibri"/>
                <w:b/>
                <w:kern w:val="2"/>
              </w:rPr>
              <w:t>3</w:t>
            </w:r>
            <w:r w:rsidR="00457025">
              <w:rPr>
                <w:rFonts w:eastAsia="Calibri"/>
                <w:b/>
                <w:kern w:val="2"/>
              </w:rPr>
              <w:t>22</w:t>
            </w:r>
          </w:p>
        </w:tc>
        <w:tc>
          <w:tcPr>
            <w:tcW w:type="dxa" w:w="183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F6D17" w:rsidP="00341797" w:rsidR="00B54CC6" w:rsidRPr="00DD3D23">
            <w:pPr>
              <w:suppressAutoHyphens/>
              <w:jc w:val="right"/>
              <w:rPr>
                <w:rFonts w:eastAsia="Calibri"/>
                <w:b/>
                <w:kern w:val="2"/>
              </w:rPr>
            </w:pPr>
            <w:r w:rsidRPr="00DD3D23">
              <w:rPr>
                <w:rFonts w:eastAsia="Calibri"/>
                <w:b/>
                <w:kern w:val="2"/>
              </w:rPr>
              <w:t>19</w:t>
            </w:r>
            <w:r w:rsidR="00341797">
              <w:rPr>
                <w:rFonts w:eastAsia="Calibri"/>
                <w:b/>
                <w:kern w:val="2"/>
              </w:rPr>
              <w:t>4</w:t>
            </w:r>
            <w:r w:rsidRPr="00DD3D23">
              <w:rPr>
                <w:rFonts w:eastAsia="Calibri"/>
                <w:b/>
                <w:kern w:val="2"/>
              </w:rPr>
              <w:t>.</w:t>
            </w:r>
            <w:r w:rsidR="00341797">
              <w:rPr>
                <w:rFonts w:eastAsia="Calibri"/>
                <w:b/>
                <w:kern w:val="2"/>
              </w:rPr>
              <w:t>053</w:t>
            </w:r>
            <w:r w:rsidRPr="00DD3D23">
              <w:rPr>
                <w:rFonts w:eastAsia="Calibri"/>
                <w:b/>
                <w:kern w:val="2"/>
              </w:rPr>
              <w:t>.28</w:t>
            </w:r>
            <w:r w:rsidR="00341797">
              <w:rPr>
                <w:rFonts w:eastAsia="Calibri"/>
                <w:b/>
                <w:kern w:val="2"/>
              </w:rPr>
              <w:t>0</w:t>
            </w:r>
            <w:r w:rsidRPr="00DD3D23">
              <w:rPr>
                <w:rFonts w:eastAsia="Calibri"/>
                <w:b/>
                <w:kern w:val="2"/>
              </w:rPr>
              <w:t>,</w:t>
            </w:r>
            <w:r w:rsidR="00341797">
              <w:rPr>
                <w:rFonts w:eastAsia="Calibri"/>
                <w:b/>
                <w:kern w:val="2"/>
              </w:rPr>
              <w:t>78</w:t>
            </w:r>
          </w:p>
        </w:tc>
        <w:tc>
          <w:tcPr>
            <w:tcW w:type="dxa" w:w="192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F6D17" w:rsidP="005A4549" w:rsidR="00B54CC6" w:rsidRPr="00DD3D23">
            <w:pPr>
              <w:suppressAutoHyphens/>
              <w:jc w:val="right"/>
              <w:rPr>
                <w:rFonts w:cs="Arial" w:eastAsia="Calibri"/>
                <w:b/>
                <w:kern w:val="2"/>
              </w:rPr>
            </w:pPr>
            <w:r w:rsidRPr="00DD3D23">
              <w:rPr>
                <w:rFonts w:cs="Arial" w:eastAsia="Calibri"/>
                <w:b/>
                <w:kern w:val="2"/>
              </w:rPr>
              <w:t>52.700.068,50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F6D17" w:rsidP="00457025" w:rsidR="00B54CC6" w:rsidRPr="00DD3D23">
            <w:pPr>
              <w:suppressAutoHyphens/>
              <w:jc w:val="right"/>
              <w:rPr>
                <w:rFonts w:cs="Arial" w:eastAsia="Calibri"/>
                <w:b/>
                <w:kern w:val="2"/>
              </w:rPr>
            </w:pPr>
            <w:r w:rsidRPr="00DD3D23">
              <w:rPr>
                <w:rFonts w:cs="Arial" w:eastAsia="Calibri"/>
                <w:b/>
                <w:kern w:val="2"/>
              </w:rPr>
              <w:t>141.</w:t>
            </w:r>
            <w:r w:rsidR="00341797">
              <w:rPr>
                <w:rFonts w:cs="Arial" w:eastAsia="Calibri"/>
                <w:b/>
                <w:kern w:val="2"/>
              </w:rPr>
              <w:t>353</w:t>
            </w:r>
            <w:r w:rsidRPr="00DD3D23">
              <w:rPr>
                <w:rFonts w:cs="Arial" w:eastAsia="Calibri"/>
                <w:b/>
                <w:kern w:val="2"/>
              </w:rPr>
              <w:t>.</w:t>
            </w:r>
            <w:r w:rsidR="00341797">
              <w:rPr>
                <w:rFonts w:cs="Arial" w:eastAsia="Calibri"/>
                <w:b/>
                <w:kern w:val="2"/>
              </w:rPr>
              <w:t>212</w:t>
            </w:r>
            <w:r w:rsidRPr="00DD3D23">
              <w:rPr>
                <w:rFonts w:cs="Arial" w:eastAsia="Calibri"/>
                <w:b/>
                <w:kern w:val="2"/>
              </w:rPr>
              <w:t>,</w:t>
            </w:r>
            <w:r w:rsidR="00457025">
              <w:rPr>
                <w:rFonts w:cs="Arial" w:eastAsia="Calibri"/>
                <w:b/>
                <w:kern w:val="2"/>
              </w:rPr>
              <w:t>28</w:t>
            </w:r>
          </w:p>
        </w:tc>
      </w:tr>
    </w:tbl>
    <w:p w:rsidRDefault="00DD3D23" w:rsidP="00B54CC6" w:rsidR="00DD3D23">
      <w:pPr>
        <w:jc w:val="both"/>
        <w:rPr>
          <w:rFonts w:cs="Shruti" w:eastAsia="Calibri"/>
          <w:kern w:val="2"/>
        </w:rPr>
      </w:pPr>
    </w:p>
    <w:p w:rsidRDefault="00961826" w:rsidP="00B54CC6" w:rsidR="00961826" w:rsidRPr="00DD3D23">
      <w:pPr>
        <w:jc w:val="both"/>
        <w:rPr>
          <w:rFonts w:cs="Shruti" w:eastAsia="Calibri"/>
          <w:kern w:val="2"/>
        </w:rPr>
      </w:pPr>
      <w:r w:rsidRPr="00DD3D23">
        <w:rPr>
          <w:rFonts w:cs="Shruti" w:eastAsia="Calibri"/>
          <w:kern w:val="2"/>
        </w:rPr>
        <w:t xml:space="preserve">Prvi isplatni red čine tražbine radnika, po pravomoćnim odlukama suda i po prijavama koje je sačinio stečajni upravitelj po osnovi neisplaćenih plaća, otpremnina i naknade plaća (prijevoz, </w:t>
      </w:r>
      <w:r w:rsidR="00326CAE" w:rsidRPr="00DD3D23">
        <w:rPr>
          <w:rFonts w:cs="Shruti" w:eastAsia="Calibri"/>
          <w:kern w:val="2"/>
        </w:rPr>
        <w:t>terenski dodatak</w:t>
      </w:r>
      <w:r w:rsidRPr="00DD3D23">
        <w:rPr>
          <w:rFonts w:cs="Shruti" w:eastAsia="Calibri"/>
          <w:kern w:val="2"/>
        </w:rPr>
        <w:t>).</w:t>
      </w:r>
    </w:p>
    <w:p w:rsidRDefault="00961826" w:rsidP="00B54CC6" w:rsidR="00961826" w:rsidRPr="00DD3D23">
      <w:pPr>
        <w:jc w:val="both"/>
        <w:rPr>
          <w:rFonts w:cs="Shruti" w:eastAsia="Calibri"/>
          <w:kern w:val="2"/>
        </w:rPr>
      </w:pPr>
      <w:r w:rsidRPr="00DD3D23">
        <w:rPr>
          <w:rFonts w:cs="Shruti" w:eastAsia="Calibri"/>
          <w:kern w:val="2"/>
        </w:rPr>
        <w:t>Shodno odredbi čl. 257 st.3 SZ-a prijave obračuna potraživanja dostavljene su radnicima na potpis.</w:t>
      </w:r>
    </w:p>
    <w:p w:rsidRDefault="00B54CC6" w:rsidP="00B54CC6" w:rsidR="00B54CC6" w:rsidRPr="00DD3D23">
      <w:pPr>
        <w:jc w:val="both"/>
        <w:rPr>
          <w:rFonts w:cs="Shruti"/>
          <w:b/>
          <w:u w:val="single"/>
        </w:rPr>
      </w:pPr>
      <w:r w:rsidRPr="00DD3D23">
        <w:rPr>
          <w:rFonts w:cs="Shruti"/>
          <w:b/>
          <w:u w:val="single"/>
        </w:rPr>
        <w:t>Obavijest o razlučnom pravu.</w:t>
      </w:r>
    </w:p>
    <w:p w:rsidRDefault="00B54CC6" w:rsidP="002C1B1B" w:rsidR="00983867" w:rsidRPr="00DD3D23">
      <w:pPr>
        <w:jc w:val="both"/>
        <w:rPr>
          <w:rFonts w:cs="Shruti"/>
        </w:rPr>
      </w:pPr>
      <w:r w:rsidRPr="00DD3D23">
        <w:rPr>
          <w:rFonts w:cs="Shruti"/>
        </w:rPr>
        <w:t>Zaprimljen</w:t>
      </w:r>
      <w:r w:rsidR="00983867" w:rsidRPr="00DD3D23">
        <w:rPr>
          <w:rFonts w:cs="Shruti"/>
        </w:rPr>
        <w:t>e su dvije obavijesti razlučnih vjerovnika.</w:t>
      </w:r>
    </w:p>
    <w:p w:rsidRDefault="00844237" w:rsidP="002C1B1B" w:rsidR="00844237" w:rsidRPr="00DD3D23">
      <w:pPr>
        <w:jc w:val="both"/>
      </w:pPr>
      <w:r w:rsidRPr="00DD3D23">
        <w:rPr>
          <w:rFonts w:cs="Shruti"/>
        </w:rPr>
        <w:t>1.</w:t>
      </w:r>
      <w:r w:rsidR="00B54CC6" w:rsidRPr="00DD3D23">
        <w:rPr>
          <w:rFonts w:cs="Shruti"/>
        </w:rPr>
        <w:t xml:space="preserve"> </w:t>
      </w:r>
      <w:r w:rsidR="002C1B1B" w:rsidRPr="00DD3D23">
        <w:t>ERSTE&amp;STEIERMARKISCHE BANK d.d.</w:t>
      </w:r>
      <w:r w:rsidR="00B54CC6" w:rsidRPr="00DD3D23">
        <w:rPr>
          <w:rFonts w:cs="Shruti"/>
        </w:rPr>
        <w:t xml:space="preserve"> za iznos tražbine od </w:t>
      </w:r>
      <w:r w:rsidR="002C1B1B" w:rsidRPr="00DD3D23">
        <w:t>40.076.286,40 kn</w:t>
      </w:r>
      <w:r w:rsidR="00BB51A9">
        <w:t>,</w:t>
      </w:r>
      <w:r w:rsidR="00B54CC6" w:rsidRPr="00DD3D23">
        <w:t xml:space="preserve"> </w:t>
      </w:r>
      <w:r w:rsidR="00BB51A9">
        <w:t xml:space="preserve"> osigurane razlučnim pravom </w:t>
      </w:r>
      <w:r w:rsidR="00B54CC6" w:rsidRPr="00DD3D23">
        <w:t xml:space="preserve">na </w:t>
      </w:r>
      <w:r w:rsidRPr="00DD3D23">
        <w:t xml:space="preserve"> </w:t>
      </w:r>
      <w:r w:rsidR="00B54CC6" w:rsidRPr="00DD3D23">
        <w:t>nekretnin</w:t>
      </w:r>
      <w:r w:rsidR="002C1B1B" w:rsidRPr="00DD3D23">
        <w:t>i</w:t>
      </w:r>
      <w:r w:rsidR="00B54CC6" w:rsidRPr="00DD3D23">
        <w:t xml:space="preserve"> </w:t>
      </w:r>
      <w:r w:rsidR="00BB51A9">
        <w:t xml:space="preserve"> </w:t>
      </w:r>
      <w:r w:rsidR="00B54CC6" w:rsidRPr="00DD3D23">
        <w:t xml:space="preserve"> </w:t>
      </w:r>
      <w:r w:rsidR="002C1B1B" w:rsidRPr="00DD3D23">
        <w:t>kčbr. 4490/54, upisana u zk</w:t>
      </w:r>
      <w:r w:rsidRPr="00DD3D23">
        <w:t>.</w:t>
      </w:r>
      <w:r w:rsidR="00BB51A9">
        <w:t xml:space="preserve">ul.br. 24432 k.o. Grad Zagreb </w:t>
      </w:r>
    </w:p>
    <w:p w:rsidRDefault="00844237" w:rsidP="002C1B1B" w:rsidR="00116FE0">
      <w:pPr>
        <w:jc w:val="both"/>
      </w:pPr>
      <w:r w:rsidRPr="00DD3D23">
        <w:t xml:space="preserve">2. </w:t>
      </w:r>
      <w:r w:rsidR="002C1B1B" w:rsidRPr="00DD3D23">
        <w:t xml:space="preserve"> ŠKOLSKE KNJIGE d.d. za </w:t>
      </w:r>
      <w:r w:rsidRPr="00DD3D23">
        <w:t>i</w:t>
      </w:r>
      <w:r w:rsidR="002C1B1B" w:rsidRPr="00DD3D23">
        <w:t xml:space="preserve">znos tražbine </w:t>
      </w:r>
      <w:r w:rsidR="00BB51A9">
        <w:t>od</w:t>
      </w:r>
      <w:r w:rsidR="002C1B1B" w:rsidRPr="00DD3D23">
        <w:t xml:space="preserve"> </w:t>
      </w:r>
      <w:r w:rsidR="00BB51A9">
        <w:t>2</w:t>
      </w:r>
      <w:r w:rsidR="002C1B1B" w:rsidRPr="00DD3D23">
        <w:t>4.162.283,25 kn,</w:t>
      </w:r>
      <w:r w:rsidR="00BB51A9">
        <w:t xml:space="preserve"> osigurane razlučnim pravom </w:t>
      </w:r>
      <w:r w:rsidR="002C1B1B" w:rsidRPr="00DD3D23">
        <w:t xml:space="preserve">na nekretnini kčbr. 4490/54, upisana u zk.ul.br. 24432 k.o. Grad </w:t>
      </w:r>
      <w:r w:rsidR="00BB51A9">
        <w:t xml:space="preserve">Zagreb i </w:t>
      </w:r>
    </w:p>
    <w:p w:rsidRDefault="00BB51A9" w:rsidP="002C1B1B" w:rsidR="002C1B1B">
      <w:pPr>
        <w:jc w:val="both"/>
      </w:pPr>
      <w:r>
        <w:t xml:space="preserve">za iznos od 14.006.614,73 kn osigurane razlučnim pravom na pravima na sastav zahtjeva, vođenja postupka, naplatu potraživanja od ANC i GMRA, prava na sastav odštetnog zahtjeva, vođenja postupka, naplatu potraživanja prema ANC </w:t>
      </w:r>
      <w:r w:rsidR="00116FE0">
        <w:t>i</w:t>
      </w:r>
      <w:r>
        <w:t xml:space="preserve"> GMRA </w:t>
      </w:r>
      <w:r w:rsidR="00116FE0">
        <w:t>i</w:t>
      </w:r>
      <w:r>
        <w:t xml:space="preserve">/ili države Libije sukladno tri obavijesti o nastaloj šteti, prava na sastav odštetnog zahtjeva, vođenja postupka, naplatu potraživanja, sa osnove odštetnog zahtjeva prema NOC i/ili države Libije sa osnove otuđene ili uništene opreme (po sporazumu posl.br. OV-3284/17) </w:t>
      </w:r>
    </w:p>
    <w:p w:rsidRDefault="00B54CC6" w:rsidP="00B54CC6" w:rsidR="00B54CC6" w:rsidRPr="00DD3D23">
      <w:pPr>
        <w:jc w:val="both"/>
        <w:rPr>
          <w:rFonts w:cs="Shruti"/>
        </w:rPr>
      </w:pPr>
      <w:r w:rsidRPr="00DD3D23">
        <w:rPr>
          <w:rFonts w:cs="Shruti"/>
          <w:b/>
          <w:u w:val="single"/>
        </w:rPr>
        <w:t>Obavijest o izlučnom pravu.</w:t>
      </w:r>
    </w:p>
    <w:p w:rsidRDefault="00B54CC6" w:rsidP="00B54CC6" w:rsidR="00B54CC6" w:rsidRPr="00DD3D23">
      <w:pPr>
        <w:jc w:val="both"/>
        <w:rPr>
          <w:rFonts w:cs="Shruti"/>
        </w:rPr>
      </w:pPr>
      <w:r w:rsidRPr="00DD3D23">
        <w:rPr>
          <w:rFonts w:cs="Shruti"/>
        </w:rPr>
        <w:t>Nije zaprimljena niti jedna obavijest.</w:t>
      </w:r>
    </w:p>
    <w:p w:rsidRDefault="00BC5731" w:rsidP="00376909" w:rsidR="00BC5731">
      <w:pPr>
        <w:jc w:val="both"/>
        <w:rPr>
          <w:rFonts w:cs="Shruti"/>
          <w:b/>
        </w:rPr>
      </w:pPr>
    </w:p>
    <w:p w:rsidRDefault="00844237" w:rsidP="00376909" w:rsidR="00E50368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SUDSKI SPOROVI U TIJEKU</w:t>
      </w:r>
      <w:r w:rsidR="00E50368" w:rsidRPr="00DD3D23">
        <w:rPr>
          <w:rFonts w:cs="Shruti"/>
          <w:b/>
        </w:rPr>
        <w:t xml:space="preserve"> </w:t>
      </w:r>
    </w:p>
    <w:p w:rsidRDefault="00A21C82" w:rsidP="00A21C82" w:rsidR="00C53EE1" w:rsidRPr="00DD3D23">
      <w:pPr>
        <w:pStyle w:val="Bezproreda"/>
        <w:rPr>
          <w:b/>
        </w:rPr>
      </w:pPr>
      <w:r w:rsidRPr="00DD3D23">
        <w:rPr>
          <w:b/>
        </w:rPr>
        <w:t>1. Predmet: P-4490/11 TS Zagreb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t xml:space="preserve">     tužitelj Geofizika d.d. c/a tuženik </w:t>
      </w:r>
      <w:r w:rsidRPr="00DD3D23">
        <w:rPr>
          <w:rFonts w:cs="Shruti"/>
        </w:rPr>
        <w:t xml:space="preserve"> Hypo Leasing Karnten GMBH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v.p.s. 44.379.981,10 kn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lastRenderedPageBreak/>
        <w:t xml:space="preserve">     predmet spora: raskid ugovora o leasingu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Pravomoćno odbijen tužbeni zahtjev tužitelja Geofizike d.d., predmet se nalazi na VS RH po 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uloženoj reviziji tužitelja.    </w:t>
      </w:r>
    </w:p>
    <w:p w:rsidRDefault="00A21C82" w:rsidP="00A21C82" w:rsidR="00A21C82" w:rsidRPr="00DD3D23">
      <w:pPr>
        <w:pStyle w:val="Bezproreda"/>
        <w:rPr>
          <w:rFonts w:cs="Shruti"/>
        </w:rPr>
      </w:pPr>
    </w:p>
    <w:p w:rsidRDefault="00A21C82" w:rsidP="00A21C82" w:rsidR="00A21C82" w:rsidRPr="00DD3D23">
      <w:pPr>
        <w:pStyle w:val="Bezproreda"/>
        <w:rPr>
          <w:b/>
        </w:rPr>
      </w:pPr>
      <w:r w:rsidRPr="00DD3D23">
        <w:rPr>
          <w:b/>
        </w:rPr>
        <w:t>2. Predmet: P-96/14 TS Zagreb SS Karlovac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t xml:space="preserve">     tužitelj Geofizika d.d. c/a tuženik </w:t>
      </w:r>
      <w:r w:rsidRPr="00DD3D23">
        <w:rPr>
          <w:rFonts w:cs="Shruti"/>
        </w:rPr>
        <w:t xml:space="preserve"> Wiener osiguranje d.d.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v.p.s. 309.310,55 kn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naknada štete</w:t>
      </w:r>
    </w:p>
    <w:p w:rsidRDefault="003A0F87" w:rsidP="00A21C82" w:rsidR="003A0F87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</w:t>
      </w:r>
      <w:r w:rsidR="00A21C82" w:rsidRPr="00DD3D23">
        <w:rPr>
          <w:rFonts w:cs="Shruti"/>
        </w:rPr>
        <w:t xml:space="preserve">Pravomoćno odbijen tužbeni zahtjev tužitelja Geofizike d.d., predmet se nalazi na VS RH po </w:t>
      </w:r>
      <w:r w:rsidRPr="00DD3D23">
        <w:rPr>
          <w:rFonts w:cs="Shruti"/>
        </w:rPr>
        <w:t xml:space="preserve"> </w:t>
      </w:r>
    </w:p>
    <w:p w:rsidRDefault="003A0F87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</w:t>
      </w:r>
      <w:r w:rsidR="00A21C82" w:rsidRPr="00DD3D23">
        <w:rPr>
          <w:rFonts w:cs="Shruti"/>
        </w:rPr>
        <w:t xml:space="preserve">uloženoj reviziji tužitelja.    </w:t>
      </w:r>
    </w:p>
    <w:p w:rsidRDefault="00326CAE" w:rsidP="00A21C82" w:rsidR="00326CAE" w:rsidRPr="00DD3D23">
      <w:pPr>
        <w:pStyle w:val="Bezproreda"/>
        <w:rPr>
          <w:b/>
        </w:rPr>
      </w:pPr>
    </w:p>
    <w:p w:rsidRDefault="00A21C82" w:rsidP="00A21C82" w:rsidR="00A21C82" w:rsidRPr="00DD3D23">
      <w:pPr>
        <w:pStyle w:val="Bezproreda"/>
        <w:rPr>
          <w:b/>
        </w:rPr>
      </w:pPr>
      <w:r w:rsidRPr="00DD3D23">
        <w:rPr>
          <w:b/>
        </w:rPr>
        <w:t xml:space="preserve">3. Predmet: 156/07 </w:t>
      </w:r>
      <w:r w:rsidR="00C03BDF" w:rsidRPr="00DD3D23">
        <w:rPr>
          <w:b/>
        </w:rPr>
        <w:t>OS Velika Gorica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t xml:space="preserve">     tužitelj </w:t>
      </w:r>
      <w:r w:rsidR="00C03BDF" w:rsidRPr="00DD3D23">
        <w:t>Jelkovec Josip</w:t>
      </w:r>
      <w:r w:rsidRPr="00DD3D23">
        <w:t xml:space="preserve"> c/a tuženik </w:t>
      </w:r>
      <w:r w:rsidRPr="00DD3D23">
        <w:rPr>
          <w:rFonts w:cs="Shruti"/>
        </w:rPr>
        <w:t xml:space="preserve"> </w:t>
      </w:r>
      <w:r w:rsidR="00C03BDF" w:rsidRPr="00DD3D23">
        <w:rPr>
          <w:rFonts w:cs="Shruti"/>
        </w:rPr>
        <w:t>Geofizika d.d.</w:t>
      </w:r>
    </w:p>
    <w:p w:rsidRDefault="00A21C82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v.p.s. </w:t>
      </w:r>
      <w:r w:rsidR="00C03BDF" w:rsidRPr="00DD3D23">
        <w:rPr>
          <w:rFonts w:cs="Shruti"/>
        </w:rPr>
        <w:t>101.000,00</w:t>
      </w:r>
      <w:r w:rsidRPr="00DD3D23">
        <w:rPr>
          <w:rFonts w:cs="Shruti"/>
        </w:rPr>
        <w:t xml:space="preserve"> kn</w:t>
      </w:r>
    </w:p>
    <w:p w:rsidRDefault="00A21C82" w:rsidP="00A21C82" w:rsidR="00C843EB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</w:t>
      </w:r>
      <w:r w:rsidR="00C03BDF" w:rsidRPr="00DD3D23">
        <w:rPr>
          <w:rFonts w:cs="Shruti"/>
        </w:rPr>
        <w:t>utvrđenje ništetnosti ugovora o kupoprodaji nekretnine</w:t>
      </w:r>
      <w:r w:rsidR="00C843EB" w:rsidRPr="00DD3D23">
        <w:rPr>
          <w:rFonts w:cs="Shruti"/>
        </w:rPr>
        <w:t xml:space="preserve"> u Velikoj Gorici,</w:t>
      </w:r>
    </w:p>
    <w:p w:rsidRDefault="00C843EB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zaključenog između Geofizike d.d. kao prodavatelja i Eurobetona d.d. Prelog kao kupca.</w:t>
      </w:r>
    </w:p>
    <w:p w:rsidRDefault="00C03BDF" w:rsidP="00A21C82" w:rsidR="00C03BDF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</w:t>
      </w:r>
      <w:r w:rsidR="00A21C82" w:rsidRPr="00DD3D23">
        <w:rPr>
          <w:rFonts w:cs="Shruti"/>
        </w:rPr>
        <w:t xml:space="preserve">Pravomoćno odbijen tužbeni zahtjev tužitelja </w:t>
      </w:r>
      <w:r w:rsidRPr="00DD3D23">
        <w:rPr>
          <w:rFonts w:cs="Shruti"/>
        </w:rPr>
        <w:t>Jelkovec Josipa</w:t>
      </w:r>
      <w:r w:rsidR="00A21C82" w:rsidRPr="00DD3D23">
        <w:rPr>
          <w:rFonts w:cs="Shruti"/>
        </w:rPr>
        <w:t xml:space="preserve">, predmet se nalazi na VS RH po </w:t>
      </w:r>
    </w:p>
    <w:p w:rsidRDefault="00C03BDF" w:rsidP="00A21C82" w:rsidR="00A21C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</w:t>
      </w:r>
      <w:r w:rsidR="00A21C82" w:rsidRPr="00DD3D23">
        <w:rPr>
          <w:rFonts w:cs="Shruti"/>
        </w:rPr>
        <w:t xml:space="preserve">uloženoj reviziji tužitelja.    </w:t>
      </w:r>
    </w:p>
    <w:p w:rsidRDefault="004B7EF7" w:rsidP="00A21C82" w:rsidR="004B7EF7" w:rsidRPr="00DD3D23">
      <w:pPr>
        <w:pStyle w:val="Bezproreda"/>
        <w:rPr>
          <w:rFonts w:cs="Shruti"/>
        </w:rPr>
      </w:pPr>
    </w:p>
    <w:p w:rsidRDefault="004B7EF7" w:rsidP="00A21C82" w:rsidR="004B7EF7" w:rsidRPr="00DD3D23">
      <w:pPr>
        <w:pStyle w:val="Bezproreda"/>
        <w:rPr>
          <w:rFonts w:cs="Shruti"/>
          <w:b/>
        </w:rPr>
      </w:pPr>
      <w:r w:rsidRPr="00DD3D23">
        <w:rPr>
          <w:rFonts w:cs="Shruti"/>
          <w:b/>
        </w:rPr>
        <w:t xml:space="preserve">4. </w:t>
      </w:r>
      <w:r w:rsidR="00430695" w:rsidRPr="00DD3D23">
        <w:rPr>
          <w:rFonts w:cs="Shruti"/>
          <w:b/>
        </w:rPr>
        <w:t>Predmet: Pr- 2535/11 ORS Zagreb</w:t>
      </w:r>
    </w:p>
    <w:p w:rsidRDefault="00430695" w:rsidP="00430695" w:rsidR="00430695" w:rsidRPr="00DD3D23">
      <w:pPr>
        <w:pStyle w:val="Bezproreda"/>
        <w:rPr>
          <w:rFonts w:cs="Shruti"/>
        </w:rPr>
      </w:pPr>
      <w:r w:rsidRPr="00DD3D23">
        <w:t xml:space="preserve">     tužitelj Babić Dario c/a tuženik </w:t>
      </w:r>
      <w:r w:rsidRPr="00DD3D23">
        <w:rPr>
          <w:rFonts w:cs="Shruti"/>
        </w:rPr>
        <w:t xml:space="preserve"> Geofizika d.d.</w:t>
      </w:r>
    </w:p>
    <w:p w:rsidRDefault="00430695" w:rsidP="00430695" w:rsidR="00430695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isplata plaća i otpremnine</w:t>
      </w:r>
    </w:p>
    <w:p w:rsidRDefault="00B86F01" w:rsidP="00430695" w:rsidR="00163643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Prvomoćnom presudom ORS Zagreb sud je odbio dio tužbenog zahtjeva koji se odnosi na </w:t>
      </w:r>
    </w:p>
    <w:p w:rsidRDefault="00163643" w:rsidP="00430695" w:rsidR="00163643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</w:t>
      </w:r>
      <w:r w:rsidR="00B86F01" w:rsidRPr="00DD3D23">
        <w:rPr>
          <w:rFonts w:cs="Shruti"/>
        </w:rPr>
        <w:t>isplatu na ime otpremnine u iznosu od 22.933,01 kn i isplatu bruto plaće u iznosu od</w:t>
      </w:r>
    </w:p>
    <w:p w:rsidRDefault="00163643" w:rsidP="00430695" w:rsidR="00B86F01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</w:t>
      </w:r>
      <w:r w:rsidR="00B86F01" w:rsidRPr="00DD3D23">
        <w:rPr>
          <w:rFonts w:cs="Shruti"/>
        </w:rPr>
        <w:t xml:space="preserve"> </w:t>
      </w:r>
      <w:r w:rsidRPr="00DD3D23">
        <w:rPr>
          <w:rFonts w:cs="Shruti"/>
        </w:rPr>
        <w:t>6.918,36 kn.</w:t>
      </w:r>
      <w:r w:rsidR="00B86F01" w:rsidRPr="00DD3D23">
        <w:rPr>
          <w:rFonts w:cs="Shruti"/>
        </w:rPr>
        <w:t xml:space="preserve"> </w:t>
      </w:r>
    </w:p>
    <w:p w:rsidRDefault="00163643" w:rsidP="00430695" w:rsidR="00163643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se nalazi na VS RH po uloženoj reviziji tužitelja.</w:t>
      </w:r>
    </w:p>
    <w:p w:rsidRDefault="00163643" w:rsidP="00430695" w:rsidR="00430695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</w:t>
      </w:r>
    </w:p>
    <w:p w:rsidRDefault="00FD2082" w:rsidP="00FD2082" w:rsidR="00FD2082" w:rsidRPr="00DD3D23">
      <w:pPr>
        <w:pStyle w:val="Bezproreda"/>
        <w:rPr>
          <w:rFonts w:cs="Shruti"/>
          <w:b/>
        </w:rPr>
      </w:pPr>
      <w:r w:rsidRPr="00DD3D23">
        <w:rPr>
          <w:rFonts w:cs="Shruti"/>
          <w:b/>
        </w:rPr>
        <w:t>5. Predmet: Pr- 2197/11 ORS Zagreb</w:t>
      </w:r>
    </w:p>
    <w:p w:rsidRDefault="00FD2082" w:rsidP="00FD2082" w:rsidR="00FD2082" w:rsidRPr="00DD3D23">
      <w:pPr>
        <w:pStyle w:val="Bezproreda"/>
        <w:rPr>
          <w:rFonts w:cs="Shruti"/>
        </w:rPr>
      </w:pPr>
      <w:r w:rsidRPr="00DD3D23">
        <w:t xml:space="preserve">     tužitelj Basara Ljubomir c/a tuženik </w:t>
      </w:r>
      <w:r w:rsidRPr="00DD3D23">
        <w:rPr>
          <w:rFonts w:cs="Shruti"/>
        </w:rPr>
        <w:t xml:space="preserve"> Geofizika d.d.</w:t>
      </w:r>
    </w:p>
    <w:p w:rsidRDefault="00FD2082" w:rsidP="00FD2082" w:rsidR="00FD20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isplata plaća </w:t>
      </w:r>
    </w:p>
    <w:p w:rsidRDefault="00163643" w:rsidP="00FD2082" w:rsidR="006542B6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Prvostupanjski sud odbio je tužbeni zahtjev tužitelja </w:t>
      </w:r>
      <w:r w:rsidR="006542B6" w:rsidRPr="00DD3D23">
        <w:rPr>
          <w:rFonts w:cs="Shruti"/>
        </w:rPr>
        <w:t xml:space="preserve">kojom traži isplatu ukupnog iznosa od </w:t>
      </w:r>
    </w:p>
    <w:p w:rsidRDefault="006542B6" w:rsidP="00FD2082" w:rsidR="006542B6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20.622,82 kn koja se odnosi na razliku plaće sukladno vrijednosti boda prema Kolektivnom </w:t>
      </w:r>
    </w:p>
    <w:p w:rsidRDefault="006542B6" w:rsidP="00FD2082" w:rsidR="00163643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ugovoru.</w:t>
      </w:r>
    </w:p>
    <w:p w:rsidRDefault="006542B6" w:rsidP="00FD2082" w:rsidR="00FD20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 Na ovu presudu tužitelj je uložio žalbu.</w:t>
      </w:r>
    </w:p>
    <w:p w:rsidRDefault="006542B6" w:rsidP="00FD2082" w:rsidR="006542B6" w:rsidRPr="00DD3D23">
      <w:pPr>
        <w:pStyle w:val="Bezproreda"/>
        <w:rPr>
          <w:rFonts w:cs="Shruti"/>
        </w:rPr>
      </w:pPr>
    </w:p>
    <w:p w:rsidRDefault="00FD2082" w:rsidP="00FD2082" w:rsidR="00FD2082" w:rsidRPr="00DD3D23">
      <w:pPr>
        <w:pStyle w:val="Bezproreda"/>
        <w:rPr>
          <w:rFonts w:cs="Shruti"/>
          <w:b/>
        </w:rPr>
      </w:pPr>
      <w:r w:rsidRPr="00DD3D23">
        <w:rPr>
          <w:rFonts w:cs="Shruti"/>
          <w:b/>
        </w:rPr>
        <w:t>6. Predmet: Pr- 2196/11 ORS Zagreb</w:t>
      </w:r>
    </w:p>
    <w:p w:rsidRDefault="00FD2082" w:rsidP="00FD2082" w:rsidR="00FD2082" w:rsidRPr="00DD3D23">
      <w:pPr>
        <w:pStyle w:val="Bezproreda"/>
        <w:rPr>
          <w:rFonts w:cs="Shruti"/>
        </w:rPr>
      </w:pPr>
      <w:r w:rsidRPr="00DD3D23">
        <w:t xml:space="preserve">     tužitelj Blažević Dražen c/a tuženik </w:t>
      </w:r>
      <w:r w:rsidRPr="00DD3D23">
        <w:rPr>
          <w:rFonts w:cs="Shruti"/>
        </w:rPr>
        <w:t xml:space="preserve"> Geofizika d.d.</w:t>
      </w:r>
    </w:p>
    <w:p w:rsidRDefault="00FD2082" w:rsidP="00FD2082" w:rsidR="00FD20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isplata plaća </w:t>
      </w:r>
    </w:p>
    <w:p w:rsidRDefault="005F7B0E" w:rsidP="00FD2082" w:rsidR="00FB5B45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Pravomoćnom presudom </w:t>
      </w:r>
      <w:r w:rsidR="00FB5B45" w:rsidRPr="00DD3D23">
        <w:rPr>
          <w:rFonts w:cs="Shruti"/>
        </w:rPr>
        <w:t xml:space="preserve">tužitelj je odbijen sa tužbenim zahtjevom za isplatu bruto plaća u </w:t>
      </w:r>
    </w:p>
    <w:p w:rsidRDefault="00FB5B45" w:rsidP="00FD2082" w:rsidR="00FD20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sveukupnom iznosu od 20.377,59 kn sa pripadajućim kamatama.</w:t>
      </w:r>
    </w:p>
    <w:p w:rsidRDefault="00FB5B45" w:rsidP="00FB5B45" w:rsidR="00FB5B45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se nalazi na VS RH po uloženoj reviziji tužitelja.</w:t>
      </w:r>
    </w:p>
    <w:p w:rsidRDefault="00FB5B45" w:rsidP="00FD2082" w:rsidR="00FB5B45" w:rsidRPr="00DD3D23">
      <w:pPr>
        <w:pStyle w:val="Bezproreda"/>
        <w:rPr>
          <w:rFonts w:cs="Shruti"/>
        </w:rPr>
      </w:pPr>
    </w:p>
    <w:p w:rsidRDefault="00FD2082" w:rsidP="00FD2082" w:rsidR="00FD2082" w:rsidRPr="00DD3D23">
      <w:pPr>
        <w:pStyle w:val="Bezproreda"/>
        <w:rPr>
          <w:rFonts w:cs="Shruti"/>
          <w:b/>
        </w:rPr>
      </w:pPr>
      <w:r w:rsidRPr="00DD3D23">
        <w:rPr>
          <w:rFonts w:cs="Shruti"/>
          <w:b/>
        </w:rPr>
        <w:t>7. Predmet: Pr- 2189/11 ORS Zagreb</w:t>
      </w:r>
    </w:p>
    <w:p w:rsidRDefault="00FD2082" w:rsidP="00FD2082" w:rsidR="00FD2082" w:rsidRPr="00DD3D23">
      <w:pPr>
        <w:pStyle w:val="Bezproreda"/>
        <w:rPr>
          <w:rFonts w:cs="Shruti"/>
        </w:rPr>
      </w:pPr>
      <w:r w:rsidRPr="00DD3D23">
        <w:t xml:space="preserve">     tužitelj Butorac Ivana c/a tuženik </w:t>
      </w:r>
      <w:r w:rsidRPr="00DD3D23">
        <w:rPr>
          <w:rFonts w:cs="Shruti"/>
        </w:rPr>
        <w:t xml:space="preserve"> Geofizika d.d.</w:t>
      </w:r>
    </w:p>
    <w:p w:rsidRDefault="00FD2082" w:rsidP="00FD2082" w:rsidR="00FD20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isplata plaća </w:t>
      </w:r>
    </w:p>
    <w:p w:rsidRDefault="00360996" w:rsidP="00FD2082" w:rsidR="00360996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Prvostupanjskom presudom naloženo je tuženiku da tužiteljici isplati iznos od 10.937,55 kn </w:t>
      </w:r>
    </w:p>
    <w:p w:rsidRDefault="00360996" w:rsidP="00FD2082" w:rsidR="00FD20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sa pripadajućom kamatom i troškovima postupka u iznosu od 9.200,00 kn.</w:t>
      </w:r>
    </w:p>
    <w:p w:rsidRDefault="00360996" w:rsidP="00FD2082" w:rsidR="00360996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Na ovu presudu tuženik je uložio žalbu koja do danas nije rješena.</w:t>
      </w:r>
    </w:p>
    <w:p w:rsidRDefault="00360996" w:rsidP="00FD2082" w:rsidR="00360996" w:rsidRPr="00DD3D23">
      <w:pPr>
        <w:pStyle w:val="Bezproreda"/>
        <w:rPr>
          <w:rFonts w:cs="Shruti"/>
        </w:rPr>
      </w:pPr>
    </w:p>
    <w:p w:rsidRDefault="00FD2082" w:rsidP="00FD2082" w:rsidR="00FD2082" w:rsidRPr="00DD3D23">
      <w:pPr>
        <w:pStyle w:val="Bezproreda"/>
        <w:rPr>
          <w:rFonts w:cs="Shruti"/>
          <w:b/>
        </w:rPr>
      </w:pPr>
      <w:r w:rsidRPr="00DD3D23">
        <w:rPr>
          <w:rFonts w:cs="Shruti"/>
          <w:b/>
        </w:rPr>
        <w:t xml:space="preserve">8. Predmet: Pr- </w:t>
      </w:r>
      <w:r w:rsidR="00AE6DE0" w:rsidRPr="00DD3D23">
        <w:rPr>
          <w:rFonts w:cs="Shruti"/>
          <w:b/>
        </w:rPr>
        <w:t>67</w:t>
      </w:r>
      <w:r w:rsidRPr="00DD3D23">
        <w:rPr>
          <w:rFonts w:cs="Shruti"/>
          <w:b/>
        </w:rPr>
        <w:t>/1</w:t>
      </w:r>
      <w:r w:rsidR="00AE6DE0" w:rsidRPr="00DD3D23">
        <w:rPr>
          <w:rFonts w:cs="Shruti"/>
          <w:b/>
        </w:rPr>
        <w:t>2</w:t>
      </w:r>
      <w:r w:rsidRPr="00DD3D23">
        <w:rPr>
          <w:rFonts w:cs="Shruti"/>
          <w:b/>
        </w:rPr>
        <w:t xml:space="preserve"> ORS Zagreb</w:t>
      </w:r>
    </w:p>
    <w:p w:rsidRDefault="00FD2082" w:rsidP="00FD2082" w:rsidR="00FD2082" w:rsidRPr="00DD3D23">
      <w:pPr>
        <w:pStyle w:val="Bezproreda"/>
        <w:rPr>
          <w:rFonts w:cs="Shruti"/>
        </w:rPr>
      </w:pPr>
      <w:r w:rsidRPr="00DD3D23">
        <w:t xml:space="preserve">     </w:t>
      </w:r>
      <w:r w:rsidR="00AE6DE0" w:rsidRPr="00DD3D23">
        <w:t>T</w:t>
      </w:r>
      <w:r w:rsidRPr="00DD3D23">
        <w:t>užitelj</w:t>
      </w:r>
      <w:r w:rsidR="00AE6DE0" w:rsidRPr="00DD3D23">
        <w:t xml:space="preserve"> Jambrović Antun</w:t>
      </w:r>
      <w:r w:rsidRPr="00DD3D23">
        <w:t xml:space="preserve"> c/a tuženik </w:t>
      </w:r>
      <w:r w:rsidRPr="00DD3D23">
        <w:rPr>
          <w:rFonts w:cs="Shruti"/>
        </w:rPr>
        <w:t xml:space="preserve"> Geofizika d.d.</w:t>
      </w:r>
    </w:p>
    <w:p w:rsidRDefault="00FD2082" w:rsidP="00FD2082" w:rsidR="00FD20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isplata plaća </w:t>
      </w:r>
    </w:p>
    <w:p w:rsidRDefault="00FD2082" w:rsidP="006164BA" w:rsidR="006164BA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</w:t>
      </w:r>
      <w:r w:rsidR="006164BA" w:rsidRPr="00DD3D23">
        <w:rPr>
          <w:rFonts w:cs="Shruti"/>
        </w:rPr>
        <w:t xml:space="preserve">   Pravomoćnom presudom tužitelj je odbijen sa tužbenim zahtjevom za isplatu ukupnog iznosa</w:t>
      </w:r>
    </w:p>
    <w:p w:rsidRDefault="006164BA" w:rsidP="006164BA" w:rsidR="006164BA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od 28.947,52 kn koji se odnosi na razliku plaće sukladno vrijednosti boda prema Kolektivnom </w:t>
      </w:r>
    </w:p>
    <w:p w:rsidRDefault="006164BA" w:rsidP="006164BA" w:rsidR="006164BA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ugovoru.</w:t>
      </w:r>
    </w:p>
    <w:p w:rsidRDefault="006164BA" w:rsidP="006164BA" w:rsidR="00FD2082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se nalazi na VS RH po uloženoj reviziji tužitelja</w:t>
      </w:r>
    </w:p>
    <w:p w:rsidRDefault="006164BA" w:rsidP="006164BA" w:rsidR="006164BA" w:rsidRPr="00DD3D23">
      <w:pPr>
        <w:pStyle w:val="Bezproreda"/>
        <w:rPr>
          <w:rFonts w:cs="Shruti"/>
        </w:rPr>
      </w:pPr>
    </w:p>
    <w:p w:rsidRDefault="00AE6DE0" w:rsidP="00AE6DE0" w:rsidR="00AE6DE0" w:rsidRPr="00DD3D23">
      <w:pPr>
        <w:pStyle w:val="Bezproreda"/>
        <w:rPr>
          <w:rFonts w:cs="Shruti"/>
          <w:b/>
        </w:rPr>
      </w:pPr>
      <w:r w:rsidRPr="00DD3D23">
        <w:rPr>
          <w:rFonts w:cs="Shruti"/>
          <w:b/>
        </w:rPr>
        <w:t>9. Predmet: P- 4455/16 OGS Zagreb</w:t>
      </w:r>
    </w:p>
    <w:p w:rsidRDefault="00AE6DE0" w:rsidP="00AE6DE0" w:rsidR="00AE6DE0" w:rsidRPr="00DD3D23">
      <w:pPr>
        <w:pStyle w:val="Bezproreda"/>
        <w:rPr>
          <w:rFonts w:cs="Shruti"/>
        </w:rPr>
      </w:pPr>
      <w:r w:rsidRPr="00DD3D23">
        <w:t xml:space="preserve">     tužitelj Geofizika d.d. c/a tuženik Katranček Krešimir</w:t>
      </w:r>
    </w:p>
    <w:p w:rsidRDefault="00AE6DE0" w:rsidP="00AE6DE0" w:rsidR="00AE6DE0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v.p.s. </w:t>
      </w:r>
      <w:r w:rsidR="00AD7595" w:rsidRPr="00DD3D23">
        <w:rPr>
          <w:rFonts w:cs="Shruti"/>
        </w:rPr>
        <w:t>49.209,54</w:t>
      </w:r>
    </w:p>
    <w:p w:rsidRDefault="00AE6DE0" w:rsidP="00AE6DE0" w:rsidR="00AE6DE0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isplata plaća </w:t>
      </w:r>
    </w:p>
    <w:p w:rsidRDefault="00AE6DE0" w:rsidP="00AE6DE0" w:rsidR="00AD7595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</w:t>
      </w:r>
      <w:r w:rsidR="00AD7595" w:rsidRPr="00DD3D23">
        <w:rPr>
          <w:rFonts w:cs="Shruti"/>
        </w:rPr>
        <w:t>Presudom je o</w:t>
      </w:r>
      <w:r w:rsidRPr="00DD3D23">
        <w:rPr>
          <w:rFonts w:cs="Shruti"/>
        </w:rPr>
        <w:t>dbijen tužbeni zahtjev tužitelja</w:t>
      </w:r>
      <w:r w:rsidR="00AD7595" w:rsidRPr="00DD3D23">
        <w:rPr>
          <w:rFonts w:cs="Shruti"/>
        </w:rPr>
        <w:t xml:space="preserve"> na proglašenje ovrhe </w:t>
      </w:r>
      <w:r w:rsidR="000758A6" w:rsidRPr="00DD3D23">
        <w:rPr>
          <w:rFonts w:cs="Shruti"/>
        </w:rPr>
        <w:t xml:space="preserve">br. </w:t>
      </w:r>
      <w:r w:rsidR="00AD7595" w:rsidRPr="00DD3D23">
        <w:rPr>
          <w:rFonts w:cs="Shruti"/>
        </w:rPr>
        <w:t xml:space="preserve">Ovr-3782/16 OGS Zg </w:t>
      </w:r>
    </w:p>
    <w:p w:rsidRDefault="00AD7595" w:rsidP="00AE6DE0" w:rsidR="007D723F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nedopuštenom, predmet se nalazi na ŽS Zg po žalbi tužitelja</w:t>
      </w:r>
      <w:r w:rsidR="00AE6DE0" w:rsidRPr="00DD3D23">
        <w:rPr>
          <w:rFonts w:cs="Shruti"/>
        </w:rPr>
        <w:t xml:space="preserve">.  </w:t>
      </w:r>
    </w:p>
    <w:p w:rsidRDefault="00AE6DE0" w:rsidP="00AE6DE0" w:rsidR="00AE6DE0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</w:t>
      </w:r>
    </w:p>
    <w:p w:rsidRDefault="007D723F" w:rsidP="007D723F" w:rsidR="007D723F" w:rsidRPr="00DD3D23">
      <w:pPr>
        <w:pStyle w:val="Bezproreda"/>
        <w:rPr>
          <w:rFonts w:cs="Shruti"/>
          <w:b/>
        </w:rPr>
      </w:pPr>
      <w:r w:rsidRPr="00DD3D23">
        <w:rPr>
          <w:rFonts w:cs="Shruti"/>
          <w:b/>
        </w:rPr>
        <w:t>10. Predmet: Pr- 2191/11 ORS Zagreb</w:t>
      </w:r>
    </w:p>
    <w:p w:rsidRDefault="007D723F" w:rsidP="007D723F" w:rsidR="007D723F" w:rsidRPr="00DD3D23">
      <w:pPr>
        <w:pStyle w:val="Bezproreda"/>
        <w:rPr>
          <w:rFonts w:cs="Shruti"/>
        </w:rPr>
      </w:pPr>
      <w:r w:rsidRPr="00DD3D23">
        <w:t xml:space="preserve">     </w:t>
      </w:r>
      <w:r w:rsidR="000758A6" w:rsidRPr="00DD3D23">
        <w:t xml:space="preserve"> </w:t>
      </w:r>
      <w:r w:rsidRPr="00DD3D23">
        <w:t xml:space="preserve">tužitelj </w:t>
      </w:r>
      <w:r w:rsidR="00AD7595" w:rsidRPr="00DD3D23">
        <w:t>Se</w:t>
      </w:r>
      <w:r w:rsidRPr="00DD3D23">
        <w:t xml:space="preserve">dak Benčić Željko c/a tuženik </w:t>
      </w:r>
      <w:r w:rsidRPr="00DD3D23">
        <w:rPr>
          <w:rFonts w:cs="Shruti"/>
        </w:rPr>
        <w:t xml:space="preserve"> Geofizika d.d.</w:t>
      </w:r>
    </w:p>
    <w:p w:rsidRDefault="007D723F" w:rsidP="007D723F" w:rsidR="007D723F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</w:t>
      </w:r>
      <w:r w:rsidR="000758A6" w:rsidRPr="00DD3D23">
        <w:rPr>
          <w:rFonts w:cs="Shruti"/>
        </w:rPr>
        <w:t xml:space="preserve"> </w:t>
      </w:r>
      <w:r w:rsidRPr="00DD3D23">
        <w:rPr>
          <w:rFonts w:cs="Shruti"/>
        </w:rPr>
        <w:t xml:space="preserve">  predmet spora: isplata plaća </w:t>
      </w:r>
    </w:p>
    <w:p w:rsidRDefault="000758A6" w:rsidP="007D723F" w:rsidR="000758A6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 Presudom ŽS zagreb br. Gž R-834/16 preinačena je prvostupanjska presuda i odbijen je </w:t>
      </w:r>
    </w:p>
    <w:p w:rsidRDefault="000758A6" w:rsidP="007D723F" w:rsidR="000758A6" w:rsidRPr="00DD3D23">
      <w:pPr>
        <w:pStyle w:val="Bezproreda"/>
        <w:rPr>
          <w:rFonts w:cs="Shruti"/>
        </w:rPr>
      </w:pPr>
      <w:r w:rsidRPr="00DD3D23">
        <w:rPr>
          <w:rFonts w:cs="Shruti"/>
        </w:rPr>
        <w:lastRenderedPageBreak/>
        <w:t xml:space="preserve">      tužbeni zahtjev tužitelja  kojim se nalaže isplata iznosa od 23.097,33 kn sa pripadajućim </w:t>
      </w:r>
    </w:p>
    <w:p w:rsidRDefault="000758A6" w:rsidP="007D723F" w:rsidR="000758A6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 kamatama s osnova isplate razlike plaća </w:t>
      </w:r>
    </w:p>
    <w:p w:rsidRDefault="000758A6" w:rsidP="000758A6" w:rsidR="000758A6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se nalazi na VS RH po uloženoj reviziji tužitelja</w:t>
      </w:r>
    </w:p>
    <w:p w:rsidRDefault="000758A6" w:rsidP="007D723F" w:rsidR="000758A6" w:rsidRPr="00DD3D23">
      <w:pPr>
        <w:pStyle w:val="Bezproreda"/>
        <w:rPr>
          <w:rFonts w:cs="Shruti"/>
          <w:b/>
        </w:rPr>
      </w:pPr>
    </w:p>
    <w:p w:rsidRDefault="007D723F" w:rsidP="007D723F" w:rsidR="007D723F" w:rsidRPr="00DD3D23">
      <w:pPr>
        <w:pStyle w:val="Bezproreda"/>
        <w:rPr>
          <w:rFonts w:cs="Shruti"/>
          <w:b/>
        </w:rPr>
      </w:pPr>
      <w:r w:rsidRPr="00DD3D23">
        <w:rPr>
          <w:rFonts w:cs="Shruti"/>
          <w:b/>
        </w:rPr>
        <w:t>11. Predmet: Pr- 2594/11 ORS Zagreb</w:t>
      </w:r>
    </w:p>
    <w:p w:rsidRDefault="007D723F" w:rsidP="007D723F" w:rsidR="007D723F" w:rsidRPr="00DD3D23">
      <w:pPr>
        <w:pStyle w:val="Bezproreda"/>
        <w:rPr>
          <w:rFonts w:cs="Shruti"/>
        </w:rPr>
      </w:pPr>
      <w:r w:rsidRPr="00DD3D23">
        <w:t xml:space="preserve">     tužitelj Večkovec Igor c/a tuženik </w:t>
      </w:r>
      <w:r w:rsidRPr="00DD3D23">
        <w:rPr>
          <w:rFonts w:cs="Shruti"/>
        </w:rPr>
        <w:t xml:space="preserve"> Geofizika d.d.</w:t>
      </w:r>
    </w:p>
    <w:p w:rsidRDefault="007D723F" w:rsidP="007D723F" w:rsidR="007D723F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isplata plaća </w:t>
      </w:r>
    </w:p>
    <w:p w:rsidRDefault="007D723F" w:rsidP="007D723F" w:rsidR="00A93A03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</w:t>
      </w:r>
      <w:r w:rsidR="000758A6" w:rsidRPr="00DD3D23">
        <w:rPr>
          <w:rFonts w:cs="Shruti"/>
        </w:rPr>
        <w:t xml:space="preserve">Drugostupanjskom odlukom pravomoćno je odbije dio tužbenog zahtjeva koji se odnosi na </w:t>
      </w:r>
    </w:p>
    <w:p w:rsidRDefault="00A93A03" w:rsidP="007D723F" w:rsidR="000758A6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</w:t>
      </w:r>
      <w:r w:rsidR="000758A6" w:rsidRPr="00DD3D23">
        <w:rPr>
          <w:rFonts w:cs="Shruti"/>
        </w:rPr>
        <w:t>isplatu otpremnine u iznosu od 90.194,60 kn kao i trošak postupka u iznosu od 9.256,38 kn.</w:t>
      </w:r>
    </w:p>
    <w:p w:rsidRDefault="00A93A03" w:rsidP="00A93A03" w:rsidR="00A93A03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se nalazi na VS RH po uloženoj reviziji tužitelja</w:t>
      </w:r>
    </w:p>
    <w:p w:rsidRDefault="00A93A03" w:rsidP="007D723F" w:rsidR="00A93A03" w:rsidRPr="00DD3D23">
      <w:pPr>
        <w:pStyle w:val="Bezproreda"/>
        <w:rPr>
          <w:rFonts w:cs="Shruti"/>
          <w:b/>
        </w:rPr>
      </w:pPr>
    </w:p>
    <w:p w:rsidRDefault="007D723F" w:rsidP="007D723F" w:rsidR="007D723F" w:rsidRPr="00DD3D23">
      <w:pPr>
        <w:pStyle w:val="Bezproreda"/>
        <w:rPr>
          <w:rFonts w:cs="Shruti"/>
          <w:b/>
        </w:rPr>
      </w:pPr>
      <w:r w:rsidRPr="00DD3D23">
        <w:rPr>
          <w:rFonts w:cs="Shruti"/>
          <w:b/>
        </w:rPr>
        <w:t>12. Predmet: Pr- 2106/17 ORS Zagreb</w:t>
      </w:r>
    </w:p>
    <w:p w:rsidRDefault="007D723F" w:rsidP="007D723F" w:rsidR="007D723F" w:rsidRPr="00DD3D23">
      <w:pPr>
        <w:pStyle w:val="Bezproreda"/>
        <w:rPr>
          <w:rFonts w:cs="Shruti"/>
        </w:rPr>
      </w:pPr>
      <w:r w:rsidRPr="00DD3D23">
        <w:t xml:space="preserve">     tužitelj Vraneš Mario c/a tuženik </w:t>
      </w:r>
      <w:r w:rsidRPr="00DD3D23">
        <w:rPr>
          <w:rFonts w:cs="Shruti"/>
        </w:rPr>
        <w:t xml:space="preserve"> Geofizika d.d.</w:t>
      </w:r>
    </w:p>
    <w:p w:rsidRDefault="007D723F" w:rsidP="007D723F" w:rsidR="007D723F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predmet spora: isplata plaća </w:t>
      </w:r>
    </w:p>
    <w:p w:rsidRDefault="007D723F" w:rsidP="007D723F" w:rsidR="00A93A03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</w:t>
      </w:r>
      <w:r w:rsidR="00AD7595" w:rsidRPr="00DD3D23">
        <w:rPr>
          <w:rFonts w:cs="Shruti"/>
        </w:rPr>
        <w:t>Dokazni postupak u tijeku</w:t>
      </w:r>
      <w:r w:rsidR="00A93A03" w:rsidRPr="00DD3D23">
        <w:rPr>
          <w:rFonts w:cs="Shruti"/>
        </w:rPr>
        <w:t xml:space="preserve">, provedeno je financijsko vještačenje na okolnost visine </w:t>
      </w:r>
    </w:p>
    <w:p w:rsidRDefault="00A93A03" w:rsidP="007D723F" w:rsidR="00A93A03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potraživanja tužitelja. </w:t>
      </w:r>
      <w:r w:rsidR="007D723F" w:rsidRPr="00DD3D23">
        <w:rPr>
          <w:rFonts w:cs="Shruti"/>
        </w:rPr>
        <w:t xml:space="preserve"> </w:t>
      </w:r>
      <w:r w:rsidRPr="00DD3D23">
        <w:rPr>
          <w:rFonts w:cs="Shruti"/>
        </w:rPr>
        <w:t xml:space="preserve">Sud je donio rješenje kojim se utvrđuje prekid postupka zbog </w:t>
      </w:r>
    </w:p>
    <w:p w:rsidRDefault="00A93A03" w:rsidP="007D723F" w:rsidR="007D723F" w:rsidRPr="00DD3D23">
      <w:pPr>
        <w:pStyle w:val="Bezproreda"/>
        <w:rPr>
          <w:rFonts w:cs="Shruti"/>
        </w:rPr>
      </w:pPr>
      <w:r w:rsidRPr="00DD3D23">
        <w:rPr>
          <w:rFonts w:cs="Shruti"/>
        </w:rPr>
        <w:t xml:space="preserve">     otvaranja stečajnog postupka </w:t>
      </w:r>
      <w:r w:rsidR="001173F8" w:rsidRPr="00DD3D23">
        <w:rPr>
          <w:rFonts w:cs="Shruti"/>
        </w:rPr>
        <w:t>na</w:t>
      </w:r>
      <w:r w:rsidRPr="00DD3D23">
        <w:rPr>
          <w:rFonts w:cs="Shruti"/>
        </w:rPr>
        <w:t>d tuženikom</w:t>
      </w:r>
      <w:r w:rsidR="001173F8" w:rsidRPr="00DD3D23">
        <w:rPr>
          <w:rFonts w:cs="Shruti"/>
        </w:rPr>
        <w:t>.</w:t>
      </w:r>
    </w:p>
    <w:p w:rsidRDefault="00DD3D23" w:rsidP="007D723F" w:rsidR="00DD3D23">
      <w:pPr>
        <w:jc w:val="both"/>
        <w:rPr>
          <w:rFonts w:cs="Shruti"/>
          <w:b/>
        </w:rPr>
      </w:pPr>
    </w:p>
    <w:p w:rsidRDefault="00483CFC" w:rsidP="007D723F" w:rsidR="00483CFC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 xml:space="preserve">Svi postupci, osim predmeta Pr-2016/17 ORS Zagreb, nalaze se na višim sudovima po uloženim pravnim lijekovima, te se očekuje brzo okončanje istih. </w:t>
      </w:r>
    </w:p>
    <w:p w:rsidRDefault="00BC5731" w:rsidP="007D723F" w:rsidR="00BC5731">
      <w:pPr>
        <w:jc w:val="both"/>
        <w:rPr>
          <w:rFonts w:cs="Shruti"/>
          <w:b/>
        </w:rPr>
      </w:pPr>
    </w:p>
    <w:p w:rsidRDefault="009621F6" w:rsidP="007D723F" w:rsidR="009621F6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PRIMICI I IZDATCI OD OTVARANJA STEČAJNOG POSTUPKA</w:t>
      </w:r>
    </w:p>
    <w:p w:rsidRDefault="009621F6" w:rsidP="007D723F" w:rsidR="009621F6" w:rsidRPr="00DD3D23">
      <w:pPr>
        <w:jc w:val="both"/>
        <w:rPr>
          <w:rFonts w:cs="Shruti"/>
        </w:rPr>
      </w:pPr>
      <w:r w:rsidRPr="00DD3D23">
        <w:rPr>
          <w:rFonts w:cs="Shruti"/>
        </w:rPr>
        <w:t>U naznačenom razdoblju ostvareni su prihodi koji su s financijskog aspekta omogućili redovito podmirenje obveza stečajne mase.</w:t>
      </w:r>
    </w:p>
    <w:p w:rsidRDefault="00B14178" w:rsidP="00B14178" w:rsidR="00B14178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 xml:space="preserve">Ukupni priljev na žiro račun </w:t>
      </w:r>
      <w:r w:rsidR="00DC5476" w:rsidRPr="00DD3D23">
        <w:rPr>
          <w:rFonts w:cs="Shruti"/>
          <w:b/>
        </w:rPr>
        <w:t>do 17.09.</w:t>
      </w:r>
      <w:r w:rsidRPr="00DD3D23">
        <w:rPr>
          <w:rFonts w:cs="Shruti"/>
          <w:b/>
        </w:rPr>
        <w:t>2018.g.</w:t>
      </w:r>
      <w:r w:rsidR="00DC5476" w:rsidRPr="00DD3D23">
        <w:rPr>
          <w:rFonts w:cs="Shruti"/>
          <w:b/>
        </w:rPr>
        <w:t xml:space="preserve"> – 12</w:t>
      </w:r>
      <w:r w:rsidR="00385F60">
        <w:rPr>
          <w:rFonts w:cs="Shruti"/>
          <w:b/>
        </w:rPr>
        <w:t>7</w:t>
      </w:r>
      <w:r w:rsidR="00DC5476" w:rsidRPr="00DD3D23">
        <w:rPr>
          <w:rFonts w:cs="Shruti"/>
          <w:b/>
        </w:rPr>
        <w:t>.</w:t>
      </w:r>
      <w:r w:rsidR="00385F60">
        <w:rPr>
          <w:rFonts w:cs="Shruti"/>
          <w:b/>
        </w:rPr>
        <w:t>096</w:t>
      </w:r>
      <w:r w:rsidR="00DC5476" w:rsidRPr="00DD3D23">
        <w:rPr>
          <w:rFonts w:cs="Shruti"/>
          <w:b/>
        </w:rPr>
        <w:t>,</w:t>
      </w:r>
      <w:r w:rsidR="00677FA8">
        <w:rPr>
          <w:rFonts w:cs="Shruti"/>
          <w:b/>
        </w:rPr>
        <w:t>65</w:t>
      </w:r>
      <w:r w:rsidR="00DC5476" w:rsidRPr="00DD3D23">
        <w:rPr>
          <w:rFonts w:cs="Shruti"/>
          <w:b/>
        </w:rPr>
        <w:t xml:space="preserve"> kn</w:t>
      </w:r>
    </w:p>
    <w:p w:rsidRDefault="00B14178" w:rsidP="00B14178" w:rsidR="00B14178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prihod od zakupnine……………………</w:t>
      </w:r>
      <w:r w:rsidR="00F732C0" w:rsidRPr="00DD3D23">
        <w:rPr>
          <w:rFonts w:cs="Shruti"/>
        </w:rPr>
        <w:t>……</w:t>
      </w:r>
      <w:r w:rsidR="00521C70">
        <w:rPr>
          <w:rFonts w:cs="Shruti"/>
        </w:rPr>
        <w:t>…………</w:t>
      </w:r>
      <w:r w:rsidR="00F732C0" w:rsidRPr="00DD3D23">
        <w:rPr>
          <w:rFonts w:cs="Shruti"/>
        </w:rPr>
        <w:t>…………</w:t>
      </w:r>
      <w:r w:rsidR="00521C70">
        <w:rPr>
          <w:rFonts w:cs="Shruti"/>
        </w:rPr>
        <w:t>..</w:t>
      </w:r>
      <w:r w:rsidRPr="00DD3D23">
        <w:rPr>
          <w:rFonts w:cs="Shruti"/>
        </w:rPr>
        <w:t xml:space="preserve">.104.000,00 kn             </w:t>
      </w:r>
    </w:p>
    <w:p w:rsidRDefault="00B14178" w:rsidP="00B14178" w:rsidR="00B14178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prihod od otkupa stanova……………</w:t>
      </w:r>
      <w:r w:rsidR="00F732C0" w:rsidRPr="00DD3D23">
        <w:rPr>
          <w:rFonts w:cs="Shruti"/>
        </w:rPr>
        <w:t>………………</w:t>
      </w:r>
      <w:r w:rsidR="00521C70">
        <w:rPr>
          <w:rFonts w:cs="Shruti"/>
        </w:rPr>
        <w:t>…………..</w:t>
      </w:r>
      <w:r w:rsidRPr="00DD3D23">
        <w:rPr>
          <w:rFonts w:cs="Shruti"/>
        </w:rPr>
        <w:t>…1</w:t>
      </w:r>
      <w:r w:rsidR="00F732C0" w:rsidRPr="00DD3D23">
        <w:rPr>
          <w:rFonts w:cs="Shruti"/>
        </w:rPr>
        <w:t>5</w:t>
      </w:r>
      <w:r w:rsidRPr="00DD3D23">
        <w:rPr>
          <w:rFonts w:cs="Shruti"/>
        </w:rPr>
        <w:t>.</w:t>
      </w:r>
      <w:r w:rsidR="00385F60">
        <w:rPr>
          <w:rFonts w:cs="Shruti"/>
        </w:rPr>
        <w:t>605</w:t>
      </w:r>
      <w:r w:rsidRPr="00DD3D23">
        <w:rPr>
          <w:rFonts w:cs="Shruti"/>
        </w:rPr>
        <w:t>,</w:t>
      </w:r>
      <w:r w:rsidR="00F732C0" w:rsidRPr="00DD3D23">
        <w:rPr>
          <w:rFonts w:cs="Shruti"/>
        </w:rPr>
        <w:t>31</w:t>
      </w:r>
      <w:r w:rsidRPr="00DD3D23">
        <w:rPr>
          <w:rFonts w:cs="Shruti"/>
        </w:rPr>
        <w:t xml:space="preserve"> kn</w:t>
      </w:r>
    </w:p>
    <w:p w:rsidRDefault="00F732C0" w:rsidP="00B14178" w:rsidR="00030BB0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povrat sredstava HEp-a……………………………</w:t>
      </w:r>
      <w:r w:rsidR="00521C70">
        <w:rPr>
          <w:rFonts w:cs="Shruti"/>
        </w:rPr>
        <w:t>…………..</w:t>
      </w:r>
      <w:r w:rsidRPr="00DD3D23">
        <w:rPr>
          <w:rFonts w:cs="Shruti"/>
        </w:rPr>
        <w:t>.……</w:t>
      </w:r>
      <w:r w:rsidR="00521C70">
        <w:rPr>
          <w:rFonts w:cs="Shruti"/>
        </w:rPr>
        <w:t>..</w:t>
      </w:r>
      <w:r w:rsidRPr="00DD3D23">
        <w:rPr>
          <w:rFonts w:cs="Shruti"/>
        </w:rPr>
        <w:t>1.208,31 kn</w:t>
      </w:r>
    </w:p>
    <w:p w:rsidRDefault="00F732C0" w:rsidP="00F732C0" w:rsidR="00F732C0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povrat sredstava OGS Zagreb.…………………………</w:t>
      </w:r>
      <w:r w:rsidR="00521C70">
        <w:rPr>
          <w:rFonts w:cs="Shruti"/>
        </w:rPr>
        <w:t>………..…</w:t>
      </w:r>
      <w:r w:rsidRPr="00DD3D23">
        <w:rPr>
          <w:rFonts w:cs="Shruti"/>
        </w:rPr>
        <w:t>.3.</w:t>
      </w:r>
      <w:r w:rsidR="00385F60">
        <w:rPr>
          <w:rFonts w:cs="Shruti"/>
        </w:rPr>
        <w:t>616</w:t>
      </w:r>
      <w:r w:rsidRPr="00DD3D23">
        <w:rPr>
          <w:rFonts w:cs="Shruti"/>
        </w:rPr>
        <w:t>,</w:t>
      </w:r>
      <w:r w:rsidR="00385F60">
        <w:rPr>
          <w:rFonts w:cs="Shruti"/>
        </w:rPr>
        <w:t>15</w:t>
      </w:r>
      <w:r w:rsidRPr="00DD3D23">
        <w:rPr>
          <w:rFonts w:cs="Shruti"/>
        </w:rPr>
        <w:t xml:space="preserve"> kn</w:t>
      </w:r>
    </w:p>
    <w:p w:rsidRDefault="00F732C0" w:rsidP="00B14178" w:rsidR="00F732C0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lastRenderedPageBreak/>
        <w:t>prijenos sredstava po zatvaranju računa…………</w:t>
      </w:r>
      <w:r w:rsidR="00521C70">
        <w:rPr>
          <w:rFonts w:cs="Shruti"/>
        </w:rPr>
        <w:t>……..……</w:t>
      </w:r>
      <w:r w:rsidRPr="00DD3D23">
        <w:rPr>
          <w:rFonts w:cs="Shruti"/>
        </w:rPr>
        <w:t>.2.666,88 kn</w:t>
      </w:r>
    </w:p>
    <w:p w:rsidRDefault="00DC5476" w:rsidP="00B14178" w:rsidR="00DC5476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</w:p>
    <w:p w:rsidRDefault="00B14178" w:rsidP="00B14178" w:rsidR="00B14178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 xml:space="preserve">Ukupni </w:t>
      </w:r>
      <w:r w:rsidR="00030BB0" w:rsidRPr="00DD3D23">
        <w:rPr>
          <w:rFonts w:cs="Shruti"/>
          <w:b/>
        </w:rPr>
        <w:t xml:space="preserve"> </w:t>
      </w:r>
      <w:r w:rsidRPr="00DD3D23">
        <w:rPr>
          <w:rFonts w:cs="Shruti"/>
          <w:b/>
        </w:rPr>
        <w:t xml:space="preserve">odljev sa žiro računa  do  </w:t>
      </w:r>
      <w:r w:rsidR="00D611C4" w:rsidRPr="00DD3D23">
        <w:rPr>
          <w:rFonts w:cs="Shruti"/>
          <w:b/>
        </w:rPr>
        <w:t>17.09.</w:t>
      </w:r>
      <w:r w:rsidRPr="00DD3D23">
        <w:rPr>
          <w:rFonts w:cs="Shruti"/>
          <w:b/>
        </w:rPr>
        <w:t xml:space="preserve"> 2018.g.</w:t>
      </w:r>
      <w:r w:rsidR="00B6625F" w:rsidRPr="00DD3D23">
        <w:rPr>
          <w:rFonts w:cs="Shruti"/>
          <w:b/>
        </w:rPr>
        <w:t xml:space="preserve"> – 119.817,87</w:t>
      </w:r>
    </w:p>
    <w:p w:rsidRDefault="00B14178" w:rsidP="00B14178" w:rsidR="00B14178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plaće zaposlenika ………………………</w:t>
      </w:r>
      <w:r w:rsidR="00B6625F" w:rsidRPr="00DD3D23">
        <w:rPr>
          <w:rFonts w:cs="Shruti"/>
        </w:rPr>
        <w:t>……………………</w:t>
      </w:r>
      <w:r w:rsidR="00DD3D23">
        <w:rPr>
          <w:rFonts w:cs="Shruti"/>
        </w:rPr>
        <w:t>……..</w:t>
      </w:r>
      <w:r w:rsidRPr="00DD3D23">
        <w:rPr>
          <w:rFonts w:cs="Shruti"/>
        </w:rPr>
        <w:t>.</w:t>
      </w:r>
      <w:r w:rsidR="00345DED">
        <w:rPr>
          <w:rFonts w:cs="Shruti"/>
        </w:rPr>
        <w:t>.....</w:t>
      </w:r>
      <w:r w:rsidRPr="00DD3D23">
        <w:rPr>
          <w:rFonts w:cs="Shruti"/>
        </w:rPr>
        <w:t>88.004,70 kn</w:t>
      </w:r>
    </w:p>
    <w:p w:rsidRDefault="00B14178" w:rsidP="00B14178" w:rsidR="00B14178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plaćeni PDV</w:t>
      </w:r>
      <w:r w:rsidR="00DC5476" w:rsidRPr="00DD3D23">
        <w:rPr>
          <w:rFonts w:cs="Shruti"/>
        </w:rPr>
        <w:t>………………………………</w:t>
      </w:r>
      <w:r w:rsidR="00B6625F" w:rsidRPr="00DD3D23">
        <w:rPr>
          <w:rFonts w:cs="Shruti"/>
        </w:rPr>
        <w:t>…………………</w:t>
      </w:r>
      <w:r w:rsidR="00345DED">
        <w:rPr>
          <w:rFonts w:cs="Shruti"/>
        </w:rPr>
        <w:t>………</w:t>
      </w:r>
      <w:r w:rsidR="00B6625F" w:rsidRPr="00DD3D23">
        <w:rPr>
          <w:rFonts w:cs="Shruti"/>
        </w:rPr>
        <w:t>.</w:t>
      </w:r>
      <w:r w:rsidR="00DC5476" w:rsidRPr="00DD3D23">
        <w:rPr>
          <w:rFonts w:cs="Shruti"/>
        </w:rPr>
        <w:t>…</w:t>
      </w:r>
      <w:r w:rsidR="00345DED">
        <w:rPr>
          <w:rFonts w:cs="Shruti"/>
        </w:rPr>
        <w:t>…..</w:t>
      </w:r>
      <w:r w:rsidR="00DC5476" w:rsidRPr="00DD3D23">
        <w:rPr>
          <w:rFonts w:cs="Shruti"/>
        </w:rPr>
        <w:t>…6.429,81 kn</w:t>
      </w:r>
    </w:p>
    <w:p w:rsidRDefault="00B14178" w:rsidP="00B14178" w:rsidR="00B14178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 xml:space="preserve"> knjigovodstvene usluge………………</w:t>
      </w:r>
      <w:r w:rsidR="00B6625F" w:rsidRPr="00DD3D23">
        <w:rPr>
          <w:rFonts w:cs="Shruti"/>
        </w:rPr>
        <w:t>………………</w:t>
      </w:r>
      <w:r w:rsidR="00345DED">
        <w:rPr>
          <w:rFonts w:cs="Shruti"/>
        </w:rPr>
        <w:t>………</w:t>
      </w:r>
      <w:r w:rsidR="00B6625F" w:rsidRPr="00DD3D23">
        <w:rPr>
          <w:rFonts w:cs="Shruti"/>
        </w:rPr>
        <w:t>…</w:t>
      </w:r>
      <w:r w:rsidR="00345DED">
        <w:rPr>
          <w:rFonts w:cs="Shruti"/>
        </w:rPr>
        <w:t>…..</w:t>
      </w:r>
      <w:r w:rsidRPr="00DD3D23">
        <w:rPr>
          <w:rFonts w:cs="Shruti"/>
        </w:rPr>
        <w:t>.12.500,00 kn</w:t>
      </w:r>
    </w:p>
    <w:p w:rsidRDefault="00B14178" w:rsidP="00B14178" w:rsidR="00B14178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režijski troškovi</w:t>
      </w:r>
      <w:r w:rsidR="00B6625F" w:rsidRPr="00DD3D23">
        <w:rPr>
          <w:rFonts w:cs="Shruti"/>
        </w:rPr>
        <w:t>………………………………………………</w:t>
      </w:r>
      <w:r w:rsidR="00345DED">
        <w:rPr>
          <w:rFonts w:cs="Shruti"/>
        </w:rPr>
        <w:t>……….</w:t>
      </w:r>
      <w:r w:rsidR="00B6625F" w:rsidRPr="00DD3D23">
        <w:rPr>
          <w:rFonts w:cs="Shruti"/>
        </w:rPr>
        <w:t>…….4.775,14 kn</w:t>
      </w:r>
    </w:p>
    <w:p w:rsidRDefault="00B6625F" w:rsidP="00B14178" w:rsidR="00B6625F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 xml:space="preserve">materijalni troškovi </w:t>
      </w:r>
      <w:r w:rsidRPr="00DD3D23">
        <w:rPr>
          <w:rFonts w:cs="Shruti"/>
          <w:i/>
        </w:rPr>
        <w:t>(FINA, poštarina, kancel. material</w:t>
      </w:r>
      <w:r w:rsidRPr="00DD3D23">
        <w:rPr>
          <w:rFonts w:cs="Shruti"/>
        </w:rPr>
        <w:t>)…3.439,33 kn</w:t>
      </w:r>
    </w:p>
    <w:p w:rsidRDefault="00B6625F" w:rsidP="00B14178" w:rsidR="00B6625F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popravak klime za softvere………………………………</w:t>
      </w:r>
      <w:r w:rsidR="00345DED">
        <w:rPr>
          <w:rFonts w:cs="Shruti"/>
        </w:rPr>
        <w:t>………..</w:t>
      </w:r>
      <w:r w:rsidRPr="00DD3D23">
        <w:rPr>
          <w:rFonts w:cs="Shruti"/>
        </w:rPr>
        <w:t>….4.290,63 kn</w:t>
      </w:r>
    </w:p>
    <w:p w:rsidRDefault="00B6625F" w:rsidP="00B14178" w:rsidR="00B6625F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DD3D23">
        <w:rPr>
          <w:rFonts w:cs="Shruti"/>
        </w:rPr>
        <w:t>naknada banke…………………….…………………………..……</w:t>
      </w:r>
      <w:r w:rsidR="00345DED">
        <w:rPr>
          <w:rFonts w:cs="Shruti"/>
        </w:rPr>
        <w:t>………..</w:t>
      </w:r>
      <w:r w:rsidRPr="00DD3D23">
        <w:rPr>
          <w:rFonts w:cs="Shruti"/>
        </w:rPr>
        <w:t xml:space="preserve">.378,26 kn </w:t>
      </w:r>
    </w:p>
    <w:p w:rsidRDefault="00B6625F" w:rsidP="00D611C4" w:rsidR="00B6625F" w:rsidRPr="00DD3D23">
      <w:pPr>
        <w:pStyle w:val="Odlomakpopisa"/>
        <w:ind w:left="1080"/>
        <w:jc w:val="both"/>
        <w:rPr>
          <w:rFonts w:cs="Shruti"/>
        </w:rPr>
      </w:pPr>
    </w:p>
    <w:p w:rsidRDefault="00B14178" w:rsidP="00B14178" w:rsidR="00B14178" w:rsidRPr="00DD3D23">
      <w:pPr>
        <w:pStyle w:val="Odlomakpopisa"/>
        <w:numPr>
          <w:ilvl w:val="0"/>
          <w:numId w:val="13"/>
        </w:numPr>
        <w:jc w:val="both"/>
        <w:rPr>
          <w:rFonts w:cs="Shruti"/>
        </w:rPr>
      </w:pPr>
      <w:r w:rsidRPr="00BC5731">
        <w:rPr>
          <w:rFonts w:cs="Shruti"/>
          <w:b/>
        </w:rPr>
        <w:t xml:space="preserve">Stanje žiro računa na dan </w:t>
      </w:r>
      <w:r w:rsidR="00B6625F" w:rsidRPr="00BC5731">
        <w:rPr>
          <w:rFonts w:cs="Shruti"/>
          <w:b/>
        </w:rPr>
        <w:t>1</w:t>
      </w:r>
      <w:r w:rsidR="00DA0626">
        <w:rPr>
          <w:rFonts w:cs="Shruti"/>
          <w:b/>
        </w:rPr>
        <w:t>8</w:t>
      </w:r>
      <w:r w:rsidR="00B6625F" w:rsidRPr="00BC5731">
        <w:rPr>
          <w:rFonts w:cs="Shruti"/>
          <w:b/>
        </w:rPr>
        <w:t xml:space="preserve">.09.2018.g. </w:t>
      </w:r>
      <w:r w:rsidRPr="00BC5731">
        <w:rPr>
          <w:rFonts w:cs="Shruti"/>
          <w:b/>
        </w:rPr>
        <w:t xml:space="preserve"> iznosi</w:t>
      </w:r>
      <w:r w:rsidR="00B6625F" w:rsidRPr="00BC5731">
        <w:rPr>
          <w:rFonts w:cs="Shruti"/>
          <w:b/>
        </w:rPr>
        <w:t xml:space="preserve"> </w:t>
      </w:r>
      <w:r w:rsidR="00DA0626">
        <w:rPr>
          <w:rFonts w:cs="Shruti"/>
          <w:b/>
        </w:rPr>
        <w:t xml:space="preserve"> </w:t>
      </w:r>
      <w:r w:rsidR="00B6625F" w:rsidRPr="00BC5731">
        <w:rPr>
          <w:rFonts w:cs="Shruti"/>
          <w:b/>
        </w:rPr>
        <w:t>7.</w:t>
      </w:r>
      <w:r w:rsidR="00385F60">
        <w:rPr>
          <w:rFonts w:cs="Shruti"/>
          <w:b/>
        </w:rPr>
        <w:t>310</w:t>
      </w:r>
      <w:r w:rsidR="00B6625F" w:rsidRPr="00BC5731">
        <w:rPr>
          <w:rFonts w:cs="Shruti"/>
          <w:b/>
        </w:rPr>
        <w:t>,40</w:t>
      </w:r>
      <w:r w:rsidRPr="00BC5731">
        <w:rPr>
          <w:rFonts w:cs="Shruti"/>
          <w:b/>
        </w:rPr>
        <w:t xml:space="preserve"> kuna</w:t>
      </w:r>
      <w:r w:rsidRPr="00DD3D23">
        <w:rPr>
          <w:rFonts w:cs="Shruti"/>
        </w:rPr>
        <w:t>.</w:t>
      </w:r>
    </w:p>
    <w:p w:rsidRDefault="007732FC" w:rsidP="00376909" w:rsidR="007732FC">
      <w:pPr>
        <w:jc w:val="both"/>
        <w:rPr>
          <w:rFonts w:cs="Shruti"/>
          <w:b/>
        </w:rPr>
      </w:pPr>
    </w:p>
    <w:p w:rsidRDefault="007732FC" w:rsidP="00376909" w:rsidR="007732FC">
      <w:pPr>
        <w:jc w:val="both"/>
        <w:rPr>
          <w:rFonts w:cs="Shruti"/>
          <w:b/>
        </w:rPr>
      </w:pPr>
    </w:p>
    <w:p w:rsidRDefault="00BB0C1F" w:rsidP="00376909" w:rsidR="00BB0C1F" w:rsidRPr="00DD3D23">
      <w:pPr>
        <w:jc w:val="both"/>
        <w:rPr>
          <w:rFonts w:cs="Shruti"/>
          <w:b/>
        </w:rPr>
      </w:pPr>
      <w:r w:rsidRPr="00DD3D23">
        <w:rPr>
          <w:rFonts w:cs="Shruti"/>
          <w:b/>
        </w:rPr>
        <w:t>PREDVIDIVI TROŠKOVII STEČAJNOG POSTUPKA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17"/>
        <w:gridCol w:w="6662"/>
        <w:gridCol w:w="2097"/>
      </w:tblGrid>
      <w:tr w:rsidTr="00113BFB" w:rsidR="00BB0C1F" w:rsidRPr="00DD3D23">
        <w:tc>
          <w:tcPr>
            <w:tcW w:type="dxa" w:w="817"/>
            <w:shd w:themeFill="background2" w:fill="EEECE1" w:color="auto" w:val="clear"/>
          </w:tcPr>
          <w:p w:rsidRDefault="00BB0C1F" w:rsidP="00BB0C1F" w:rsidR="00BB0C1F" w:rsidRPr="00DD3D23">
            <w:pPr>
              <w:jc w:val="center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R.br.</w:t>
            </w:r>
          </w:p>
        </w:tc>
        <w:tc>
          <w:tcPr>
            <w:tcW w:type="dxa" w:w="6662"/>
            <w:shd w:themeFill="background2" w:fill="EEECE1" w:color="auto" w:val="clear"/>
          </w:tcPr>
          <w:p w:rsidRDefault="00D93BA3" w:rsidP="00D93BA3" w:rsidR="00BB0C1F" w:rsidRPr="00DD3D23">
            <w:pPr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 xml:space="preserve">Predvidivi troškovi stečajnog postupka </w:t>
            </w:r>
            <w:r w:rsidR="00A2760A" w:rsidRPr="00DD3D23">
              <w:rPr>
                <w:rFonts w:cs="Shruti"/>
                <w:b/>
              </w:rPr>
              <w:t xml:space="preserve">  </w:t>
            </w:r>
            <w:r w:rsidR="00A2760A" w:rsidRPr="00DD3D23">
              <w:rPr>
                <w:rFonts w:cs="Shruti"/>
              </w:rPr>
              <w:t>(za period od 1.godine</w:t>
            </w:r>
            <w:r w:rsidR="00A2760A" w:rsidRPr="00DD3D23">
              <w:rPr>
                <w:rFonts w:cs="Shruti"/>
                <w:b/>
              </w:rPr>
              <w:t>)</w:t>
            </w:r>
          </w:p>
        </w:tc>
        <w:tc>
          <w:tcPr>
            <w:tcW w:type="dxa" w:w="2097"/>
            <w:shd w:themeFill="background2" w:fill="EEECE1" w:color="auto" w:val="clear"/>
          </w:tcPr>
          <w:p w:rsidRDefault="00BB0C1F" w:rsidP="00BB0C1F" w:rsidR="00BB0C1F" w:rsidRPr="00DD3D23">
            <w:pPr>
              <w:jc w:val="center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>Iznos u kunama</w:t>
            </w:r>
          </w:p>
          <w:p w:rsidRDefault="00D93BA3" w:rsidP="00BB0C1F" w:rsidR="00D93BA3" w:rsidRPr="00DD3D23">
            <w:pPr>
              <w:jc w:val="center"/>
              <w:rPr>
                <w:rFonts w:cs="Shruti"/>
                <w:b/>
              </w:rPr>
            </w:pPr>
          </w:p>
        </w:tc>
      </w:tr>
      <w:tr w:rsidTr="00B274D6" w:rsidR="00BB0C1F" w:rsidRPr="00DD3D23">
        <w:tc>
          <w:tcPr>
            <w:tcW w:type="dxa" w:w="817"/>
          </w:tcPr>
          <w:p w:rsidRDefault="00BB0C1F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1.</w:t>
            </w:r>
          </w:p>
        </w:tc>
        <w:tc>
          <w:tcPr>
            <w:tcW w:type="dxa" w:w="6662"/>
          </w:tcPr>
          <w:p w:rsidRDefault="004C5178" w:rsidP="004C5178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Bankarske usluge</w:t>
            </w:r>
          </w:p>
        </w:tc>
        <w:tc>
          <w:tcPr>
            <w:tcW w:type="dxa" w:w="2097"/>
          </w:tcPr>
          <w:p w:rsidRDefault="00A2760A" w:rsidP="00761A86" w:rsidR="00BB0C1F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2.000,00</w:t>
            </w:r>
          </w:p>
        </w:tc>
      </w:tr>
      <w:tr w:rsidTr="00B274D6" w:rsidR="00BB0C1F" w:rsidRPr="00DD3D23">
        <w:tc>
          <w:tcPr>
            <w:tcW w:type="dxa" w:w="817"/>
          </w:tcPr>
          <w:p w:rsidRDefault="00BB0C1F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2.</w:t>
            </w:r>
          </w:p>
        </w:tc>
        <w:tc>
          <w:tcPr>
            <w:tcW w:type="dxa" w:w="6662"/>
          </w:tcPr>
          <w:p w:rsidRDefault="00D93BA3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Knjigovodstvene usluge</w:t>
            </w:r>
            <w:r w:rsidR="00761A86" w:rsidRPr="00DD3D23">
              <w:rPr>
                <w:rFonts w:cs="Shruti"/>
              </w:rPr>
              <w:t xml:space="preserve"> </w:t>
            </w:r>
          </w:p>
        </w:tc>
        <w:tc>
          <w:tcPr>
            <w:tcW w:type="dxa" w:w="2097"/>
          </w:tcPr>
          <w:p w:rsidRDefault="00A378B4" w:rsidP="00A378B4" w:rsidR="00BB0C1F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75</w:t>
            </w:r>
            <w:r w:rsidR="00A2760A" w:rsidRPr="00DD3D23">
              <w:rPr>
                <w:rFonts w:cs="Shruti"/>
              </w:rPr>
              <w:t>.000,00</w:t>
            </w:r>
          </w:p>
        </w:tc>
      </w:tr>
      <w:tr w:rsidTr="00B274D6" w:rsidR="00BB0C1F" w:rsidRPr="00DD3D23">
        <w:tc>
          <w:tcPr>
            <w:tcW w:type="dxa" w:w="817"/>
          </w:tcPr>
          <w:p w:rsidRDefault="00BB0C1F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3.</w:t>
            </w:r>
          </w:p>
        </w:tc>
        <w:tc>
          <w:tcPr>
            <w:tcW w:type="dxa" w:w="6662"/>
          </w:tcPr>
          <w:p w:rsidRDefault="004C5178" w:rsidP="004C5178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 xml:space="preserve">Plaće u bruto iznosu </w:t>
            </w:r>
          </w:p>
        </w:tc>
        <w:tc>
          <w:tcPr>
            <w:tcW w:type="dxa" w:w="2097"/>
          </w:tcPr>
          <w:p w:rsidRDefault="005E4E29" w:rsidP="005E4E29" w:rsidR="00BB0C1F" w:rsidRPr="00DD3D23">
            <w:pPr>
              <w:jc w:val="right"/>
              <w:rPr>
                <w:rFonts w:cs="Shruti"/>
              </w:rPr>
            </w:pPr>
            <w:r>
              <w:rPr>
                <w:rFonts w:cs="Shruti"/>
              </w:rPr>
              <w:t>7</w:t>
            </w:r>
            <w:r w:rsidR="004C5178" w:rsidRPr="00DD3D23">
              <w:rPr>
                <w:rFonts w:cs="Shruti"/>
              </w:rPr>
              <w:t>0.000,00</w:t>
            </w:r>
          </w:p>
        </w:tc>
      </w:tr>
      <w:tr w:rsidTr="00B274D6" w:rsidR="00BB0C1F" w:rsidRPr="00DD3D23">
        <w:tc>
          <w:tcPr>
            <w:tcW w:type="dxa" w:w="817"/>
          </w:tcPr>
          <w:p w:rsidRDefault="00BB0C1F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4.</w:t>
            </w:r>
          </w:p>
        </w:tc>
        <w:tc>
          <w:tcPr>
            <w:tcW w:type="dxa" w:w="6662"/>
          </w:tcPr>
          <w:p w:rsidRDefault="004C5178" w:rsidP="004C5178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 xml:space="preserve">Procjena imovine </w:t>
            </w:r>
          </w:p>
        </w:tc>
        <w:tc>
          <w:tcPr>
            <w:tcW w:type="dxa" w:w="2097"/>
          </w:tcPr>
          <w:p w:rsidRDefault="004C5178" w:rsidP="00761A86" w:rsidR="00BB0C1F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50.000,00</w:t>
            </w:r>
          </w:p>
        </w:tc>
      </w:tr>
      <w:tr w:rsidTr="00B274D6" w:rsidR="00BB0C1F" w:rsidRPr="00DD3D23">
        <w:tc>
          <w:tcPr>
            <w:tcW w:type="dxa" w:w="817"/>
          </w:tcPr>
          <w:p w:rsidRDefault="00BB0C1F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5.</w:t>
            </w:r>
          </w:p>
        </w:tc>
        <w:tc>
          <w:tcPr>
            <w:tcW w:type="dxa" w:w="6662"/>
          </w:tcPr>
          <w:p w:rsidRDefault="00D93BA3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Arhiva dokumentacije</w:t>
            </w:r>
          </w:p>
        </w:tc>
        <w:tc>
          <w:tcPr>
            <w:tcW w:type="dxa" w:w="2097"/>
          </w:tcPr>
          <w:p w:rsidRDefault="00761A86" w:rsidP="00761A86" w:rsidR="00BB0C1F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50.000,00</w:t>
            </w:r>
          </w:p>
        </w:tc>
      </w:tr>
      <w:tr w:rsidTr="00B274D6" w:rsidR="00BB0C1F" w:rsidRPr="00DD3D23">
        <w:tc>
          <w:tcPr>
            <w:tcW w:type="dxa" w:w="817"/>
          </w:tcPr>
          <w:p w:rsidRDefault="00B14178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6.</w:t>
            </w:r>
          </w:p>
        </w:tc>
        <w:tc>
          <w:tcPr>
            <w:tcW w:type="dxa" w:w="6662"/>
          </w:tcPr>
          <w:p w:rsidRDefault="00327E94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Materijalni troškovi (izrada pečata, poštarina, telefon, kanc. material, upravne pristojbe, sudske pristojbe)</w:t>
            </w:r>
          </w:p>
        </w:tc>
        <w:tc>
          <w:tcPr>
            <w:tcW w:type="dxa" w:w="2097"/>
          </w:tcPr>
          <w:p w:rsidRDefault="00BB0C1F" w:rsidP="00761A86" w:rsidR="00BB0C1F" w:rsidRPr="00DD3D23">
            <w:pPr>
              <w:jc w:val="right"/>
              <w:rPr>
                <w:rFonts w:cs="Shruti"/>
              </w:rPr>
            </w:pPr>
          </w:p>
          <w:p w:rsidRDefault="005E4E29" w:rsidP="005E4E29" w:rsidR="00327E94" w:rsidRPr="00DD3D23">
            <w:pPr>
              <w:jc w:val="right"/>
              <w:rPr>
                <w:rFonts w:cs="Shruti"/>
              </w:rPr>
            </w:pPr>
            <w:r>
              <w:rPr>
                <w:rFonts w:cs="Shruti"/>
              </w:rPr>
              <w:t>35</w:t>
            </w:r>
            <w:r w:rsidR="00327E94" w:rsidRPr="00DD3D23">
              <w:rPr>
                <w:rFonts w:cs="Shruti"/>
              </w:rPr>
              <w:t>.000,00</w:t>
            </w:r>
          </w:p>
        </w:tc>
      </w:tr>
      <w:tr w:rsidTr="00B274D6" w:rsidR="00BB0C1F" w:rsidRPr="00DD3D23">
        <w:tc>
          <w:tcPr>
            <w:tcW w:type="dxa" w:w="817"/>
          </w:tcPr>
          <w:p w:rsidRDefault="00BB0C1F" w:rsidP="00376909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7.</w:t>
            </w:r>
          </w:p>
        </w:tc>
        <w:tc>
          <w:tcPr>
            <w:tcW w:type="dxa" w:w="6662"/>
          </w:tcPr>
          <w:p w:rsidRDefault="00327E94" w:rsidP="00D93BA3" w:rsidR="00BB0C1F" w:rsidRPr="00DD3D23">
            <w:pPr>
              <w:jc w:val="both"/>
              <w:rPr>
                <w:rFonts w:cs="Shruti"/>
              </w:rPr>
            </w:pPr>
            <w:r w:rsidRPr="00DD3D23">
              <w:rPr>
                <w:rFonts w:cs="Shruti"/>
              </w:rPr>
              <w:t>Predvidivi troškovi sudskog procesuiranja</w:t>
            </w:r>
          </w:p>
        </w:tc>
        <w:tc>
          <w:tcPr>
            <w:tcW w:type="dxa" w:w="2097"/>
          </w:tcPr>
          <w:p w:rsidRDefault="00327E94" w:rsidP="00327E94" w:rsidR="00BB0C1F" w:rsidRPr="00DD3D23">
            <w:pPr>
              <w:jc w:val="right"/>
              <w:rPr>
                <w:rFonts w:cs="Shruti"/>
              </w:rPr>
            </w:pPr>
            <w:r w:rsidRPr="00DD3D23">
              <w:rPr>
                <w:rFonts w:cs="Shruti"/>
              </w:rPr>
              <w:t>100</w:t>
            </w:r>
            <w:r w:rsidR="00761A86" w:rsidRPr="00DD3D23">
              <w:rPr>
                <w:rFonts w:cs="Shruti"/>
              </w:rPr>
              <w:t>.000,00</w:t>
            </w:r>
          </w:p>
        </w:tc>
      </w:tr>
      <w:tr w:rsidTr="004333A9" w:rsidR="00352A11" w:rsidRPr="00DD3D23">
        <w:tc>
          <w:tcPr>
            <w:tcW w:type="dxa" w:w="7479"/>
            <w:gridSpan w:val="2"/>
          </w:tcPr>
          <w:p w:rsidRDefault="00352A11" w:rsidP="00EB097A" w:rsidR="00352A11" w:rsidRPr="00DD3D23">
            <w:pPr>
              <w:jc w:val="both"/>
              <w:rPr>
                <w:rFonts w:cs="Shruti"/>
                <w:b/>
              </w:rPr>
            </w:pPr>
            <w:r w:rsidRPr="00DD3D23">
              <w:rPr>
                <w:rFonts w:cs="Shruti"/>
                <w:b/>
              </w:rPr>
              <w:t xml:space="preserve">               UKUPNO</w:t>
            </w:r>
            <w:r w:rsidR="00023EF4" w:rsidRPr="00DD3D23">
              <w:rPr>
                <w:rFonts w:cs="Shruti"/>
                <w:b/>
              </w:rPr>
              <w:t xml:space="preserve"> </w:t>
            </w:r>
          </w:p>
        </w:tc>
        <w:tc>
          <w:tcPr>
            <w:tcW w:type="dxa" w:w="2097"/>
          </w:tcPr>
          <w:p w:rsidRDefault="007732FC" w:rsidP="007732FC" w:rsidR="00352A11" w:rsidRPr="00DD3D23">
            <w:pPr>
              <w:jc w:val="right"/>
              <w:rPr>
                <w:rFonts w:cs="Shruti"/>
                <w:b/>
              </w:rPr>
            </w:pPr>
            <w:r>
              <w:rPr>
                <w:rFonts w:cs="Shruti"/>
                <w:b/>
              </w:rPr>
              <w:t>382.000,00</w:t>
            </w:r>
          </w:p>
        </w:tc>
      </w:tr>
    </w:tbl>
    <w:p w:rsidRDefault="00023EF4" w:rsidP="00376909" w:rsidR="00023EF4" w:rsidRPr="00DD3D23">
      <w:pPr>
        <w:jc w:val="both"/>
        <w:rPr>
          <w:rFonts w:cs="Shruti"/>
          <w:b/>
        </w:rPr>
      </w:pPr>
    </w:p>
    <w:p w:rsidRDefault="0021701F" w:rsidP="0021701F" w:rsidR="0021701F" w:rsidRPr="00DD3D23">
      <w:pPr>
        <w:pStyle w:val="Bezproreda2"/>
        <w:rPr>
          <w:rFonts w:hAnsiTheme="minorHAnsi" w:asciiTheme="minorHAnsi" w:cs="Shruti"/>
        </w:rPr>
      </w:pPr>
      <w:r w:rsidRPr="00DD3D23">
        <w:rPr>
          <w:rFonts w:hAnsiTheme="minorHAnsi" w:asciiTheme="minorHAnsi" w:cs="Shruti"/>
        </w:rPr>
        <w:lastRenderedPageBreak/>
        <w:t>Nagrada stečajnom upravitelju nije uračunata u navedenim predvidivim troškovima, jer se ista utvrđuje nakon unovčenja imovine dužnika, a po rješenju stečajnog suca.</w:t>
      </w:r>
    </w:p>
    <w:p w:rsidRDefault="002F6D17" w:rsidP="0021701F" w:rsidR="002F6D17" w:rsidRPr="00DD3D23">
      <w:pPr>
        <w:pStyle w:val="Bezproreda2"/>
        <w:rPr>
          <w:rFonts w:hAnsiTheme="minorHAnsi" w:asciiTheme="minorHAnsi" w:cs="Shruti"/>
        </w:rPr>
      </w:pPr>
    </w:p>
    <w:p w:rsidRDefault="00B54E3E" w:rsidP="00B54E3E" w:rsidR="00B54E3E" w:rsidRPr="00DD3D23">
      <w:pPr>
        <w:pStyle w:val="Bezproreda2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b/>
        </w:rPr>
        <w:t>PRIJEDLOG ODLUKA</w:t>
      </w:r>
    </w:p>
    <w:p w:rsidRDefault="00B54E3E" w:rsidP="00B54E3E" w:rsidR="00B54E3E" w:rsidRPr="00DD3D23">
      <w:pPr>
        <w:pStyle w:val="Bezproreda2"/>
        <w:rPr>
          <w:rFonts w:hAnsiTheme="minorHAnsi" w:asciiTheme="minorHAnsi" w:cs="Shruti"/>
          <w:lang w:val="pl-PL"/>
        </w:rPr>
      </w:pPr>
    </w:p>
    <w:p w:rsidRDefault="00952221" w:rsidP="00B54E3E" w:rsidR="00B54E3E" w:rsidRPr="00DD3D23">
      <w:pPr>
        <w:pStyle w:val="Bezproreda2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lang w:val="pl-PL"/>
        </w:rPr>
        <w:t>Shodno navedenom, predlažem da vjerovnici na Skupštini donesu slijedeće odluke</w:t>
      </w:r>
      <w:r w:rsidR="00B54E3E" w:rsidRPr="00DD3D23">
        <w:rPr>
          <w:rFonts w:hAnsiTheme="minorHAnsi" w:asciiTheme="minorHAnsi" w:cs="Shruti"/>
          <w:lang w:val="pl-PL"/>
        </w:rPr>
        <w:t>:</w:t>
      </w:r>
    </w:p>
    <w:p w:rsidRDefault="00B54E3E" w:rsidP="00B54E3E" w:rsidR="00B54E3E" w:rsidRPr="00DD3D23">
      <w:pPr>
        <w:pStyle w:val="Bezproreda2"/>
        <w:rPr>
          <w:rFonts w:hAnsiTheme="minorHAnsi" w:asciiTheme="minorHAnsi" w:cs="Shruti"/>
          <w:lang w:val="pl-PL"/>
        </w:rPr>
      </w:pPr>
    </w:p>
    <w:p w:rsidRDefault="00B54E3E" w:rsidP="00B54E3E" w:rsidR="00B54E3E" w:rsidRPr="00DD3D23">
      <w:pPr>
        <w:pStyle w:val="Bezproreda2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lang w:val="pl-PL"/>
        </w:rPr>
        <w:t>1. Prihvaća se u cijelosti izvješće stečajnog upravitelja</w:t>
      </w:r>
    </w:p>
    <w:p w:rsidRDefault="00B54E3E" w:rsidP="00B54E3E" w:rsidR="00B54E3E" w:rsidRPr="00DD3D23">
      <w:pPr>
        <w:pStyle w:val="Bezproreda2"/>
        <w:rPr>
          <w:rFonts w:hAnsiTheme="minorHAnsi" w:asciiTheme="minorHAnsi" w:cs="Shruti"/>
          <w:lang w:val="pl-PL"/>
        </w:rPr>
      </w:pPr>
    </w:p>
    <w:p w:rsidRDefault="004C5178" w:rsidP="00B54E3E" w:rsidR="00B54E3E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lang w:val="pl-PL"/>
        </w:rPr>
        <w:t>2</w:t>
      </w:r>
      <w:r w:rsidR="00B54E3E" w:rsidRPr="00DD3D23">
        <w:rPr>
          <w:rFonts w:hAnsiTheme="minorHAnsi" w:asciiTheme="minorHAnsi" w:cs="Shruti"/>
          <w:lang w:val="pl-PL"/>
        </w:rPr>
        <w:t>. Prihvaćaju se do sada poduzete radnje stečajnog upravitelja</w:t>
      </w:r>
    </w:p>
    <w:p w:rsidRDefault="00B54E3E" w:rsidP="00B54E3E" w:rsidR="00B54E3E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</w:p>
    <w:p w:rsidRDefault="004C5178" w:rsidP="00B54E3E" w:rsidR="00457209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lang w:val="pl-PL"/>
        </w:rPr>
        <w:t>3</w:t>
      </w:r>
      <w:r w:rsidR="00B54E3E" w:rsidRPr="00DD3D23">
        <w:rPr>
          <w:rFonts w:hAnsiTheme="minorHAnsi" w:asciiTheme="minorHAnsi" w:cs="Shruti"/>
          <w:lang w:val="pl-PL"/>
        </w:rPr>
        <w:t>.</w:t>
      </w:r>
      <w:r w:rsidR="00B54E3E" w:rsidRPr="00DD3D23">
        <w:rPr>
          <w:rFonts w:cs="Shruti"/>
          <w:lang w:val="pl-PL"/>
        </w:rPr>
        <w:t xml:space="preserve"> </w:t>
      </w:r>
      <w:r w:rsidR="00B54E3E" w:rsidRPr="00DD3D23">
        <w:rPr>
          <w:rFonts w:hAnsiTheme="minorHAnsi" w:asciiTheme="minorHAnsi" w:cs="Shruti"/>
          <w:lang w:val="pl-PL"/>
        </w:rPr>
        <w:t xml:space="preserve"> </w:t>
      </w:r>
      <w:r w:rsidR="00457209" w:rsidRPr="00DD3D23">
        <w:rPr>
          <w:rFonts w:hAnsiTheme="minorHAnsi" w:asciiTheme="minorHAnsi" w:cs="Shruti"/>
          <w:lang w:val="pl-PL"/>
        </w:rPr>
        <w:t xml:space="preserve">Poslovanje dužnika neće se nastaviti </w:t>
      </w:r>
    </w:p>
    <w:p w:rsidRDefault="00457209" w:rsidP="00B54E3E" w:rsidR="00457209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</w:p>
    <w:p w:rsidRDefault="004C5178" w:rsidP="00B54E3E" w:rsidR="00D30C4E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lang w:val="pl-PL"/>
        </w:rPr>
        <w:t>4</w:t>
      </w:r>
      <w:r w:rsidR="00457209" w:rsidRPr="00DD3D23">
        <w:rPr>
          <w:rFonts w:hAnsiTheme="minorHAnsi" w:asciiTheme="minorHAnsi" w:cs="Shruti"/>
          <w:lang w:val="pl-PL"/>
        </w:rPr>
        <w:t xml:space="preserve">. </w:t>
      </w:r>
      <w:r w:rsidR="00D30C4E" w:rsidRPr="00DD3D23">
        <w:rPr>
          <w:rFonts w:hAnsiTheme="minorHAnsi" w:asciiTheme="minorHAnsi" w:cs="Shruti"/>
          <w:lang w:val="pl-PL"/>
        </w:rPr>
        <w:t xml:space="preserve">Odobrava se stečajnom upravitelju da poduzme sve potrebne radnje radi utvrđivanja imovine </w:t>
      </w:r>
    </w:p>
    <w:p w:rsidRDefault="00D30C4E" w:rsidP="00B54E3E" w:rsidR="00D30C4E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lang w:val="pl-PL"/>
        </w:rPr>
        <w:t xml:space="preserve">    stečajnog dužnika koja se nalazi izvan Republike Hrvatske</w:t>
      </w:r>
      <w:r w:rsidR="005A7039" w:rsidRPr="00DD3D23">
        <w:rPr>
          <w:rFonts w:hAnsiTheme="minorHAnsi" w:asciiTheme="minorHAnsi" w:cs="Shruti"/>
          <w:lang w:val="pl-PL"/>
        </w:rPr>
        <w:t>.</w:t>
      </w:r>
    </w:p>
    <w:p w:rsidRDefault="005A7039" w:rsidP="00B54E3E" w:rsidR="005A7039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</w:p>
    <w:p w:rsidRDefault="005A7039" w:rsidP="005A7039" w:rsidR="00D50169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lang w:val="pl-PL"/>
        </w:rPr>
        <w:t xml:space="preserve">5. </w:t>
      </w:r>
      <w:r w:rsidR="002F6D17" w:rsidRPr="00DD3D23">
        <w:rPr>
          <w:rFonts w:hAnsiTheme="minorHAnsi" w:asciiTheme="minorHAnsi" w:cs="Shruti"/>
          <w:lang w:val="pl-PL"/>
        </w:rPr>
        <w:t>Daje se suglasnost stečajnom upravitelju da</w:t>
      </w:r>
      <w:r w:rsidR="00D50169" w:rsidRPr="00DD3D23">
        <w:rPr>
          <w:rFonts w:hAnsiTheme="minorHAnsi" w:asciiTheme="minorHAnsi" w:cs="Shruti"/>
          <w:lang w:val="pl-PL"/>
        </w:rPr>
        <w:t xml:space="preserve"> poduzima sve potrebite radnje </w:t>
      </w:r>
      <w:r w:rsidR="002F6D17" w:rsidRPr="00DD3D23">
        <w:rPr>
          <w:rFonts w:hAnsiTheme="minorHAnsi" w:asciiTheme="minorHAnsi" w:cs="Shruti"/>
          <w:lang w:val="pl-PL"/>
        </w:rPr>
        <w:t xml:space="preserve"> sukladno odredbi</w:t>
      </w:r>
    </w:p>
    <w:p w:rsidRDefault="00D50169" w:rsidP="005A7039" w:rsidR="002F6D17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lang w:val="pl-PL"/>
        </w:rPr>
        <w:t xml:space="preserve">   </w:t>
      </w:r>
      <w:r w:rsidR="002F6D17" w:rsidRPr="00DD3D23">
        <w:rPr>
          <w:rFonts w:hAnsiTheme="minorHAnsi" w:asciiTheme="minorHAnsi" w:cs="Shruti"/>
          <w:lang w:val="pl-PL"/>
        </w:rPr>
        <w:t xml:space="preserve"> čl. 230 st.2 t</w:t>
      </w:r>
      <w:r w:rsidRPr="00DD3D23">
        <w:rPr>
          <w:rFonts w:hAnsiTheme="minorHAnsi" w:asciiTheme="minorHAnsi" w:cs="Shruti"/>
          <w:lang w:val="pl-PL"/>
        </w:rPr>
        <w:t>oč.</w:t>
      </w:r>
      <w:r w:rsidR="002F6D17" w:rsidRPr="00DD3D23">
        <w:rPr>
          <w:rFonts w:hAnsiTheme="minorHAnsi" w:asciiTheme="minorHAnsi" w:cs="Shruti"/>
          <w:lang w:val="pl-PL"/>
        </w:rPr>
        <w:t xml:space="preserve"> 3 </w:t>
      </w:r>
      <w:r w:rsidRPr="00DD3D23">
        <w:rPr>
          <w:rFonts w:hAnsiTheme="minorHAnsi" w:asciiTheme="minorHAnsi" w:cs="Shruti"/>
          <w:lang w:val="pl-PL"/>
        </w:rPr>
        <w:t>i</w:t>
      </w:r>
      <w:r w:rsidR="002F6D17" w:rsidRPr="00DD3D23">
        <w:rPr>
          <w:rFonts w:hAnsiTheme="minorHAnsi" w:asciiTheme="minorHAnsi" w:cs="Shruti"/>
          <w:lang w:val="pl-PL"/>
        </w:rPr>
        <w:t xml:space="preserve"> 4 </w:t>
      </w:r>
      <w:r w:rsidRPr="00DD3D23">
        <w:rPr>
          <w:rFonts w:hAnsiTheme="minorHAnsi" w:asciiTheme="minorHAnsi" w:cs="Shruti"/>
          <w:lang w:val="pl-PL"/>
        </w:rPr>
        <w:t xml:space="preserve"> </w:t>
      </w:r>
      <w:r w:rsidR="002F6D17" w:rsidRPr="00DD3D23">
        <w:rPr>
          <w:rFonts w:hAnsiTheme="minorHAnsi" w:asciiTheme="minorHAnsi" w:cs="Shruti"/>
          <w:lang w:val="pl-PL"/>
        </w:rPr>
        <w:t>SZ-a</w:t>
      </w:r>
      <w:r w:rsidRPr="00DD3D23">
        <w:rPr>
          <w:rFonts w:hAnsiTheme="minorHAnsi" w:asciiTheme="minorHAnsi" w:cs="Shruti"/>
          <w:lang w:val="pl-PL"/>
        </w:rPr>
        <w:t>.</w:t>
      </w:r>
      <w:r w:rsidR="002F6D17" w:rsidRPr="00DD3D23">
        <w:rPr>
          <w:rFonts w:hAnsiTheme="minorHAnsi" w:asciiTheme="minorHAnsi" w:cs="Shruti"/>
          <w:lang w:val="pl-PL"/>
        </w:rPr>
        <w:t xml:space="preserve"> </w:t>
      </w:r>
    </w:p>
    <w:p w:rsidRDefault="005A7039" w:rsidP="00B54E3E" w:rsidR="005A7039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</w:p>
    <w:p w:rsidRDefault="005A7039" w:rsidP="00B54E3E" w:rsidR="005F7C43" w:rsidRPr="00DD3D23">
      <w:pPr>
        <w:pStyle w:val="Bezproreda2"/>
        <w:jc w:val="both"/>
        <w:rPr>
          <w:rFonts w:hAnsiTheme="minorHAnsi" w:asciiTheme="minorHAnsi" w:cs="Shruti"/>
          <w:i/>
          <w:lang w:val="pl-PL"/>
        </w:rPr>
      </w:pPr>
      <w:r w:rsidRPr="00DD3D23">
        <w:rPr>
          <w:rFonts w:hAnsiTheme="minorHAnsi" w:asciiTheme="minorHAnsi" w:cs="Shruti"/>
          <w:lang w:val="pl-PL"/>
        </w:rPr>
        <w:t>6</w:t>
      </w:r>
      <w:r w:rsidR="00D30C4E" w:rsidRPr="00DD3D23">
        <w:rPr>
          <w:rFonts w:hAnsiTheme="minorHAnsi" w:asciiTheme="minorHAnsi" w:cs="Shruti"/>
          <w:lang w:val="pl-PL"/>
        </w:rPr>
        <w:t>.</w:t>
      </w:r>
      <w:r w:rsidR="007732FC">
        <w:rPr>
          <w:rFonts w:hAnsiTheme="minorHAnsi" w:asciiTheme="minorHAnsi" w:cs="Shruti"/>
          <w:lang w:val="pl-PL"/>
        </w:rPr>
        <w:t xml:space="preserve"> </w:t>
      </w:r>
      <w:r w:rsidR="00952608">
        <w:rPr>
          <w:rFonts w:hAnsiTheme="minorHAnsi" w:asciiTheme="minorHAnsi" w:cs="Shruti"/>
          <w:lang w:val="pl-PL"/>
        </w:rPr>
        <w:t xml:space="preserve">Imovina dužnika prodavati će se </w:t>
      </w:r>
      <w:r w:rsidR="004C5178" w:rsidRPr="00DD3D23">
        <w:rPr>
          <w:rFonts w:hAnsiTheme="minorHAnsi" w:asciiTheme="minorHAnsi" w:cs="Shruti"/>
          <w:lang w:val="pl-PL"/>
        </w:rPr>
        <w:t>sukladno odredbama S</w:t>
      </w:r>
      <w:r w:rsidR="00D50169" w:rsidRPr="00DD3D23">
        <w:rPr>
          <w:rFonts w:hAnsiTheme="minorHAnsi" w:asciiTheme="minorHAnsi" w:cs="Shruti"/>
          <w:lang w:val="pl-PL"/>
        </w:rPr>
        <w:t>Z-a</w:t>
      </w:r>
      <w:r w:rsidRPr="00DD3D23">
        <w:rPr>
          <w:rFonts w:hAnsiTheme="minorHAnsi" w:asciiTheme="minorHAnsi" w:cs="Shruti"/>
          <w:i/>
          <w:lang w:val="pl-PL"/>
        </w:rPr>
        <w:t>.</w:t>
      </w:r>
    </w:p>
    <w:p w:rsidRDefault="005A7039" w:rsidP="00B54E3E" w:rsidR="005F7C43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  <w:r w:rsidRPr="00DD3D23">
        <w:rPr>
          <w:rFonts w:hAnsiTheme="minorHAnsi" w:asciiTheme="minorHAnsi" w:cs="Shruti"/>
          <w:lang w:val="pl-PL"/>
        </w:rPr>
        <w:t xml:space="preserve">  </w:t>
      </w:r>
    </w:p>
    <w:p w:rsidRDefault="004C5178" w:rsidP="00B54E3E" w:rsidR="004C5178">
      <w:pPr>
        <w:pStyle w:val="Bezproreda2"/>
        <w:jc w:val="both"/>
        <w:rPr>
          <w:rFonts w:hAnsiTheme="minorHAnsi" w:asciiTheme="minorHAnsi" w:cs="Shruti"/>
          <w:lang w:val="pl-PL"/>
        </w:rPr>
      </w:pPr>
    </w:p>
    <w:p w:rsidRDefault="007732FC" w:rsidP="00B54E3E" w:rsidR="007732FC">
      <w:pPr>
        <w:pStyle w:val="Bezproreda2"/>
        <w:jc w:val="both"/>
        <w:rPr>
          <w:rFonts w:hAnsiTheme="minorHAnsi" w:asciiTheme="minorHAnsi" w:cs="Shruti"/>
          <w:lang w:val="pl-PL"/>
        </w:rPr>
      </w:pPr>
    </w:p>
    <w:p w:rsidRDefault="007732FC" w:rsidP="00B54E3E" w:rsidR="007732FC" w:rsidRPr="00DD3D23">
      <w:pPr>
        <w:pStyle w:val="Bezproreda2"/>
        <w:jc w:val="both"/>
        <w:rPr>
          <w:rFonts w:hAnsiTheme="minorHAnsi" w:asciiTheme="minorHAnsi" w:cs="Shruti"/>
          <w:lang w:val="pl-PL"/>
        </w:rPr>
      </w:pPr>
    </w:p>
    <w:p w:rsidRDefault="002C3EDD" w:rsidP="00E354D4" w:rsidR="002C3EDD" w:rsidRPr="00DD3D23">
      <w:pPr>
        <w:pStyle w:val="Bezproreda"/>
      </w:pPr>
      <w:r w:rsidRPr="00DD3D23">
        <w:t xml:space="preserve">  </w:t>
      </w:r>
      <w:r w:rsidR="00E354D4" w:rsidRPr="00DD3D23">
        <w:t xml:space="preserve">U Zagrebu,  </w:t>
      </w:r>
      <w:r w:rsidR="00D50169" w:rsidRPr="00DD3D23">
        <w:t>1</w:t>
      </w:r>
      <w:r w:rsidR="00DA0626">
        <w:t>8</w:t>
      </w:r>
      <w:r w:rsidR="00D50169" w:rsidRPr="00DD3D23">
        <w:t xml:space="preserve">. rujna </w:t>
      </w:r>
      <w:r w:rsidR="00E354D4" w:rsidRPr="00DD3D23">
        <w:t xml:space="preserve"> 2018.g.                                               </w:t>
      </w:r>
      <w:r w:rsidR="00D50169" w:rsidRPr="00DD3D23">
        <w:t xml:space="preserve"> </w:t>
      </w:r>
      <w:r w:rsidR="00C47674" w:rsidRPr="00DD3D23">
        <w:t xml:space="preserve">  </w:t>
      </w:r>
      <w:r w:rsidR="00E354D4" w:rsidRPr="00DD3D23">
        <w:t xml:space="preserve">  </w:t>
      </w:r>
      <w:r w:rsidR="00D50169" w:rsidRPr="00DD3D23">
        <w:t xml:space="preserve">             </w:t>
      </w:r>
      <w:r w:rsidR="00DD3D23">
        <w:t xml:space="preserve">          </w:t>
      </w:r>
      <w:r w:rsidR="00D50169" w:rsidRPr="00DD3D23">
        <w:t xml:space="preserve">  </w:t>
      </w:r>
      <w:r w:rsidR="004C5178" w:rsidRPr="00DD3D23">
        <w:t>S</w:t>
      </w:r>
      <w:r w:rsidR="00E354D4" w:rsidRPr="00DD3D23">
        <w:t>tečajni upravitelj</w:t>
      </w:r>
    </w:p>
    <w:p w:rsidRDefault="00E354D4" w:rsidP="00581DDD" w:rsidR="00535120">
      <w:pPr>
        <w:pStyle w:val="Bezproreda"/>
      </w:pPr>
      <w:r w:rsidRPr="00DD3D23">
        <w:tab/>
      </w:r>
      <w:r w:rsidRPr="00DD3D23">
        <w:tab/>
      </w:r>
      <w:r w:rsidRPr="00DD3D23">
        <w:tab/>
      </w:r>
      <w:r w:rsidRPr="00DD3D23">
        <w:tab/>
      </w:r>
      <w:r w:rsidRPr="00DD3D23">
        <w:tab/>
      </w:r>
      <w:r w:rsidRPr="00DD3D23">
        <w:tab/>
      </w:r>
      <w:r w:rsidRPr="00DD3D23">
        <w:tab/>
        <w:t xml:space="preserve">    </w:t>
      </w:r>
      <w:r w:rsidR="00F00020" w:rsidRPr="00DD3D23">
        <w:t xml:space="preserve">    </w:t>
      </w:r>
      <w:r w:rsidR="00D50169" w:rsidRPr="00DD3D23">
        <w:t xml:space="preserve">                </w:t>
      </w:r>
      <w:r w:rsidRPr="00DD3D23">
        <w:t xml:space="preserve"> </w:t>
      </w:r>
      <w:r w:rsidR="00C92C99" w:rsidRPr="00DD3D23">
        <w:t xml:space="preserve">  </w:t>
      </w:r>
      <w:r w:rsidR="000045A5" w:rsidRPr="00DD3D23">
        <w:t xml:space="preserve"> </w:t>
      </w:r>
      <w:r w:rsidR="00C92C99" w:rsidRPr="00DD3D23">
        <w:t xml:space="preserve">  </w:t>
      </w:r>
      <w:r w:rsidR="00DD3D23">
        <w:t xml:space="preserve"> </w:t>
      </w:r>
      <w:r w:rsidRPr="00DD3D23">
        <w:t>Perica Mitrović, dipl.iur.</w:t>
      </w:r>
    </w:p>
    <w:p w:rsidRDefault="00DF40E2" w:rsidP="00581DDD" w:rsidR="00DF40E2">
      <w:pPr>
        <w:pStyle w:val="Bezproreda"/>
      </w:pPr>
    </w:p>
    <w:p w:rsidRDefault="00DF40E2" w:rsidP="00581DDD" w:rsidR="00DF40E2">
      <w:pPr>
        <w:pStyle w:val="Bezproreda"/>
      </w:pPr>
    </w:p>
    <w:p w:rsidRDefault="00DF40E2" w:rsidP="00581DDD" w:rsidR="00DF40E2">
      <w:pPr>
        <w:pStyle w:val="Bezproreda"/>
      </w:pPr>
    </w:p>
    <w:p w:rsidRDefault="00DF40E2" w:rsidP="00581DDD" w:rsidR="00DF40E2">
      <w:pPr>
        <w:pStyle w:val="Bezproreda"/>
      </w:pPr>
    </w:p>
    <w:p w:rsidRDefault="00DF40E2" w:rsidP="00581DDD" w:rsidR="00DF40E2">
      <w:pPr>
        <w:pStyle w:val="Bezproreda"/>
      </w:pPr>
    </w:p>
    <w:p w:rsidRDefault="00DF40E2" w:rsidP="00581DDD" w:rsidR="00DF40E2">
      <w:pPr>
        <w:pStyle w:val="Bezproreda"/>
      </w:pPr>
    </w:p>
    <w:p w:rsidRDefault="00DF40E2" w:rsidP="00581DDD" w:rsidR="00DF40E2">
      <w:pPr>
        <w:pStyle w:val="Bezproreda"/>
      </w:pPr>
    </w:p>
    <w:p w:rsidRDefault="00DF40E2" w:rsidP="00581DDD" w:rsidR="00DF40E2">
      <w:pPr>
        <w:pStyle w:val="Bezproreda"/>
      </w:pPr>
    </w:p>
    <w:p w:rsidRDefault="00DF40E2" w:rsidP="00DF40E2" w:rsidR="00DF40E2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DF40E2" w:rsidP="00DF40E2" w:rsidR="00DF40E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F40E2" w:rsidP="00DF40E2" w:rsidR="00DF40E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DF40E2" w:rsidP="00DF40E2" w:rsidR="00DF40E2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vjerovnika 1. višeg isplatnog reda</w:t>
      </w:r>
    </w:p>
    <w:p w:rsidRDefault="00DF40E2" w:rsidP="00DF40E2" w:rsidR="00DF40E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DF40E2" w:rsidP="00DF40E2" w:rsidR="00DF40E2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52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88"/>
        <w:gridCol w:w="2977"/>
        <w:gridCol w:w="1559"/>
        <w:gridCol w:w="1530"/>
        <w:gridCol w:w="2438"/>
        <w:gridCol w:w="1843"/>
        <w:gridCol w:w="1843"/>
        <w:gridCol w:w="2098"/>
      </w:tblGrid>
      <w:tr w:rsidTr="00A0306E" w:rsidR="00DF40E2" w:rsidRPr="00B40BEB">
        <w:trPr>
          <w:trHeight w:val="1124"/>
          <w:jc w:val="center"/>
        </w:trPr>
        <w:tc>
          <w:tcPr>
            <w:tcW w:type="dxa" w:w="988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R.b</w:t>
            </w:r>
          </w:p>
        </w:tc>
        <w:tc>
          <w:tcPr>
            <w:tcW w:type="dxa" w:w="2977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Ime i prezime / tvrtka  ili naziv vjerovnika, adresa/</w:t>
            </w:r>
          </w:p>
          <w:p w:rsidRDefault="00DF40E2" w:rsidP="00A0306E" w:rsidR="00DF40E2" w:rsidRPr="00B40BEB">
            <w:r w:rsidRPr="009D44B8">
              <w:rPr>
                <w:b/>
              </w:rPr>
              <w:t>sjedište</w:t>
            </w:r>
          </w:p>
        </w:tc>
        <w:tc>
          <w:tcPr>
            <w:tcW w:type="dxa" w:w="1559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OIB vjerovnika</w:t>
            </w: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0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 xml:space="preserve">Iznos prijavljene tražbine (kn) </w:t>
            </w:r>
          </w:p>
        </w:tc>
        <w:tc>
          <w:tcPr>
            <w:tcW w:type="dxa" w:w="2438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 xml:space="preserve">Osnova   tražbine </w:t>
            </w: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vAlign w:val="center"/>
          </w:tcPr>
          <w:p w:rsidRDefault="00DF40E2" w:rsidP="00A0306E" w:rsidR="00DF40E2"/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Iznos priznate tražbine (kn)</w:t>
            </w:r>
          </w:p>
          <w:p w:rsidRDefault="00DF40E2" w:rsidP="00A0306E" w:rsidR="00DF40E2" w:rsidRPr="00B40BEB"/>
        </w:tc>
        <w:tc>
          <w:tcPr>
            <w:tcW w:type="dxa" w:w="1843"/>
            <w:vAlign w:val="center"/>
          </w:tcPr>
          <w:p w:rsidRDefault="00DF40E2" w:rsidP="00A0306E" w:rsidR="00DF40E2" w:rsidRPr="00B40BEB">
            <w:r w:rsidRPr="009D44B8">
              <w:rPr>
                <w:b/>
              </w:rPr>
              <w:t>Iznos osporene  tražbine  (kn</w:t>
            </w:r>
            <w:r>
              <w:t>)</w:t>
            </w:r>
          </w:p>
        </w:tc>
        <w:tc>
          <w:tcPr>
            <w:tcW w:type="dxa" w:w="2098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Razlog osporavanja</w:t>
            </w:r>
          </w:p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MARIJO ČULJAK,</w:t>
            </w:r>
          </w:p>
          <w:p w:rsidRDefault="00DF40E2" w:rsidP="00A0306E" w:rsidR="00DF40E2">
            <w:r>
              <w:t>Naselje Čaplja IV 27, Slavonski Brod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79687198726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73.799,18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</w:t>
            </w:r>
            <w:r w:rsidRPr="0022088E">
              <w:t xml:space="preserve"> presuda</w:t>
            </w:r>
            <w:r>
              <w:t xml:space="preserve"> ORS ZG br. Pr-1592/14, rješenje o ovrsi OGS ZG br. OVRPL-108/14, obračun kamata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73</w:t>
            </w:r>
            <w:r w:rsidRPr="00FF0E6B">
              <w:t>.</w:t>
            </w:r>
            <w:r>
              <w:t>799</w:t>
            </w:r>
            <w:r w:rsidRPr="00FF0E6B">
              <w:t>,</w:t>
            </w:r>
            <w:r>
              <w:t>18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7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GABRIJELA PAVIČIĆ,</w:t>
            </w:r>
          </w:p>
          <w:p w:rsidRDefault="00DF40E2" w:rsidP="00A0306E" w:rsidR="00DF40E2">
            <w:r>
              <w:t>Dudovec  24b,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57942437205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133.213,18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22088E">
              <w:t xml:space="preserve"> presuda</w:t>
            </w:r>
            <w:r>
              <w:t xml:space="preserve"> ORS ZG br. Pr-2779/14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FF0E6B">
              <w:t>133.213,18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112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 w:rsidRPr="00043627">
            <w:r w:rsidRPr="00043627">
              <w:t>TOMISLAV BASTALIĆ,</w:t>
            </w:r>
          </w:p>
          <w:p w:rsidRDefault="00DF40E2" w:rsidP="00A0306E" w:rsidR="00DF40E2" w:rsidRPr="00043627">
            <w:r w:rsidRPr="00043627">
              <w:t>Moslavačka 101, Hercegovac</w:t>
            </w:r>
          </w:p>
          <w:p w:rsidRDefault="00DF40E2" w:rsidP="00A0306E" w:rsidR="00DF40E2" w:rsidRPr="00043627"/>
        </w:tc>
        <w:tc>
          <w:tcPr>
            <w:tcW w:type="dxa" w:w="1559"/>
          </w:tcPr>
          <w:p w:rsidRDefault="00DF40E2" w:rsidP="00A0306E" w:rsidR="00DF40E2" w:rsidRPr="00043627">
            <w:r w:rsidRPr="00043627">
              <w:t>20774801037</w:t>
            </w:r>
          </w:p>
        </w:tc>
        <w:tc>
          <w:tcPr>
            <w:tcW w:type="dxa" w:w="1530"/>
          </w:tcPr>
          <w:p w:rsidRDefault="00DF40E2" w:rsidP="00A0306E" w:rsidR="00DF40E2" w:rsidRPr="00043627">
            <w:pPr>
              <w:jc w:val="right"/>
            </w:pPr>
            <w:r w:rsidRPr="00043627">
              <w:t>96.272,86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043627">
              <w:t xml:space="preserve"> presuda</w:t>
            </w:r>
            <w:r>
              <w:t xml:space="preserve"> ORS ZG br. Pr-1039/12,</w:t>
            </w:r>
          </w:p>
          <w:p w:rsidRDefault="00DF40E2" w:rsidP="00A0306E" w:rsidR="00DF40E2" w:rsidRPr="00043627">
            <w:r>
              <w:t>Rješenje o ovrsi OGS Zg br. Ovr-4701/17</w:t>
            </w:r>
          </w:p>
        </w:tc>
        <w:tc>
          <w:tcPr>
            <w:tcW w:type="dxa" w:w="1843"/>
          </w:tcPr>
          <w:p w:rsidRDefault="00DF40E2" w:rsidP="00A0306E" w:rsidR="00DF40E2" w:rsidRPr="00043627">
            <w:pPr>
              <w:jc w:val="right"/>
            </w:pPr>
            <w:r w:rsidRPr="00043627">
              <w:t>96.272,86</w:t>
            </w:r>
          </w:p>
        </w:tc>
        <w:tc>
          <w:tcPr>
            <w:tcW w:type="dxa" w:w="1843"/>
          </w:tcPr>
          <w:p w:rsidRDefault="00DF40E2" w:rsidP="00A0306E" w:rsidR="00DF40E2" w:rsidRPr="00043627"/>
        </w:tc>
        <w:tc>
          <w:tcPr>
            <w:tcW w:type="dxa" w:w="2098"/>
          </w:tcPr>
          <w:p w:rsidRDefault="00DF40E2" w:rsidP="00A0306E" w:rsidR="00DF40E2" w:rsidRPr="00043627"/>
        </w:tc>
      </w:tr>
      <w:tr w:rsidTr="00A0306E" w:rsidR="00DF40E2" w:rsidRPr="00B40BEB">
        <w:trPr>
          <w:trHeight w:val="73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DEJAN MUSULIN,</w:t>
            </w:r>
          </w:p>
          <w:p w:rsidRDefault="00DF40E2" w:rsidP="00A0306E" w:rsidR="00DF40E2">
            <w:r>
              <w:t>Emilija Randića 16, Rijeka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30552786358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47.596,96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 presuda ORS ZG br. Pr-2932/11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95117A">
              <w:t>47.596,96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 w:rsidRPr="00043627">
            <w:r w:rsidRPr="00043627">
              <w:t>VJEKOSLAV DAKOVIĆ,</w:t>
            </w:r>
          </w:p>
          <w:p w:rsidRDefault="00DF40E2" w:rsidP="00A0306E" w:rsidR="00DF40E2" w:rsidRPr="00043627">
            <w:r w:rsidRPr="00043627">
              <w:t>Hribarov prilaz 3, Zagreb</w:t>
            </w:r>
          </w:p>
        </w:tc>
        <w:tc>
          <w:tcPr>
            <w:tcW w:type="dxa" w:w="1559"/>
          </w:tcPr>
          <w:p w:rsidRDefault="00DF40E2" w:rsidP="00A0306E" w:rsidR="00DF40E2" w:rsidRPr="00043627">
            <w:r w:rsidRPr="00043627">
              <w:t>41723723409</w:t>
            </w:r>
          </w:p>
        </w:tc>
        <w:tc>
          <w:tcPr>
            <w:tcW w:type="dxa" w:w="1530"/>
          </w:tcPr>
          <w:p w:rsidRDefault="00DF40E2" w:rsidP="00A0306E" w:rsidR="00DF40E2" w:rsidRPr="00043627">
            <w:pPr>
              <w:jc w:val="right"/>
            </w:pPr>
            <w:r w:rsidRPr="00043627">
              <w:t xml:space="preserve">  97.7</w:t>
            </w:r>
            <w:r>
              <w:t>3</w:t>
            </w:r>
            <w:r w:rsidRPr="00043627">
              <w:t xml:space="preserve">9,46       </w:t>
            </w:r>
          </w:p>
        </w:tc>
        <w:tc>
          <w:tcPr>
            <w:tcW w:type="dxa" w:w="2438"/>
          </w:tcPr>
          <w:p w:rsidRDefault="00DF40E2" w:rsidP="00A0306E" w:rsidR="00DF40E2" w:rsidRPr="00043627">
            <w:r>
              <w:t>Pravomoćna</w:t>
            </w:r>
            <w:r w:rsidRPr="00043627">
              <w:t xml:space="preserve"> presuda</w:t>
            </w:r>
            <w:r>
              <w:t xml:space="preserve"> ORS ZG br. Pr-12404/13</w:t>
            </w:r>
            <w:r w:rsidRPr="00043627">
              <w:t xml:space="preserve">, </w:t>
            </w:r>
            <w:r>
              <w:t>R</w:t>
            </w:r>
            <w:r w:rsidRPr="00043627">
              <w:t>ješenje o ovrsi</w:t>
            </w:r>
            <w:r>
              <w:t xml:space="preserve"> OGS ZG br. OVRPL-9103/13</w:t>
            </w:r>
          </w:p>
        </w:tc>
        <w:tc>
          <w:tcPr>
            <w:tcW w:type="dxa" w:w="1843"/>
          </w:tcPr>
          <w:p w:rsidRDefault="00DF40E2" w:rsidP="00A0306E" w:rsidR="00DF40E2" w:rsidRPr="00043627">
            <w:pPr>
              <w:jc w:val="right"/>
            </w:pPr>
            <w:r w:rsidRPr="00043627">
              <w:t>97.7</w:t>
            </w:r>
            <w:r>
              <w:t>3</w:t>
            </w:r>
            <w:r w:rsidRPr="00043627">
              <w:t xml:space="preserve">9,46       </w:t>
            </w:r>
          </w:p>
        </w:tc>
        <w:tc>
          <w:tcPr>
            <w:tcW w:type="dxa" w:w="1843"/>
          </w:tcPr>
          <w:p w:rsidRDefault="00DF40E2" w:rsidP="00A0306E" w:rsidR="00DF40E2" w:rsidRPr="00043627"/>
        </w:tc>
        <w:tc>
          <w:tcPr>
            <w:tcW w:type="dxa" w:w="2098"/>
          </w:tcPr>
          <w:p w:rsidRDefault="00DF40E2" w:rsidP="00A0306E" w:rsidR="00DF40E2" w:rsidRPr="00043627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 w:rsidRPr="00E24A8D">
            <w:r w:rsidRPr="00E24A8D">
              <w:t>DRAŽEN BLAŽEVIĆ,</w:t>
            </w:r>
          </w:p>
          <w:p w:rsidRDefault="00DF40E2" w:rsidP="00A0306E" w:rsidR="00DF40E2" w:rsidRPr="00E24A8D">
            <w:r w:rsidRPr="00E24A8D">
              <w:t>Bosiljevska 49, Zagreb</w:t>
            </w:r>
          </w:p>
        </w:tc>
        <w:tc>
          <w:tcPr>
            <w:tcW w:type="dxa" w:w="1559"/>
          </w:tcPr>
          <w:p w:rsidRDefault="00DF40E2" w:rsidP="00A0306E" w:rsidR="00DF40E2" w:rsidRPr="00E24A8D">
            <w:r w:rsidRPr="00E24A8D">
              <w:t>78312011661</w:t>
            </w:r>
          </w:p>
        </w:tc>
        <w:tc>
          <w:tcPr>
            <w:tcW w:type="dxa" w:w="1530"/>
          </w:tcPr>
          <w:p w:rsidRDefault="00DF40E2" w:rsidP="00A0306E" w:rsidR="00DF40E2" w:rsidRPr="00E24A8D">
            <w:pPr>
              <w:jc w:val="right"/>
            </w:pPr>
            <w:r w:rsidRPr="00E24A8D">
              <w:t>84.632,92</w:t>
            </w:r>
          </w:p>
        </w:tc>
        <w:tc>
          <w:tcPr>
            <w:tcW w:type="dxa" w:w="2438"/>
          </w:tcPr>
          <w:p w:rsidRDefault="00DF40E2" w:rsidP="00A0306E" w:rsidR="00DF40E2" w:rsidRPr="00E24A8D">
            <w:r>
              <w:t>Obračun plaće</w:t>
            </w:r>
          </w:p>
        </w:tc>
        <w:tc>
          <w:tcPr>
            <w:tcW w:type="dxa" w:w="1843"/>
          </w:tcPr>
          <w:p w:rsidRDefault="00DF40E2" w:rsidP="00A0306E" w:rsidR="00DF40E2" w:rsidRPr="00E24A8D">
            <w:pPr>
              <w:jc w:val="right"/>
            </w:pPr>
            <w:r w:rsidRPr="00E24A8D">
              <w:t xml:space="preserve">25.753,37 </w:t>
            </w:r>
          </w:p>
        </w:tc>
        <w:tc>
          <w:tcPr>
            <w:tcW w:type="dxa" w:w="1843"/>
          </w:tcPr>
          <w:p w:rsidRDefault="00DF40E2" w:rsidP="00A0306E" w:rsidR="00DF40E2" w:rsidRPr="00E24A8D">
            <w:pPr>
              <w:jc w:val="right"/>
            </w:pPr>
            <w:r w:rsidRPr="00E24A8D">
              <w:t>58.879,55</w:t>
            </w:r>
          </w:p>
        </w:tc>
        <w:tc>
          <w:tcPr>
            <w:tcW w:type="dxa" w:w="2098"/>
          </w:tcPr>
          <w:p w:rsidRDefault="00DF40E2" w:rsidP="00A0306E" w:rsidR="00DF40E2">
            <w:r>
              <w:t>Osporeni iznos pravomoćno odbijen  presudom ŽS  Zg br. Gž R-421/14, predmet  na VS RH po uloženoj reviziji vjerovnika</w:t>
            </w:r>
          </w:p>
        </w:tc>
      </w:tr>
      <w:tr w:rsidTr="00A0306E" w:rsidR="00DF40E2" w:rsidRPr="00E24A8D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 w:rsidRPr="00E24A8D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 w:rsidRPr="00E24A8D">
            <w:r w:rsidRPr="00E24A8D">
              <w:t>ANTUN JAMBROVIĆ,</w:t>
            </w:r>
          </w:p>
          <w:p w:rsidRDefault="00DF40E2" w:rsidP="00A0306E" w:rsidR="00DF40E2" w:rsidRPr="00E24A8D">
            <w:r w:rsidRPr="00E24A8D">
              <w:t>Sv. Urban 9, Štrigova</w:t>
            </w:r>
          </w:p>
        </w:tc>
        <w:tc>
          <w:tcPr>
            <w:tcW w:type="dxa" w:w="1559"/>
          </w:tcPr>
          <w:p w:rsidRDefault="00DF40E2" w:rsidP="00A0306E" w:rsidR="00DF40E2" w:rsidRPr="00E24A8D">
            <w:r w:rsidRPr="00E24A8D">
              <w:t>05974641195</w:t>
            </w:r>
          </w:p>
        </w:tc>
        <w:tc>
          <w:tcPr>
            <w:tcW w:type="dxa" w:w="1530"/>
          </w:tcPr>
          <w:p w:rsidRDefault="00DF40E2" w:rsidP="00A0306E" w:rsidR="00DF40E2" w:rsidRPr="00E24A8D">
            <w:pPr>
              <w:jc w:val="right"/>
            </w:pPr>
            <w:r w:rsidRPr="00E24A8D">
              <w:t>421.999,80</w:t>
            </w:r>
          </w:p>
        </w:tc>
        <w:tc>
          <w:tcPr>
            <w:tcW w:type="dxa" w:w="2438"/>
          </w:tcPr>
          <w:p w:rsidRDefault="00DF40E2" w:rsidP="00A0306E" w:rsidR="00DF40E2" w:rsidRPr="00E24A8D">
            <w:r w:rsidRPr="00E24A8D">
              <w:t>Pravomoćna presuda ORS ZG br. Pr-2531/11</w:t>
            </w:r>
          </w:p>
        </w:tc>
        <w:tc>
          <w:tcPr>
            <w:tcW w:type="dxa" w:w="1843"/>
          </w:tcPr>
          <w:p w:rsidRDefault="00DF40E2" w:rsidP="00A0306E" w:rsidR="00DF40E2" w:rsidRPr="00E24A8D">
            <w:pPr>
              <w:jc w:val="right"/>
            </w:pPr>
            <w:r w:rsidRPr="00E24A8D">
              <w:t xml:space="preserve">375.070,02 </w:t>
            </w:r>
          </w:p>
        </w:tc>
        <w:tc>
          <w:tcPr>
            <w:tcW w:type="dxa" w:w="1843"/>
          </w:tcPr>
          <w:p w:rsidRDefault="00DF40E2" w:rsidP="00A0306E" w:rsidR="00DF40E2" w:rsidRPr="00E24A8D">
            <w:pPr>
              <w:jc w:val="right"/>
            </w:pPr>
            <w:r w:rsidRPr="00E24A8D">
              <w:t>46.929,84</w:t>
            </w:r>
          </w:p>
        </w:tc>
        <w:tc>
          <w:tcPr>
            <w:tcW w:type="dxa" w:w="2098"/>
          </w:tcPr>
          <w:p w:rsidRDefault="00DF40E2" w:rsidP="00A0306E" w:rsidR="00DF40E2" w:rsidRPr="00E24A8D">
            <w:r w:rsidRPr="00E24A8D">
              <w:t>Osporeni iznos pravomoćno odbijen   presudom ŽS  Zg br. Gž R-2086/14, predmet  na VS RH po uloženoj reviziji vjerovnika</w:t>
            </w:r>
          </w:p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MARKO BOŽIĆ,</w:t>
            </w:r>
          </w:p>
          <w:p w:rsidRDefault="00DF40E2" w:rsidP="00A0306E" w:rsidR="00DF40E2">
            <w:r>
              <w:t>Siget 21,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 w:rsidRPr="002D2E89">
              <w:t>24071749376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96.330,93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Pravomoćne presude ORS ZG br. Pr-2593/11 i Pr-204/12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96.330,93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IVANA BUTORAC,</w:t>
            </w:r>
          </w:p>
          <w:p w:rsidRDefault="00DF40E2" w:rsidP="00A0306E" w:rsidR="00DF40E2">
            <w:r>
              <w:lastRenderedPageBreak/>
              <w:t>Fra A.K. Miošića 5, Popovac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lastRenderedPageBreak/>
              <w:t>34718503291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100.284,69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22088E">
              <w:t xml:space="preserve"> presuda</w:t>
            </w:r>
            <w:r>
              <w:t xml:space="preserve">  </w:t>
            </w:r>
            <w:r w:rsidRPr="00D21245">
              <w:t>ORS ZG br. Pr-</w:t>
            </w:r>
            <w:r>
              <w:t xml:space="preserve">2537/11 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FF0E6B">
              <w:t>70.941,90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29.342,79</w:t>
            </w:r>
          </w:p>
        </w:tc>
        <w:tc>
          <w:tcPr>
            <w:tcW w:type="dxa" w:w="2098"/>
          </w:tcPr>
          <w:p w:rsidRDefault="00DF40E2" w:rsidP="00A0306E" w:rsidR="00DF40E2">
            <w:r>
              <w:t xml:space="preserve">Osporeni iznos nepravomoćno odbijen presudom </w:t>
            </w:r>
            <w:r>
              <w:lastRenderedPageBreak/>
              <w:t xml:space="preserve">Pr-2189/11, predmet na ŽS ZG po žalbi dužnika  </w:t>
            </w:r>
          </w:p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INOSLAV BUŠLJETA,</w:t>
            </w:r>
          </w:p>
          <w:p w:rsidRDefault="00DF40E2" w:rsidP="00A0306E" w:rsidR="00DF40E2">
            <w:r>
              <w:t>Susedgradska 16, Bestovje, Sv. Nedjelja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67449605789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239.898,36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 presuda </w:t>
            </w:r>
            <w:r w:rsidRPr="00CD65AB">
              <w:t>ORS ZG br. Pr-</w:t>
            </w:r>
            <w:r>
              <w:t>2190/11;</w:t>
            </w:r>
          </w:p>
          <w:p w:rsidRDefault="00DF40E2" w:rsidP="00A0306E" w:rsidR="00DF40E2">
            <w:r>
              <w:t xml:space="preserve">Pravomoćna </w:t>
            </w:r>
            <w:r w:rsidRPr="00CD65AB">
              <w:t xml:space="preserve"> presuda ORS ZG br.</w:t>
            </w:r>
            <w:r>
              <w:t xml:space="preserve"> Pr-2538/11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95117A">
              <w:t>239.898,36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ZDRAVKO GRNJA,</w:t>
            </w:r>
          </w:p>
          <w:p w:rsidRDefault="00DF40E2" w:rsidP="00A0306E" w:rsidR="00DF40E2">
            <w:r>
              <w:t>Ul. Krešimira Kovačevića 8, Sesvete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71504776166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27.556,34</w:t>
            </w:r>
          </w:p>
        </w:tc>
        <w:tc>
          <w:tcPr>
            <w:tcW w:type="dxa" w:w="2438"/>
          </w:tcPr>
          <w:p w:rsidRDefault="00DF40E2" w:rsidP="00A0306E" w:rsidR="00DF40E2">
            <w:r w:rsidRPr="0022088E">
              <w:t xml:space="preserve">Sudska </w:t>
            </w:r>
            <w:r>
              <w:t xml:space="preserve">nagodba </w:t>
            </w:r>
            <w:r w:rsidRPr="00CD65AB">
              <w:t>ORS ZG br.</w:t>
            </w:r>
            <w:r>
              <w:t xml:space="preserve"> Pr-2971/15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AC6083">
              <w:t>27.556,34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1239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MARINA KRISTEK,</w:t>
            </w:r>
          </w:p>
          <w:p w:rsidRDefault="00DF40E2" w:rsidP="00A0306E" w:rsidR="00DF40E2">
            <w:r>
              <w:t>Ul. Krešimira Kovačevića 8, Sesvete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28185280466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80.419,84</w:t>
            </w:r>
          </w:p>
        </w:tc>
        <w:tc>
          <w:tcPr>
            <w:tcW w:type="dxa" w:w="2438"/>
          </w:tcPr>
          <w:p w:rsidRDefault="00DF40E2" w:rsidP="00A0306E" w:rsidR="00DF40E2">
            <w:r w:rsidRPr="0022088E">
              <w:t xml:space="preserve">Sudska </w:t>
            </w:r>
            <w:r>
              <w:t xml:space="preserve">nagodba </w:t>
            </w:r>
            <w:r w:rsidRPr="00CD65AB">
              <w:t>ORS ZG br.</w:t>
            </w:r>
            <w:r>
              <w:t xml:space="preserve"> Pr-2970/15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AC6083">
              <w:t>80.419,84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DARIO BABIĆ,</w:t>
            </w:r>
          </w:p>
          <w:p w:rsidRDefault="00DF40E2" w:rsidP="00A0306E" w:rsidR="00DF40E2">
            <w:r>
              <w:t>Erlichova 5,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 w:rsidRPr="002D2E89">
              <w:t>69700198439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137.061,01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</w:t>
            </w:r>
            <w:r w:rsidRPr="0022088E">
              <w:t xml:space="preserve"> presuda</w:t>
            </w:r>
            <w:r>
              <w:t xml:space="preserve"> </w:t>
            </w:r>
            <w:r w:rsidRPr="00CD65AB">
              <w:t>ORS ZG br.</w:t>
            </w:r>
            <w:r>
              <w:t xml:space="preserve"> Pr-8914/14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55</w:t>
            </w:r>
            <w:r w:rsidRPr="00AC6083">
              <w:t>.</w:t>
            </w:r>
            <w:r>
              <w:t>141</w:t>
            </w:r>
            <w:r w:rsidRPr="00AC6083">
              <w:t>,</w:t>
            </w:r>
            <w:r>
              <w:t>50</w:t>
            </w:r>
          </w:p>
        </w:tc>
        <w:tc>
          <w:tcPr>
            <w:tcW w:type="dxa" w:w="1843"/>
          </w:tcPr>
          <w:p w:rsidRDefault="00DF40E2" w:rsidP="00A0306E" w:rsidR="00DF40E2" w:rsidRPr="00E24A8D">
            <w:pPr>
              <w:jc w:val="right"/>
            </w:pPr>
            <w:r w:rsidRPr="00E24A8D">
              <w:t>81.919,51</w:t>
            </w:r>
          </w:p>
        </w:tc>
        <w:tc>
          <w:tcPr>
            <w:tcW w:type="dxa" w:w="2098"/>
          </w:tcPr>
          <w:p w:rsidRDefault="00DF40E2" w:rsidP="00A0306E" w:rsidR="00DF40E2">
            <w:r>
              <w:t>Osporeni iznos p</w:t>
            </w:r>
            <w:r w:rsidRPr="004261F7">
              <w:t>ravomoćno odbijen  po odluci ŽS Z</w:t>
            </w:r>
            <w:r>
              <w:t>G</w:t>
            </w:r>
            <w:r w:rsidRPr="004261F7">
              <w:t xml:space="preserve"> br. Gž R-418/14</w:t>
            </w:r>
            <w:r>
              <w:t>, predmet na VS RH po reviziji vjerovnika</w:t>
            </w:r>
          </w:p>
        </w:tc>
      </w:tr>
      <w:tr w:rsidTr="00A0306E" w:rsidR="00DF40E2" w:rsidRPr="00B40BEB">
        <w:trPr>
          <w:trHeight w:val="71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DEAN ZIDRUM,</w:t>
            </w:r>
          </w:p>
          <w:p w:rsidRDefault="00DF40E2" w:rsidP="00A0306E" w:rsidR="00DF40E2">
            <w:r>
              <w:t>Riječka 45, Zlatar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24560170003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28.843,96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</w:t>
            </w:r>
            <w:r w:rsidRPr="0022088E">
              <w:t xml:space="preserve"> presuda</w:t>
            </w:r>
            <w:r>
              <w:t xml:space="preserve"> </w:t>
            </w:r>
            <w:r w:rsidRPr="00CD65AB">
              <w:t>ORS ZG br.</w:t>
            </w:r>
            <w:r>
              <w:t xml:space="preserve"> Pr-2203/11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FF0E6B">
              <w:t>28.843,96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IGOR VEČKOVEC,</w:t>
            </w:r>
          </w:p>
          <w:p w:rsidRDefault="00DF40E2" w:rsidP="00A0306E" w:rsidR="00DF40E2">
            <w:r>
              <w:t>Srpanjska 7,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 w:rsidRPr="002D2E89">
              <w:t>51334366641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231.650,44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22088E">
              <w:t xml:space="preserve"> presuda</w:t>
            </w:r>
            <w:r>
              <w:t xml:space="preserve"> </w:t>
            </w:r>
            <w:r w:rsidRPr="00CD65AB">
              <w:t>ORS ZG br.</w:t>
            </w:r>
            <w:r>
              <w:t xml:space="preserve"> Pr-66/11 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131</w:t>
            </w:r>
            <w:r w:rsidRPr="0022088E">
              <w:t>.</w:t>
            </w:r>
            <w:r>
              <w:t>810.46</w:t>
            </w:r>
          </w:p>
        </w:tc>
        <w:tc>
          <w:tcPr>
            <w:tcW w:type="dxa" w:w="1843"/>
          </w:tcPr>
          <w:p w:rsidRDefault="00DF40E2" w:rsidP="00A0306E" w:rsidR="00DF40E2" w:rsidRPr="00E24A8D">
            <w:pPr>
              <w:jc w:val="right"/>
            </w:pPr>
            <w:r w:rsidRPr="00E24A8D">
              <w:t>99.839,98</w:t>
            </w:r>
          </w:p>
        </w:tc>
        <w:tc>
          <w:tcPr>
            <w:tcW w:type="dxa" w:w="2098"/>
          </w:tcPr>
          <w:p w:rsidRDefault="00DF40E2" w:rsidP="00A0306E" w:rsidR="00DF40E2">
            <w:r>
              <w:t>Osporeni iznos p</w:t>
            </w:r>
            <w:r w:rsidRPr="004261F7">
              <w:t xml:space="preserve">ravomoćno odbijen po </w:t>
            </w:r>
            <w:r>
              <w:t>presudi</w:t>
            </w:r>
            <w:r w:rsidRPr="004261F7">
              <w:t xml:space="preserve"> ŽS Z</w:t>
            </w:r>
            <w:r>
              <w:t>G</w:t>
            </w:r>
            <w:r w:rsidRPr="004261F7">
              <w:t xml:space="preserve"> br. Gž R-1817/16</w:t>
            </w:r>
            <w:r>
              <w:t>, predmet na VS RH po reviziji vjerovnika</w:t>
            </w:r>
          </w:p>
        </w:tc>
      </w:tr>
      <w:tr w:rsidTr="00A0306E" w:rsidR="00DF40E2" w:rsidRPr="00B40BEB">
        <w:trPr>
          <w:trHeight w:val="707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KREŠIMIR SKORIĆ,</w:t>
            </w:r>
          </w:p>
          <w:p w:rsidRDefault="00DF40E2" w:rsidP="00A0306E" w:rsidR="00DF40E2">
            <w:r>
              <w:t>Ražinska 43, Šibenik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54747088351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55.438,32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22088E">
              <w:t xml:space="preserve"> presuda</w:t>
            </w:r>
            <w:r>
              <w:t xml:space="preserve">  </w:t>
            </w:r>
            <w:r w:rsidRPr="00210BC6">
              <w:t>ORS ZG br.</w:t>
            </w:r>
            <w:r>
              <w:t xml:space="preserve"> Pr-2201/11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22088E">
              <w:t>55.438,32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 w:rsidRPr="00E4285F">
            <w:r w:rsidRPr="00E4285F">
              <w:t>ŽELJKO SEDAK BENČIĆ,</w:t>
            </w:r>
          </w:p>
          <w:p w:rsidRDefault="00DF40E2" w:rsidP="00A0306E" w:rsidR="00DF40E2" w:rsidRPr="00E4285F">
            <w:r w:rsidRPr="00E4285F">
              <w:t>Ludvić 6, Samobor</w:t>
            </w:r>
          </w:p>
        </w:tc>
        <w:tc>
          <w:tcPr>
            <w:tcW w:type="dxa" w:w="1559"/>
          </w:tcPr>
          <w:p w:rsidRDefault="00DF40E2" w:rsidP="00A0306E" w:rsidR="00DF40E2" w:rsidRPr="00E4285F">
            <w:r w:rsidRPr="00E4285F">
              <w:t>01980352596</w:t>
            </w:r>
          </w:p>
        </w:tc>
        <w:tc>
          <w:tcPr>
            <w:tcW w:type="dxa" w:w="1530"/>
          </w:tcPr>
          <w:p w:rsidRDefault="00DF40E2" w:rsidP="00A0306E" w:rsidR="00DF40E2" w:rsidRPr="00E4285F">
            <w:pPr>
              <w:jc w:val="right"/>
            </w:pPr>
            <w:r>
              <w:t>454</w:t>
            </w:r>
            <w:r w:rsidRPr="00E4285F">
              <w:t>.1</w:t>
            </w:r>
            <w:r>
              <w:t>23</w:t>
            </w:r>
            <w:r w:rsidRPr="00E4285F">
              <w:t>,9</w:t>
            </w:r>
            <w:r>
              <w:t>6</w:t>
            </w:r>
          </w:p>
        </w:tc>
        <w:tc>
          <w:tcPr>
            <w:tcW w:type="dxa" w:w="2438"/>
          </w:tcPr>
          <w:p w:rsidRDefault="00DF40E2" w:rsidP="00A0306E" w:rsidR="00DF40E2" w:rsidRPr="00E4285F">
            <w:r>
              <w:t>Pravomoćna</w:t>
            </w:r>
            <w:r w:rsidRPr="00E4285F">
              <w:t xml:space="preserve"> presuda</w:t>
            </w:r>
            <w:r>
              <w:t xml:space="preserve"> </w:t>
            </w:r>
            <w:r w:rsidRPr="00210BC6">
              <w:t>ORS ZG br.</w:t>
            </w:r>
            <w:r>
              <w:t xml:space="preserve"> Pr-3696/11, Presuda ORS ZG br. Pr-3696/11 i pravomoćno rješenje o ovrsi OGS ZG Ovr-2457/16 </w:t>
            </w:r>
          </w:p>
        </w:tc>
        <w:tc>
          <w:tcPr>
            <w:tcW w:type="dxa" w:w="1843"/>
          </w:tcPr>
          <w:p w:rsidRDefault="00DF40E2" w:rsidP="00A0306E" w:rsidR="00DF40E2" w:rsidRPr="00E4285F">
            <w:pPr>
              <w:jc w:val="right"/>
            </w:pPr>
            <w:r>
              <w:t>404</w:t>
            </w:r>
            <w:r w:rsidRPr="00E4285F">
              <w:t>.</w:t>
            </w:r>
            <w:r>
              <w:t>628</w:t>
            </w:r>
            <w:r w:rsidRPr="00E4285F">
              <w:t>,</w:t>
            </w:r>
            <w:r>
              <w:t>42</w:t>
            </w:r>
          </w:p>
        </w:tc>
        <w:tc>
          <w:tcPr>
            <w:tcW w:type="dxa" w:w="1843"/>
          </w:tcPr>
          <w:p w:rsidRDefault="00DF40E2" w:rsidP="00A0306E" w:rsidR="00DF40E2" w:rsidRPr="00E24A8D">
            <w:pPr>
              <w:jc w:val="right"/>
            </w:pPr>
            <w:r w:rsidRPr="00E24A8D">
              <w:t>49.495,54</w:t>
            </w:r>
          </w:p>
        </w:tc>
        <w:tc>
          <w:tcPr>
            <w:tcW w:type="dxa" w:w="2098"/>
          </w:tcPr>
          <w:p w:rsidRDefault="00DF40E2" w:rsidP="00A0306E" w:rsidR="00DF40E2">
            <w:r>
              <w:t>Osporeni iznos p</w:t>
            </w:r>
            <w:r w:rsidRPr="004261F7">
              <w:t>ravomoćno odbijen  po odluci ŽS Z</w:t>
            </w:r>
            <w:r>
              <w:t>G</w:t>
            </w:r>
            <w:r w:rsidRPr="004261F7">
              <w:t xml:space="preserve"> br. Gž R-834/16</w:t>
            </w:r>
            <w:r>
              <w:t>, predmet na VS RH po reviziji vjerovnika</w:t>
            </w:r>
          </w:p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HIMER SARVAN HIŠAM,</w:t>
            </w:r>
          </w:p>
          <w:p w:rsidRDefault="00DF40E2" w:rsidP="00A0306E" w:rsidR="00DF40E2">
            <w:r>
              <w:t>Zeleni dol 3,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01134398187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19.968,70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22088E">
              <w:t xml:space="preserve"> presuda</w:t>
            </w:r>
            <w:r>
              <w:t xml:space="preserve"> </w:t>
            </w:r>
            <w:r w:rsidRPr="00210BC6">
              <w:t>ORS ZG br.</w:t>
            </w:r>
            <w:r>
              <w:t xml:space="preserve"> Pr-2185/11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22088E">
              <w:t>19.968,70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LJUBOMIR BASARA,</w:t>
            </w:r>
          </w:p>
          <w:p w:rsidRDefault="00DF40E2" w:rsidP="00A0306E" w:rsidR="00DF40E2">
            <w:r>
              <w:t>I. Meštrovića 12, Karlovac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23354388275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92.864,97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presuda </w:t>
            </w:r>
            <w:r w:rsidRPr="00210BC6">
              <w:t>ORS ZG br.</w:t>
            </w:r>
            <w:r>
              <w:t xml:space="preserve"> Pr-2591/11, 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35.109,32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57.755,65</w:t>
            </w:r>
          </w:p>
        </w:tc>
        <w:tc>
          <w:tcPr>
            <w:tcW w:type="dxa" w:w="2098"/>
          </w:tcPr>
          <w:p w:rsidRDefault="00DF40E2" w:rsidP="00A0306E" w:rsidR="00DF40E2">
            <w:r>
              <w:t>Osporeni iznos pravomoćno odbijen  presudom ŽS ZG br. Gž R-2106/13,  predmet na VS RH po reviziji vjerovnika</w:t>
            </w:r>
          </w:p>
        </w:tc>
      </w:tr>
      <w:tr w:rsidTr="00A0306E" w:rsidR="00DF40E2" w:rsidRPr="00B40BEB">
        <w:trPr>
          <w:trHeight w:val="83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IVAN ŠARČEVIĆ,</w:t>
            </w:r>
          </w:p>
          <w:p w:rsidRDefault="00DF40E2" w:rsidP="00A0306E" w:rsidR="00DF40E2">
            <w:r>
              <w:t>Ivana Gregurića 22, Bjelovar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11389090606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33.745,61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Pravomoćno rješenje o ovrsi OG</w:t>
            </w:r>
            <w:r w:rsidRPr="00C6082B">
              <w:t>S ZG br.</w:t>
            </w:r>
            <w:r>
              <w:t xml:space="preserve"> OVRPL-</w:t>
            </w:r>
            <w:r>
              <w:lastRenderedPageBreak/>
              <w:t>1566/14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22088E">
              <w:lastRenderedPageBreak/>
              <w:t>33.745,61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2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ROBERT JANKOVIĆ,</w:t>
            </w:r>
          </w:p>
          <w:p w:rsidRDefault="00DF40E2" w:rsidP="00A0306E" w:rsidR="00DF40E2">
            <w:r>
              <w:t>Bana Jelačića 219, Vrpolje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78819353645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69.047,60</w:t>
            </w:r>
          </w:p>
        </w:tc>
        <w:tc>
          <w:tcPr>
            <w:tcW w:type="dxa" w:w="2438"/>
          </w:tcPr>
          <w:p w:rsidRDefault="00DF40E2" w:rsidP="00A0306E" w:rsidR="00DF40E2">
            <w:r>
              <w:t>P</w:t>
            </w:r>
            <w:r w:rsidRPr="0022088E">
              <w:t>resuda</w:t>
            </w:r>
            <w:r>
              <w:t xml:space="preserve"> </w:t>
            </w:r>
            <w:r w:rsidRPr="00C6082B">
              <w:t>ORS ZG br.</w:t>
            </w:r>
            <w:r>
              <w:t xml:space="preserve"> Pr-6681/10, presuda ŽS Zg br. Gžr-1867/13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22088E">
              <w:t>69.047,60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MARKO DREZGA,</w:t>
            </w:r>
          </w:p>
          <w:p w:rsidRDefault="00DF40E2" w:rsidP="00A0306E" w:rsidR="00DF40E2">
            <w:r>
              <w:t>Erlichova 13,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76756312977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34.064,20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22088E">
              <w:t xml:space="preserve"> presuda</w:t>
            </w:r>
            <w:r>
              <w:t xml:space="preserve"> </w:t>
            </w:r>
            <w:r w:rsidRPr="00C6082B">
              <w:t>ORS ZG br.</w:t>
            </w:r>
            <w:r>
              <w:t xml:space="preserve"> Pr-2155/14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FF0E6B">
              <w:t>34.064,20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140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 xml:space="preserve">IVAN VALIDŽIĆ, </w:t>
            </w:r>
          </w:p>
          <w:p w:rsidRDefault="00DF40E2" w:rsidP="00A0306E" w:rsidR="00DF40E2">
            <w:r>
              <w:t>Bana Jelačića 18, Strizivojna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63469821605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60.290,65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Pravomoćno rješenje o ovrsi </w:t>
            </w:r>
            <w:r w:rsidRPr="00C6082B">
              <w:t>O</w:t>
            </w:r>
            <w:r>
              <w:t>G</w:t>
            </w:r>
            <w:r w:rsidRPr="00C6082B">
              <w:t>S ZG br.</w:t>
            </w:r>
            <w:r>
              <w:t xml:space="preserve"> OVRPL-1565/14 i  pravomoćna</w:t>
            </w:r>
            <w:r w:rsidRPr="0022088E">
              <w:t xml:space="preserve"> presuda</w:t>
            </w:r>
            <w:r>
              <w:t xml:space="preserve"> </w:t>
            </w:r>
            <w:r w:rsidRPr="00C6082B">
              <w:t>ORS ZG br.</w:t>
            </w:r>
            <w:r>
              <w:t xml:space="preserve"> Pr-2200/11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60.290,65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2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DINKO GAŠPAR,</w:t>
            </w:r>
          </w:p>
          <w:p w:rsidRDefault="00DF40E2" w:rsidP="00A0306E" w:rsidR="00DF40E2">
            <w:r>
              <w:t>Vinogradska 6, Vugrovec Donji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03154236897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25.359,25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22088E">
              <w:t xml:space="preserve"> presuda</w:t>
            </w:r>
            <w:r>
              <w:t xml:space="preserve"> </w:t>
            </w:r>
            <w:r w:rsidRPr="00C6082B">
              <w:t>ORS ZG br.</w:t>
            </w:r>
            <w:r>
              <w:t xml:space="preserve"> Pr-2951/16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22088E">
              <w:t>25.359,25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MIŠO BLAŽEVIĆ,</w:t>
            </w:r>
          </w:p>
          <w:p w:rsidRDefault="00DF40E2" w:rsidP="00A0306E" w:rsidR="00DF40E2">
            <w:r>
              <w:t>Klaićeva 32,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 w:rsidRPr="002D2E89">
              <w:t>23796462586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37.959,98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presuda </w:t>
            </w:r>
            <w:r w:rsidRPr="00C6082B">
              <w:t>ORS ZG br.</w:t>
            </w:r>
            <w:r>
              <w:t xml:space="preserve"> Pr-205/12, presuda ŽS Zg br. Gž R-511/16 i  pravomoćno r</w:t>
            </w:r>
            <w:r w:rsidRPr="00C6082B">
              <w:t>ješenje o ovrsi OGS ZG br. OVRPL-</w:t>
            </w:r>
            <w:r>
              <w:t>3910/14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37.959,98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MARIO FERENČAK,</w:t>
            </w:r>
          </w:p>
          <w:p w:rsidRDefault="00DF40E2" w:rsidP="00A0306E" w:rsidR="00DF40E2">
            <w:r>
              <w:t>Siget 21a,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60705486380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27.215,18</w:t>
            </w:r>
          </w:p>
        </w:tc>
        <w:tc>
          <w:tcPr>
            <w:tcW w:type="dxa" w:w="2438"/>
          </w:tcPr>
          <w:p w:rsidRDefault="00DF40E2" w:rsidP="00A0306E" w:rsidR="00DF40E2">
            <w:r>
              <w:t>P</w:t>
            </w:r>
            <w:r w:rsidRPr="0022088E">
              <w:t>resuda</w:t>
            </w:r>
            <w:r>
              <w:t xml:space="preserve"> </w:t>
            </w:r>
            <w:r w:rsidRPr="00C6082B">
              <w:t>ORS ZG br. Pr-</w:t>
            </w:r>
            <w:r>
              <w:t>1235/12, presuda ŽS zg br. Gž R-393/15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FF0E6B">
              <w:t>27.215,18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 xml:space="preserve">DRAŽEN OSTOJIĆ, </w:t>
            </w:r>
          </w:p>
          <w:p w:rsidRDefault="00DF40E2" w:rsidP="00A0306E" w:rsidR="00DF40E2">
            <w:r>
              <w:t>V. Novaka 17, Slavonski Brod</w:t>
            </w:r>
          </w:p>
        </w:tc>
        <w:tc>
          <w:tcPr>
            <w:tcW w:type="dxa" w:w="1559"/>
          </w:tcPr>
          <w:p w:rsidRDefault="00DF40E2" w:rsidP="00A0306E" w:rsidR="00DF40E2" w:rsidRPr="00B40BEB">
            <w:r w:rsidRPr="00BD642B">
              <w:t>77812703375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170.122,75</w:t>
            </w:r>
          </w:p>
        </w:tc>
        <w:tc>
          <w:tcPr>
            <w:tcW w:type="dxa" w:w="2438"/>
          </w:tcPr>
          <w:p w:rsidRDefault="00DF40E2" w:rsidP="00A0306E" w:rsidR="00DF40E2">
            <w:r>
              <w:t>P</w:t>
            </w:r>
            <w:r w:rsidRPr="0022088E">
              <w:t>resuda</w:t>
            </w:r>
            <w:r>
              <w:t xml:space="preserve"> </w:t>
            </w:r>
            <w:r w:rsidRPr="00C6082B">
              <w:t>ORS ZG br. Pr-</w:t>
            </w:r>
            <w:r>
              <w:t>2194/11,  presuda ŽS zg br. Gž R-1255/15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170.122,75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 xml:space="preserve">MAJA SPOJA, </w:t>
            </w:r>
          </w:p>
          <w:p w:rsidRDefault="00DF40E2" w:rsidP="00A0306E" w:rsidR="00DF40E2">
            <w:r>
              <w:t>Bersečka 4,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45482773452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77.353,39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22088E">
              <w:t xml:space="preserve"> presuda</w:t>
            </w:r>
            <w:r>
              <w:t xml:space="preserve"> </w:t>
            </w:r>
            <w:r w:rsidRPr="00C6082B">
              <w:t>ORS ZG br. Pr-</w:t>
            </w:r>
            <w:r>
              <w:t>2532/11 i  P</w:t>
            </w:r>
            <w:r w:rsidRPr="0022088E">
              <w:t>resuda</w:t>
            </w:r>
            <w:r>
              <w:t xml:space="preserve"> Ž</w:t>
            </w:r>
            <w:r w:rsidRPr="00C6082B">
              <w:t xml:space="preserve">S </w:t>
            </w:r>
            <w:r>
              <w:t>VŽ, st.sl. Koprivnica</w:t>
            </w:r>
            <w:r w:rsidRPr="00C6082B">
              <w:t xml:space="preserve"> br. </w:t>
            </w:r>
            <w:r>
              <w:t>GžR</w:t>
            </w:r>
            <w:r w:rsidRPr="00C6082B">
              <w:t>-</w:t>
            </w:r>
            <w:r>
              <w:t>126/15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77.353,39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3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ZLATKO PAĐAN,</w:t>
            </w:r>
          </w:p>
          <w:p w:rsidRDefault="00DF40E2" w:rsidP="00A0306E" w:rsidR="00DF40E2">
            <w:r>
              <w:t>Baščanske ploče 40,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89355917331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33.413,24</w:t>
            </w:r>
          </w:p>
        </w:tc>
        <w:tc>
          <w:tcPr>
            <w:tcW w:type="dxa" w:w="2438"/>
          </w:tcPr>
          <w:p w:rsidRDefault="00DF40E2" w:rsidP="00A0306E" w:rsidR="00DF40E2">
            <w:r>
              <w:t>Pravomoćna</w:t>
            </w:r>
            <w:r w:rsidRPr="0022088E">
              <w:t xml:space="preserve"> presuda</w:t>
            </w:r>
            <w:r>
              <w:t xml:space="preserve"> </w:t>
            </w:r>
            <w:r w:rsidRPr="00795719">
              <w:t>ORS ZG br. Pr-</w:t>
            </w:r>
            <w:r>
              <w:t>2193/11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AC6083">
              <w:t>33.413,24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ŽIVKOVIĆ IVAN,</w:t>
            </w:r>
          </w:p>
          <w:p w:rsidRDefault="00DF40E2" w:rsidP="00A0306E" w:rsidR="00DF40E2">
            <w:r>
              <w:t>Put Marijana Matkovića 2,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55926769540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40.437,58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presuda </w:t>
            </w:r>
            <w:r w:rsidRPr="00795719">
              <w:t>ORS ZG br. Pr-</w:t>
            </w:r>
            <w:r>
              <w:t>1068/11; Presuda ŽS ZG br. GžR-2122/16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95117A">
              <w:t>40.437,58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2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BOŽIĆ IVO,</w:t>
            </w:r>
          </w:p>
          <w:p w:rsidRDefault="00DF40E2" w:rsidP="00A0306E" w:rsidR="00DF40E2">
            <w:r>
              <w:t>Borčec 20,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47744088486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39.353,07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presuda </w:t>
            </w:r>
            <w:r w:rsidRPr="00795719">
              <w:t>ORS ZG br. Pr-</w:t>
            </w:r>
            <w:r>
              <w:t>2195/11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95117A">
              <w:t>39.353,07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SLAVKO ČEVIZOVIĆ,</w:t>
            </w:r>
          </w:p>
          <w:p w:rsidRDefault="00DF40E2" w:rsidP="00A0306E" w:rsidR="00DF40E2">
            <w:r>
              <w:t>Turinina 2,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 w:rsidRPr="002D2E89">
              <w:t>77745463360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234.062,06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 presuda </w:t>
            </w:r>
            <w:r w:rsidRPr="00795719">
              <w:t>ORS ZG br. Pr-</w:t>
            </w:r>
            <w:r>
              <w:t xml:space="preserve">3697/11 i  pravomoćna  presuda </w:t>
            </w:r>
            <w:r w:rsidRPr="00795719">
              <w:t>ORS ZG br. Pr-</w:t>
            </w:r>
            <w:r>
              <w:t>2188/11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t>234.062,06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 xml:space="preserve">IGOR ALAVANJA, </w:t>
            </w:r>
          </w:p>
          <w:p w:rsidRDefault="00DF40E2" w:rsidP="00A0306E" w:rsidR="00DF40E2">
            <w:r w:rsidRPr="00BE170A">
              <w:t>Siget 18b,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62986508876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257.310,22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Pravom. </w:t>
            </w:r>
            <w:r w:rsidRPr="0022088E">
              <w:t xml:space="preserve"> presuda</w:t>
            </w:r>
            <w:r>
              <w:t xml:space="preserve"> </w:t>
            </w:r>
            <w:r w:rsidRPr="00795719">
              <w:t>ORS ZG br. Pr-</w:t>
            </w:r>
            <w:r>
              <w:t>2250/15; presuda ŽS ZG br. GžR-1104/16 i  prav.</w:t>
            </w:r>
            <w:r w:rsidRPr="0022088E">
              <w:t>presuda</w:t>
            </w:r>
            <w:r>
              <w:t xml:space="preserve"> </w:t>
            </w:r>
            <w:r w:rsidRPr="00795719">
              <w:lastRenderedPageBreak/>
              <w:t>ORS ZG br. Pr-</w:t>
            </w:r>
            <w:r>
              <w:t>2534/11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>
              <w:lastRenderedPageBreak/>
              <w:t>257.310,22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NENAD JEZDIĆ,</w:t>
            </w:r>
          </w:p>
          <w:p w:rsidRDefault="00DF40E2" w:rsidP="00A0306E" w:rsidR="00DF40E2">
            <w:r>
              <w:t>Trg Benedikta Nelipića 7, Daruvar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47784849378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262.437,32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 presuda </w:t>
            </w:r>
            <w:r w:rsidRPr="00795719">
              <w:t>ORS ZG br. Pr-</w:t>
            </w:r>
            <w:r>
              <w:t>2530/11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95117A">
              <w:t>262.437,32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MLADEN KUKELŠČAK,</w:t>
            </w:r>
          </w:p>
          <w:p w:rsidRDefault="00DF40E2" w:rsidP="00A0306E" w:rsidR="00DF40E2">
            <w:r>
              <w:t>Varovićeva 30, Zagreb</w:t>
            </w:r>
          </w:p>
        </w:tc>
        <w:tc>
          <w:tcPr>
            <w:tcW w:type="dxa" w:w="1559"/>
          </w:tcPr>
          <w:p w:rsidRDefault="00DF40E2" w:rsidP="00A0306E" w:rsidR="00DF40E2" w:rsidRPr="00B40BEB">
            <w:r>
              <w:t>24145041761</w:t>
            </w:r>
          </w:p>
        </w:tc>
        <w:tc>
          <w:tcPr>
            <w:tcW w:type="dxa" w:w="1530"/>
          </w:tcPr>
          <w:p w:rsidRDefault="00DF40E2" w:rsidP="00A0306E" w:rsidR="00DF40E2" w:rsidRPr="001D6747">
            <w:pPr>
              <w:jc w:val="right"/>
            </w:pPr>
            <w:r>
              <w:t>326.191,21</w:t>
            </w:r>
          </w:p>
        </w:tc>
        <w:tc>
          <w:tcPr>
            <w:tcW w:type="dxa" w:w="2438"/>
          </w:tcPr>
          <w:p w:rsidRDefault="00DF40E2" w:rsidP="00A0306E" w:rsidR="00DF40E2">
            <w:r>
              <w:t xml:space="preserve">Pravomoćna presuda </w:t>
            </w:r>
            <w:r w:rsidRPr="00795719">
              <w:t>ORS ZG br. Pr-</w:t>
            </w:r>
            <w:r>
              <w:t>2533/11, Presuda ŽS ZG br. Gž R-618/15</w:t>
            </w:r>
          </w:p>
        </w:tc>
        <w:tc>
          <w:tcPr>
            <w:tcW w:type="dxa" w:w="1843"/>
          </w:tcPr>
          <w:p w:rsidRDefault="00DF40E2" w:rsidP="00A0306E" w:rsidR="00DF40E2" w:rsidRPr="001D6747">
            <w:pPr>
              <w:jc w:val="right"/>
            </w:pPr>
            <w:r w:rsidRPr="0095117A">
              <w:t>326.191,21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MIODRAG JELENAK</w:t>
            </w:r>
          </w:p>
          <w:p w:rsidRDefault="00DF40E2" w:rsidP="00A0306E" w:rsidR="00DF40E2">
            <w:r>
              <w:t>Aleja A. Augustinčića 14, Zagreb</w:t>
            </w:r>
          </w:p>
        </w:tc>
        <w:tc>
          <w:tcPr>
            <w:tcW w:type="dxa" w:w="1559"/>
          </w:tcPr>
          <w:p w:rsidRDefault="00DF40E2" w:rsidP="00A0306E" w:rsidR="00DF40E2">
            <w:r>
              <w:t>10583646708</w:t>
            </w:r>
          </w:p>
        </w:tc>
        <w:tc>
          <w:tcPr>
            <w:tcW w:type="dxa" w:w="1530"/>
          </w:tcPr>
          <w:p w:rsidRDefault="00DF40E2" w:rsidP="00A0306E" w:rsidR="00DF40E2">
            <w:pPr>
              <w:jc w:val="right"/>
            </w:pPr>
            <w:r>
              <w:t>25.189,13</w:t>
            </w:r>
          </w:p>
        </w:tc>
        <w:tc>
          <w:tcPr>
            <w:tcW w:type="dxa" w:w="2438"/>
          </w:tcPr>
          <w:p w:rsidRDefault="00DF40E2" w:rsidP="00A0306E" w:rsidR="00DF40E2">
            <w:r>
              <w:t>Sudska nagodba ORS ZG br. Pr-396/17</w:t>
            </w:r>
          </w:p>
        </w:tc>
        <w:tc>
          <w:tcPr>
            <w:tcW w:type="dxa" w:w="1843"/>
          </w:tcPr>
          <w:p w:rsidRDefault="00DF40E2" w:rsidP="00A0306E" w:rsidR="00DF40E2" w:rsidRPr="0095117A">
            <w:pPr>
              <w:jc w:val="right"/>
            </w:pPr>
            <w:r>
              <w:t>25.189,13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9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DRAGUTIN BERTOVIĆ</w:t>
            </w:r>
          </w:p>
          <w:p w:rsidRDefault="00DF40E2" w:rsidP="00A0306E" w:rsidR="00DF40E2">
            <w:r>
              <w:t>Okučanska 29, Zagreb</w:t>
            </w:r>
          </w:p>
        </w:tc>
        <w:tc>
          <w:tcPr>
            <w:tcW w:type="dxa" w:w="1559"/>
          </w:tcPr>
          <w:p w:rsidRDefault="00DF40E2" w:rsidP="00A0306E" w:rsidR="00DF40E2">
            <w:r>
              <w:t>66354048254</w:t>
            </w:r>
          </w:p>
        </w:tc>
        <w:tc>
          <w:tcPr>
            <w:tcW w:type="dxa" w:w="1530"/>
          </w:tcPr>
          <w:p w:rsidRDefault="00DF40E2" w:rsidP="00A0306E" w:rsidR="00DF40E2">
            <w:pPr>
              <w:jc w:val="right"/>
            </w:pPr>
            <w:r>
              <w:t>23.714,47</w:t>
            </w:r>
          </w:p>
        </w:tc>
        <w:tc>
          <w:tcPr>
            <w:tcW w:type="dxa" w:w="2438"/>
          </w:tcPr>
          <w:p w:rsidRDefault="00DF40E2" w:rsidP="00A0306E" w:rsidR="00DF40E2">
            <w:r>
              <w:t>Sudska nagodba ORS ZG br. Pr-9818/13</w:t>
            </w:r>
          </w:p>
        </w:tc>
        <w:tc>
          <w:tcPr>
            <w:tcW w:type="dxa" w:w="1843"/>
          </w:tcPr>
          <w:p w:rsidRDefault="00DF40E2" w:rsidP="00A0306E" w:rsidR="00DF40E2" w:rsidRPr="0095117A">
            <w:pPr>
              <w:jc w:val="right"/>
            </w:pPr>
            <w:r>
              <w:t>23.714,47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2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r>
              <w:t>HATIM ABDALLA,</w:t>
            </w:r>
          </w:p>
          <w:p w:rsidRDefault="00DF40E2" w:rsidP="00A0306E" w:rsidR="00DF40E2">
            <w:r>
              <w:t>Balokovićeva 21, Zgareb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r>
              <w:t>72526170572</w:t>
            </w:r>
          </w:p>
        </w:tc>
        <w:tc>
          <w:tcPr>
            <w:tcW w:type="dxa" w:w="1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pPr>
              <w:jc w:val="center"/>
            </w:pPr>
            <w:r>
              <w:t>178.952,34</w:t>
            </w:r>
          </w:p>
        </w:tc>
        <w:tc>
          <w:tcPr>
            <w:tcW w:type="dxa" w:w="2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r>
              <w:t>Plaća, otpremnina, terenski dodatak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pPr>
              <w:jc w:val="center"/>
            </w:pPr>
            <w:r>
              <w:t>178.952,34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 w:rsidRPr="00D13F81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r>
              <w:t>ERVIN ADROVIĆ,</w:t>
            </w:r>
          </w:p>
          <w:p w:rsidRDefault="00DF40E2" w:rsidP="00A0306E" w:rsidR="00DF40E2">
            <w:r>
              <w:t>BRAĆE RADIĆ 90, MOŠĆENICA, PETRINJA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r>
              <w:t>96255272927</w:t>
            </w:r>
          </w:p>
        </w:tc>
        <w:tc>
          <w:tcPr>
            <w:tcW w:type="dxa" w:w="1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pPr>
              <w:jc w:val="center"/>
            </w:pPr>
            <w:r>
              <w:t>27.948,74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40E2" w:rsidP="00A0306E" w:rsidR="00DF40E2">
            <w:pPr>
              <w:jc w:val="center"/>
            </w:pPr>
            <w:r>
              <w:t>27.948,74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598"/>
          <w:jc w:val="center"/>
        </w:trPr>
        <w:tc>
          <w:tcPr>
            <w:tcW w:type="dxa" w:w="988"/>
          </w:tcPr>
          <w:p w:rsidRDefault="00DF40E2" w:rsidP="00DF40E2" w:rsidR="00DF40E2" w:rsidRPr="005947EE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 w:rsidRPr="009A392D">
              <w:t>ALAGIĆ MUSTAFA</w:t>
            </w:r>
          </w:p>
        </w:tc>
        <w:tc>
          <w:tcPr>
            <w:tcW w:type="dxa" w:w="1559"/>
          </w:tcPr>
          <w:p w:rsidRDefault="00DF40E2" w:rsidP="00A0306E" w:rsidR="00DF40E2">
            <w:r w:rsidRPr="009A392D">
              <w:t>91388594229</w:t>
            </w:r>
          </w:p>
        </w:tc>
        <w:tc>
          <w:tcPr>
            <w:tcW w:type="dxa" w:w="1530"/>
          </w:tcPr>
          <w:p w:rsidRDefault="00DF40E2" w:rsidP="00A0306E" w:rsidR="00DF40E2" w:rsidRPr="009A392D">
            <w:pPr>
              <w:jc w:val="center"/>
            </w:pPr>
            <w:r w:rsidRPr="009A392D">
              <w:t>31.556,72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lastRenderedPageBreak/>
              <w:t>Plaća</w:t>
            </w:r>
          </w:p>
        </w:tc>
        <w:tc>
          <w:tcPr>
            <w:tcW w:type="dxa" w:w="1843"/>
          </w:tcPr>
          <w:p w:rsidRDefault="00DF40E2" w:rsidP="00A0306E" w:rsidR="00DF40E2" w:rsidRPr="009A392D">
            <w:pPr>
              <w:jc w:val="center"/>
            </w:pPr>
            <w:r w:rsidRPr="009A392D">
              <w:t>31.556,72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36"/>
          <w:jc w:val="center"/>
        </w:trPr>
        <w:tc>
          <w:tcPr>
            <w:tcW w:type="dxa" w:w="988"/>
          </w:tcPr>
          <w:p w:rsidRDefault="00DF40E2" w:rsidP="00DF40E2" w:rsidR="00DF40E2" w:rsidRPr="005947EE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AMIN RAŠID</w:t>
            </w:r>
          </w:p>
          <w:p w:rsidRDefault="00DF40E2" w:rsidP="00A0306E" w:rsidR="00DF40E2">
            <w:r>
              <w:t>ZAGREB, DELNIČKA 4</w:t>
            </w:r>
          </w:p>
        </w:tc>
        <w:tc>
          <w:tcPr>
            <w:tcW w:type="dxa" w:w="1559"/>
          </w:tcPr>
          <w:p w:rsidRDefault="00DF40E2" w:rsidP="00A0306E" w:rsidR="00DF40E2">
            <w:r w:rsidRPr="009A392D">
              <w:t>80127618645</w:t>
            </w:r>
          </w:p>
        </w:tc>
        <w:tc>
          <w:tcPr>
            <w:tcW w:type="dxa" w:w="1530"/>
          </w:tcPr>
          <w:p w:rsidRDefault="00DF40E2" w:rsidP="00A0306E" w:rsidR="00DF40E2" w:rsidRPr="009A392D">
            <w:pPr>
              <w:jc w:val="center"/>
            </w:pPr>
            <w:r w:rsidRPr="009A392D">
              <w:t>60.288,04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9A392D">
            <w:pPr>
              <w:jc w:val="center"/>
            </w:pPr>
            <w:r w:rsidRPr="009A392D">
              <w:t>60.288,04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 w:rsidRPr="005947EE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ANDABAK IVAN</w:t>
            </w:r>
          </w:p>
          <w:p w:rsidRDefault="00DF40E2" w:rsidP="00A0306E" w:rsidR="00DF40E2">
            <w:r>
              <w:t>SESVETSKI KRALJEVEC, TOMISLAVGRADSKA 10</w:t>
            </w:r>
          </w:p>
        </w:tc>
        <w:tc>
          <w:tcPr>
            <w:tcW w:type="dxa" w:w="1559"/>
          </w:tcPr>
          <w:p w:rsidRDefault="00DF40E2" w:rsidP="00A0306E" w:rsidR="00DF40E2">
            <w:r w:rsidRPr="009A392D">
              <w:t>81124729851</w:t>
            </w:r>
          </w:p>
        </w:tc>
        <w:tc>
          <w:tcPr>
            <w:tcW w:type="dxa" w:w="1530"/>
          </w:tcPr>
          <w:p w:rsidRDefault="00DF40E2" w:rsidP="00A0306E" w:rsidR="00DF40E2" w:rsidRPr="00BD7736">
            <w:pPr>
              <w:jc w:val="center"/>
            </w:pPr>
            <w:r w:rsidRPr="00BD7736">
              <w:t>31.396,84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BD7736">
            <w:pPr>
              <w:jc w:val="center"/>
            </w:pPr>
            <w:r w:rsidRPr="00BD7736">
              <w:t>31.396,84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 w:rsidRPr="005947EE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ANDRIĆ IVICA</w:t>
            </w:r>
          </w:p>
          <w:p w:rsidRDefault="00DF40E2" w:rsidP="00A0306E" w:rsidR="00DF40E2">
            <w:r>
              <w:t>DONJI LAPAC, S. MATIĆA 14</w:t>
            </w:r>
          </w:p>
        </w:tc>
        <w:tc>
          <w:tcPr>
            <w:tcW w:type="dxa" w:w="1559"/>
          </w:tcPr>
          <w:p w:rsidRDefault="00DF40E2" w:rsidP="00A0306E" w:rsidR="00DF40E2">
            <w:r w:rsidRPr="00BD7736">
              <w:t>83398931916</w:t>
            </w:r>
          </w:p>
        </w:tc>
        <w:tc>
          <w:tcPr>
            <w:tcW w:type="dxa" w:w="1530"/>
          </w:tcPr>
          <w:p w:rsidRDefault="00DF40E2" w:rsidP="00A0306E" w:rsidR="00DF40E2" w:rsidRPr="00BD7736">
            <w:pPr>
              <w:jc w:val="center"/>
            </w:pPr>
            <w:r w:rsidRPr="00BD7736">
              <w:t>15.754,94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D7736">
            <w:pPr>
              <w:jc w:val="center"/>
            </w:pPr>
            <w:r w:rsidRPr="00BD7736">
              <w:t>15.754,94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43"/>
          <w:jc w:val="center"/>
        </w:trPr>
        <w:tc>
          <w:tcPr>
            <w:tcW w:type="dxa" w:w="988"/>
          </w:tcPr>
          <w:p w:rsidRDefault="00DF40E2" w:rsidP="00DF40E2" w:rsidR="00DF40E2" w:rsidRPr="005947EE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ANĐELKOVIĆ ZLATIJA</w:t>
            </w:r>
          </w:p>
          <w:p w:rsidRDefault="00DF40E2" w:rsidP="00A0306E" w:rsidR="00DF40E2">
            <w:r>
              <w:t>ZAGREB, PREČKO 5B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BD7736">
              <w:t>64064177391</w:t>
            </w:r>
          </w:p>
        </w:tc>
        <w:tc>
          <w:tcPr>
            <w:tcW w:type="dxa" w:w="1530"/>
          </w:tcPr>
          <w:p w:rsidRDefault="00DF40E2" w:rsidP="00A0306E" w:rsidR="00DF40E2" w:rsidRPr="00BD7736">
            <w:pPr>
              <w:jc w:val="center"/>
            </w:pPr>
            <w:r w:rsidRPr="00BD7736">
              <w:t>174.742,39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>
              <w:t>Plaća, otpremnina, prijevoz</w:t>
            </w:r>
          </w:p>
        </w:tc>
        <w:tc>
          <w:tcPr>
            <w:tcW w:type="dxa" w:w="1843"/>
          </w:tcPr>
          <w:p w:rsidRDefault="00DF40E2" w:rsidP="00A0306E" w:rsidR="00DF40E2" w:rsidRPr="00BD7736">
            <w:pPr>
              <w:jc w:val="center"/>
            </w:pPr>
            <w:r w:rsidRPr="00BD7736">
              <w:t>174.742,39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ATTIAS ALBERT</w:t>
            </w:r>
          </w:p>
          <w:p w:rsidRDefault="00DF40E2" w:rsidP="00A0306E" w:rsidR="00DF40E2">
            <w:r>
              <w:t>ZAGREB, VINOGRADSKA 17</w:t>
            </w:r>
          </w:p>
        </w:tc>
        <w:tc>
          <w:tcPr>
            <w:tcW w:type="dxa" w:w="1559"/>
          </w:tcPr>
          <w:p w:rsidRDefault="00DF40E2" w:rsidP="00A0306E" w:rsidR="00DF40E2">
            <w:r w:rsidRPr="00BD7736">
              <w:t>51697138504</w:t>
            </w:r>
          </w:p>
        </w:tc>
        <w:tc>
          <w:tcPr>
            <w:tcW w:type="dxa" w:w="1530"/>
          </w:tcPr>
          <w:p w:rsidRDefault="00DF40E2" w:rsidP="00A0306E" w:rsidR="00DF40E2" w:rsidRPr="00BD7736">
            <w:pPr>
              <w:jc w:val="center"/>
            </w:pPr>
            <w:r w:rsidRPr="00BD7736">
              <w:t>48.679,97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</w:t>
            </w:r>
            <w:r>
              <w:t>ća, prijevoz</w:t>
            </w:r>
          </w:p>
        </w:tc>
        <w:tc>
          <w:tcPr>
            <w:tcW w:type="dxa" w:w="1843"/>
          </w:tcPr>
          <w:p w:rsidRDefault="00DF40E2" w:rsidP="00A0306E" w:rsidR="00DF40E2" w:rsidRPr="00BD7736">
            <w:pPr>
              <w:jc w:val="center"/>
            </w:pPr>
            <w:r w:rsidRPr="00BD7736">
              <w:t>48.679,97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BAČIĆ ALAN</w:t>
            </w:r>
          </w:p>
          <w:p w:rsidRDefault="00DF40E2" w:rsidP="00A0306E" w:rsidR="00DF40E2">
            <w:r>
              <w:t>ZAGREB, VELIKOPOLJSKA 9H</w:t>
            </w:r>
          </w:p>
        </w:tc>
        <w:tc>
          <w:tcPr>
            <w:tcW w:type="dxa" w:w="1559"/>
          </w:tcPr>
          <w:p w:rsidRDefault="00DF40E2" w:rsidP="00A0306E" w:rsidR="00DF40E2">
            <w:r w:rsidRPr="00BD7736">
              <w:t>38409081595</w:t>
            </w:r>
          </w:p>
        </w:tc>
        <w:tc>
          <w:tcPr>
            <w:tcW w:type="dxa" w:w="1530"/>
          </w:tcPr>
          <w:p w:rsidRDefault="00DF40E2" w:rsidP="00A0306E" w:rsidR="00DF40E2" w:rsidRPr="00BD7736">
            <w:pPr>
              <w:jc w:val="center"/>
            </w:pPr>
            <w:r w:rsidRPr="00BD7736">
              <w:t>18.115,27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BD7736">
            <w:pPr>
              <w:jc w:val="center"/>
            </w:pPr>
            <w:r w:rsidRPr="00BD7736">
              <w:t>18.115,27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BARAĆ DINO</w:t>
            </w:r>
          </w:p>
          <w:p w:rsidRDefault="00DF40E2" w:rsidP="00A0306E" w:rsidR="00DF40E2">
            <w:r>
              <w:t>ZAGREB, SIGET 22E</w:t>
            </w:r>
          </w:p>
        </w:tc>
        <w:tc>
          <w:tcPr>
            <w:tcW w:type="dxa" w:w="1559"/>
          </w:tcPr>
          <w:p w:rsidRDefault="00DF40E2" w:rsidP="00A0306E" w:rsidR="00DF40E2">
            <w:r w:rsidRPr="003118A6">
              <w:t>80914579958</w:t>
            </w:r>
          </w:p>
        </w:tc>
        <w:tc>
          <w:tcPr>
            <w:tcW w:type="dxa" w:w="1530"/>
          </w:tcPr>
          <w:p w:rsidRDefault="00DF40E2" w:rsidP="00A0306E" w:rsidR="00DF40E2" w:rsidRPr="003118A6">
            <w:pPr>
              <w:jc w:val="center"/>
            </w:pPr>
            <w:r w:rsidRPr="003118A6">
              <w:t>35.518,18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118A6">
            <w:pPr>
              <w:jc w:val="center"/>
            </w:pPr>
            <w:r w:rsidRPr="003118A6">
              <w:t>35.518,18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BARTOLOVIĆ BERNARD</w:t>
            </w:r>
          </w:p>
          <w:p w:rsidRDefault="00DF40E2" w:rsidP="00A0306E" w:rsidR="00DF40E2">
            <w:r>
              <w:t>POŽEGA, I.ČAKALIĆA 14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3118A6">
              <w:t>19357223075</w:t>
            </w:r>
          </w:p>
        </w:tc>
        <w:tc>
          <w:tcPr>
            <w:tcW w:type="dxa" w:w="1530"/>
          </w:tcPr>
          <w:p w:rsidRDefault="00DF40E2" w:rsidP="00A0306E" w:rsidR="00DF40E2" w:rsidRPr="003118A6">
            <w:pPr>
              <w:jc w:val="center"/>
            </w:pPr>
            <w:r w:rsidRPr="003118A6">
              <w:t>25.015,36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118A6">
            <w:pPr>
              <w:jc w:val="center"/>
            </w:pPr>
            <w:r w:rsidRPr="003118A6">
              <w:t>25.015,36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7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BAŠIĆ DARIO</w:t>
            </w:r>
          </w:p>
          <w:p w:rsidRDefault="00DF40E2" w:rsidP="00A0306E" w:rsidR="00DF40E2">
            <w:r>
              <w:t>ZAGREB, KUZMINEČKA 4</w:t>
            </w:r>
          </w:p>
        </w:tc>
        <w:tc>
          <w:tcPr>
            <w:tcW w:type="dxa" w:w="1559"/>
          </w:tcPr>
          <w:p w:rsidRDefault="00DF40E2" w:rsidP="00A0306E" w:rsidR="00DF40E2">
            <w:r w:rsidRPr="003118A6">
              <w:t>97861104368</w:t>
            </w:r>
          </w:p>
        </w:tc>
        <w:tc>
          <w:tcPr>
            <w:tcW w:type="dxa" w:w="1530"/>
          </w:tcPr>
          <w:p w:rsidRDefault="00DF40E2" w:rsidP="00A0306E" w:rsidR="00DF40E2" w:rsidRPr="003118A6">
            <w:pPr>
              <w:jc w:val="center"/>
            </w:pPr>
            <w:r w:rsidRPr="003118A6">
              <w:t>87.204,31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3118A6">
            <w:pPr>
              <w:jc w:val="center"/>
            </w:pPr>
            <w:r w:rsidRPr="003118A6">
              <w:t>87.204,31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BEKTIĆ ERNAD</w:t>
            </w:r>
          </w:p>
          <w:p w:rsidRDefault="00DF40E2" w:rsidP="00A0306E" w:rsidR="00DF40E2">
            <w:r>
              <w:t>SVETA NEDJELJA, LJ. GAJA 7</w:t>
            </w:r>
          </w:p>
        </w:tc>
        <w:tc>
          <w:tcPr>
            <w:tcW w:type="dxa" w:w="1559"/>
          </w:tcPr>
          <w:p w:rsidRDefault="00DF40E2" w:rsidP="00A0306E" w:rsidR="00DF40E2">
            <w:r w:rsidRPr="003118A6">
              <w:t>85243043539</w:t>
            </w:r>
          </w:p>
        </w:tc>
        <w:tc>
          <w:tcPr>
            <w:tcW w:type="dxa" w:w="1530"/>
          </w:tcPr>
          <w:p w:rsidRDefault="00DF40E2" w:rsidP="00A0306E" w:rsidR="00DF40E2" w:rsidRPr="003118A6">
            <w:pPr>
              <w:jc w:val="center"/>
            </w:pPr>
            <w:r w:rsidRPr="003118A6">
              <w:t>28.501,41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118A6">
            <w:pPr>
              <w:jc w:val="center"/>
            </w:pPr>
            <w:r w:rsidRPr="003118A6">
              <w:t>28.501,41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BELJO IVICA</w:t>
            </w:r>
          </w:p>
          <w:p w:rsidRDefault="00DF40E2" w:rsidP="00A0306E" w:rsidR="00DF40E2">
            <w:r>
              <w:t>BRCKOVLJANI, A. CESARCA 47</w:t>
            </w:r>
          </w:p>
        </w:tc>
        <w:tc>
          <w:tcPr>
            <w:tcW w:type="dxa" w:w="1559"/>
          </w:tcPr>
          <w:p w:rsidRDefault="00DF40E2" w:rsidP="00A0306E" w:rsidR="00DF40E2">
            <w:r w:rsidRPr="003118A6">
              <w:t>06531313139</w:t>
            </w:r>
          </w:p>
        </w:tc>
        <w:tc>
          <w:tcPr>
            <w:tcW w:type="dxa" w:w="1530"/>
          </w:tcPr>
          <w:p w:rsidRDefault="00DF40E2" w:rsidP="00A0306E" w:rsidR="00DF40E2" w:rsidRPr="003118A6">
            <w:pPr>
              <w:jc w:val="center"/>
            </w:pPr>
            <w:r w:rsidRPr="003118A6">
              <w:t>32.745,12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118A6">
            <w:pPr>
              <w:jc w:val="center"/>
            </w:pPr>
            <w:r w:rsidRPr="003118A6">
              <w:t>32.745,12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BENKO EMIL</w:t>
            </w:r>
          </w:p>
          <w:p w:rsidRDefault="00DF40E2" w:rsidP="00A0306E" w:rsidR="00DF40E2">
            <w:r>
              <w:t>VRPOLJE, ČAJKOVCI 77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3118A6">
              <w:t>31994615673</w:t>
            </w:r>
          </w:p>
        </w:tc>
        <w:tc>
          <w:tcPr>
            <w:tcW w:type="dxa" w:w="1530"/>
          </w:tcPr>
          <w:p w:rsidRDefault="00DF40E2" w:rsidP="00A0306E" w:rsidR="00DF40E2" w:rsidRPr="003118A6">
            <w:pPr>
              <w:jc w:val="center"/>
            </w:pPr>
            <w:r w:rsidRPr="003118A6">
              <w:t>23.427,03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118A6">
            <w:pPr>
              <w:jc w:val="center"/>
            </w:pPr>
            <w:r w:rsidRPr="003118A6">
              <w:t>23.427,03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BEVANDA DRAGAN</w:t>
            </w:r>
          </w:p>
          <w:p w:rsidRDefault="00DF40E2" w:rsidP="00A0306E" w:rsidR="00DF40E2">
            <w:r>
              <w:t>ZAGREB, VIJENAC F. GOTOVCA 1</w:t>
            </w:r>
          </w:p>
        </w:tc>
        <w:tc>
          <w:tcPr>
            <w:tcW w:type="dxa" w:w="1559"/>
          </w:tcPr>
          <w:p w:rsidRDefault="00DF40E2" w:rsidP="00A0306E" w:rsidR="00DF40E2">
            <w:r w:rsidRPr="003118A6">
              <w:t>86458034713</w:t>
            </w:r>
          </w:p>
        </w:tc>
        <w:tc>
          <w:tcPr>
            <w:tcW w:type="dxa" w:w="1530"/>
          </w:tcPr>
          <w:p w:rsidRDefault="00DF40E2" w:rsidP="00A0306E" w:rsidR="00DF40E2" w:rsidRPr="003118A6">
            <w:pPr>
              <w:jc w:val="center"/>
            </w:pPr>
            <w:r w:rsidRPr="003118A6">
              <w:t>26.232,93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118A6">
            <w:pPr>
              <w:jc w:val="center"/>
            </w:pPr>
            <w:r w:rsidRPr="003118A6">
              <w:t>26.232,93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BIOČIĆ SANJA</w:t>
            </w:r>
          </w:p>
          <w:p w:rsidRDefault="00DF40E2" w:rsidP="00A0306E" w:rsidR="00DF40E2">
            <w:r>
              <w:t>ZAGREB, KRALJA DRŽISLAVA 2</w:t>
            </w:r>
          </w:p>
          <w:p w:rsidRDefault="00DF40E2" w:rsidP="00A0306E" w:rsidR="00DF40E2"/>
        </w:tc>
        <w:tc>
          <w:tcPr>
            <w:tcW w:type="dxa" w:w="1559"/>
          </w:tcPr>
          <w:p w:rsidRDefault="00DF40E2" w:rsidP="00A0306E" w:rsidR="00DF40E2">
            <w:r w:rsidRPr="003118A6">
              <w:t>81855647576</w:t>
            </w:r>
          </w:p>
        </w:tc>
        <w:tc>
          <w:tcPr>
            <w:tcW w:type="dxa" w:w="1530"/>
          </w:tcPr>
          <w:p w:rsidRDefault="00DF40E2" w:rsidP="00A0306E" w:rsidR="00DF40E2" w:rsidRPr="003118A6">
            <w:pPr>
              <w:jc w:val="center"/>
            </w:pPr>
            <w:r w:rsidRPr="003118A6">
              <w:t>40.959,33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3118A6">
            <w:pPr>
              <w:jc w:val="center"/>
            </w:pPr>
            <w:r w:rsidRPr="003118A6">
              <w:t>40.959,33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BIONDIĆ RANKO</w:t>
            </w:r>
          </w:p>
          <w:p w:rsidRDefault="00DF40E2" w:rsidP="00A0306E" w:rsidR="00DF40E2">
            <w:r>
              <w:t>PLETERNICA, ZVONIMIROVA 20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3118A6">
              <w:t>9746025961</w:t>
            </w:r>
          </w:p>
        </w:tc>
        <w:tc>
          <w:tcPr>
            <w:tcW w:type="dxa" w:w="1530"/>
          </w:tcPr>
          <w:p w:rsidRDefault="00DF40E2" w:rsidP="00A0306E" w:rsidR="00DF40E2" w:rsidRPr="003118A6">
            <w:pPr>
              <w:jc w:val="center"/>
            </w:pPr>
            <w:r w:rsidRPr="003118A6">
              <w:t>53.283,40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3118A6">
            <w:pPr>
              <w:jc w:val="center"/>
            </w:pPr>
            <w:r w:rsidRPr="003118A6">
              <w:t>53.283,40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BJELOBRK MIROSLAV</w:t>
            </w:r>
          </w:p>
          <w:p w:rsidRDefault="00DF40E2" w:rsidP="00A0306E" w:rsidR="00DF40E2">
            <w:r>
              <w:t>SESVETE, TUPEKOVA 16</w:t>
            </w:r>
          </w:p>
        </w:tc>
        <w:tc>
          <w:tcPr>
            <w:tcW w:type="dxa" w:w="1559"/>
          </w:tcPr>
          <w:p w:rsidRDefault="00DF40E2" w:rsidP="00A0306E" w:rsidR="00DF40E2">
            <w:r w:rsidRPr="003C30C5">
              <w:t>63867795809</w:t>
            </w:r>
          </w:p>
        </w:tc>
        <w:tc>
          <w:tcPr>
            <w:tcW w:type="dxa" w:w="1530"/>
          </w:tcPr>
          <w:p w:rsidRDefault="00DF40E2" w:rsidP="00A0306E" w:rsidR="00DF40E2" w:rsidRPr="003C30C5">
            <w:pPr>
              <w:jc w:val="center"/>
            </w:pPr>
            <w:r w:rsidRPr="003C30C5">
              <w:t>13.670,44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>
              <w:t>Plaća, otpremnina</w:t>
            </w:r>
          </w:p>
        </w:tc>
        <w:tc>
          <w:tcPr>
            <w:tcW w:type="dxa" w:w="1843"/>
          </w:tcPr>
          <w:p w:rsidRDefault="00DF40E2" w:rsidP="00A0306E" w:rsidR="00DF40E2" w:rsidRPr="003C30C5">
            <w:pPr>
              <w:jc w:val="center"/>
            </w:pPr>
            <w:r w:rsidRPr="003C30C5">
              <w:t>13.670,44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BLAGOJEVIĆ GORAN</w:t>
            </w:r>
          </w:p>
          <w:p w:rsidRDefault="00DF40E2" w:rsidP="00A0306E" w:rsidR="00DF40E2">
            <w:r>
              <w:t>KRAPINA, ZRINSKOG I FRANKOPANA 10</w:t>
            </w:r>
          </w:p>
        </w:tc>
        <w:tc>
          <w:tcPr>
            <w:tcW w:type="dxa" w:w="1559"/>
          </w:tcPr>
          <w:p w:rsidRDefault="00DF40E2" w:rsidP="00A0306E" w:rsidR="00DF40E2">
            <w:r w:rsidRPr="003C30C5">
              <w:t>90116462846</w:t>
            </w:r>
          </w:p>
        </w:tc>
        <w:tc>
          <w:tcPr>
            <w:tcW w:type="dxa" w:w="1530"/>
          </w:tcPr>
          <w:p w:rsidRDefault="00DF40E2" w:rsidP="00A0306E" w:rsidR="00DF40E2" w:rsidRPr="003C30C5">
            <w:pPr>
              <w:jc w:val="center"/>
            </w:pPr>
            <w:r w:rsidRPr="003C30C5">
              <w:t>16.612,89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3C30C5">
            <w:pPr>
              <w:jc w:val="center"/>
            </w:pPr>
            <w:r w:rsidRPr="003C30C5">
              <w:t>16.612,89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5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BLAŽEVIĆ DRAGO</w:t>
            </w:r>
          </w:p>
          <w:p w:rsidRDefault="00DF40E2" w:rsidP="00A0306E" w:rsidR="00DF40E2">
            <w:r>
              <w:t>VRBOVEC, LUKA 145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3C30C5">
              <w:t>37673309901</w:t>
            </w:r>
          </w:p>
        </w:tc>
        <w:tc>
          <w:tcPr>
            <w:tcW w:type="dxa" w:w="1530"/>
          </w:tcPr>
          <w:p w:rsidRDefault="00DF40E2" w:rsidP="00A0306E" w:rsidR="00DF40E2" w:rsidRPr="003C30C5">
            <w:pPr>
              <w:jc w:val="center"/>
            </w:pPr>
            <w:r w:rsidRPr="003C30C5">
              <w:t>12.799,83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3C30C5">
            <w:pPr>
              <w:jc w:val="center"/>
            </w:pPr>
            <w:r w:rsidRPr="003C30C5">
              <w:t>12.799,83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BOJANIĆ BORIS</w:t>
            </w:r>
          </w:p>
          <w:p w:rsidRDefault="00DF40E2" w:rsidP="00A0306E" w:rsidR="00DF40E2">
            <w:r>
              <w:t>STRIZIVOJNA, BRAĆE RADIĆA 43</w:t>
            </w:r>
          </w:p>
        </w:tc>
        <w:tc>
          <w:tcPr>
            <w:tcW w:type="dxa" w:w="1559"/>
          </w:tcPr>
          <w:p w:rsidRDefault="00DF40E2" w:rsidP="00A0306E" w:rsidR="00DF40E2">
            <w:r w:rsidRPr="004C2651">
              <w:t>65947706018</w:t>
            </w:r>
          </w:p>
        </w:tc>
        <w:tc>
          <w:tcPr>
            <w:tcW w:type="dxa" w:w="1530"/>
          </w:tcPr>
          <w:p w:rsidRDefault="00DF40E2" w:rsidP="00A0306E" w:rsidR="00DF40E2" w:rsidRPr="004C2651">
            <w:pPr>
              <w:jc w:val="center"/>
            </w:pPr>
            <w:r w:rsidRPr="004C2651">
              <w:t>34.072,56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4C2651">
            <w:pPr>
              <w:jc w:val="center"/>
            </w:pPr>
            <w:r w:rsidRPr="004C2651">
              <w:t>34.072,56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BOŽIĆ ALAN</w:t>
            </w:r>
          </w:p>
          <w:p w:rsidRDefault="00DF40E2" w:rsidP="00A0306E" w:rsidR="00DF40E2">
            <w:r>
              <w:t>KRAPINSKE TOPLICE, ZAGREBAČKA 16A</w:t>
            </w:r>
          </w:p>
        </w:tc>
        <w:tc>
          <w:tcPr>
            <w:tcW w:type="dxa" w:w="1559"/>
          </w:tcPr>
          <w:p w:rsidRDefault="00DF40E2" w:rsidP="00A0306E" w:rsidR="00DF40E2">
            <w:r w:rsidRPr="004C2651">
              <w:t>93944968734</w:t>
            </w:r>
          </w:p>
        </w:tc>
        <w:tc>
          <w:tcPr>
            <w:tcW w:type="dxa" w:w="1530"/>
          </w:tcPr>
          <w:p w:rsidRDefault="00DF40E2" w:rsidP="00A0306E" w:rsidR="00DF40E2" w:rsidRPr="004C2651">
            <w:pPr>
              <w:jc w:val="center"/>
            </w:pPr>
            <w:r w:rsidRPr="004C2651">
              <w:t>17.183,66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4C2651">
            <w:pPr>
              <w:jc w:val="center"/>
            </w:pPr>
            <w:r w:rsidRPr="004C2651">
              <w:t>17.183,66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2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BOŽIĆ PAVICA</w:t>
            </w:r>
          </w:p>
          <w:p w:rsidRDefault="00DF40E2" w:rsidP="00A0306E" w:rsidR="00DF40E2">
            <w:r>
              <w:t>ZAGREB, BORČEC 20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646DDC">
              <w:t>70871187772</w:t>
            </w:r>
          </w:p>
        </w:tc>
        <w:tc>
          <w:tcPr>
            <w:tcW w:type="dxa" w:w="1530"/>
          </w:tcPr>
          <w:p w:rsidRDefault="00DF40E2" w:rsidP="00A0306E" w:rsidR="00DF40E2">
            <w:pPr>
              <w:jc w:val="center"/>
            </w:pPr>
            <w:r>
              <w:t>159.546,60</w:t>
            </w: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95117A">
            <w:pPr>
              <w:jc w:val="center"/>
            </w:pPr>
            <w:r>
              <w:t>159.546,60</w:t>
            </w: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BRKAN ZORAN</w:t>
            </w:r>
          </w:p>
          <w:p w:rsidRDefault="00DF40E2" w:rsidP="00A0306E" w:rsidR="00DF40E2">
            <w:r>
              <w:t>ZAGREB, STOBREČKA 13</w:t>
            </w:r>
          </w:p>
        </w:tc>
        <w:tc>
          <w:tcPr>
            <w:tcW w:type="dxa" w:w="1559"/>
          </w:tcPr>
          <w:p w:rsidRDefault="00DF40E2" w:rsidP="00A0306E" w:rsidR="00DF40E2">
            <w:r w:rsidRPr="00646DDC">
              <w:t>10778687778</w:t>
            </w:r>
          </w:p>
        </w:tc>
        <w:tc>
          <w:tcPr>
            <w:tcW w:type="dxa" w:w="1530"/>
          </w:tcPr>
          <w:p w:rsidRDefault="00DF40E2" w:rsidP="00A0306E" w:rsidR="00DF40E2" w:rsidRPr="00646DDC">
            <w:pPr>
              <w:jc w:val="center"/>
            </w:pPr>
            <w:r w:rsidRPr="00646DDC">
              <w:t>9.214,86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646DDC">
            <w:pPr>
              <w:jc w:val="center"/>
            </w:pPr>
            <w:r w:rsidRPr="00646DDC">
              <w:t>9.214,86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BRLOŠIĆ PETAR</w:t>
            </w:r>
          </w:p>
          <w:p w:rsidRDefault="00DF40E2" w:rsidP="00A0306E" w:rsidR="00DF40E2">
            <w:r>
              <w:t>PIŠKOREVCI, J.B. JELAČIĆA 4</w:t>
            </w:r>
          </w:p>
        </w:tc>
        <w:tc>
          <w:tcPr>
            <w:tcW w:type="dxa" w:w="1559"/>
          </w:tcPr>
          <w:p w:rsidRDefault="00DF40E2" w:rsidP="00A0306E" w:rsidR="00DF40E2">
            <w:r w:rsidRPr="00646DDC">
              <w:t>09341888486</w:t>
            </w:r>
          </w:p>
        </w:tc>
        <w:tc>
          <w:tcPr>
            <w:tcW w:type="dxa" w:w="1530"/>
          </w:tcPr>
          <w:p w:rsidRDefault="00DF40E2" w:rsidP="00A0306E" w:rsidR="00DF40E2" w:rsidRPr="00646DDC">
            <w:pPr>
              <w:jc w:val="center"/>
            </w:pPr>
            <w:r w:rsidRPr="00646DDC">
              <w:t>5.766,31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646DDC">
            <w:pPr>
              <w:jc w:val="center"/>
            </w:pPr>
            <w:r w:rsidRPr="00646DDC">
              <w:t>5.766,31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BRZAJ IVICA</w:t>
            </w:r>
          </w:p>
          <w:p w:rsidRDefault="00DF40E2" w:rsidP="00A0306E" w:rsidR="00DF40E2">
            <w:r>
              <w:t xml:space="preserve">PIŠKOREVCI, </w:t>
            </w:r>
            <w:r>
              <w:lastRenderedPageBreak/>
              <w:t>STROSSMAYEROVA 53</w:t>
            </w:r>
          </w:p>
        </w:tc>
        <w:tc>
          <w:tcPr>
            <w:tcW w:type="dxa" w:w="1559"/>
          </w:tcPr>
          <w:p w:rsidRDefault="00DF40E2" w:rsidP="00A0306E" w:rsidR="00DF40E2">
            <w:r w:rsidRPr="00646DDC">
              <w:lastRenderedPageBreak/>
              <w:t>01621716719</w:t>
            </w:r>
          </w:p>
        </w:tc>
        <w:tc>
          <w:tcPr>
            <w:tcW w:type="dxa" w:w="1530"/>
          </w:tcPr>
          <w:p w:rsidRDefault="00DF40E2" w:rsidP="00A0306E" w:rsidR="00DF40E2" w:rsidRPr="00646DDC">
            <w:pPr>
              <w:jc w:val="center"/>
            </w:pPr>
            <w:r w:rsidRPr="00646DDC">
              <w:t>14.742,71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46DDC">
            <w:pPr>
              <w:jc w:val="center"/>
            </w:pPr>
            <w:r w:rsidRPr="00646DDC">
              <w:t>14.742,71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BUDIM DAMJAN</w:t>
            </w:r>
          </w:p>
          <w:p w:rsidRDefault="00DF40E2" w:rsidP="00A0306E" w:rsidR="00DF40E2">
            <w:r>
              <w:t>GRADAC, STJEPANA RADIĆA 28</w:t>
            </w:r>
          </w:p>
        </w:tc>
        <w:tc>
          <w:tcPr>
            <w:tcW w:type="dxa" w:w="1559"/>
          </w:tcPr>
          <w:p w:rsidRDefault="00DF40E2" w:rsidP="00A0306E" w:rsidR="00DF40E2">
            <w:r w:rsidRPr="007E76BA">
              <w:t>98292108258</w:t>
            </w:r>
          </w:p>
        </w:tc>
        <w:tc>
          <w:tcPr>
            <w:tcW w:type="dxa" w:w="1530"/>
          </w:tcPr>
          <w:p w:rsidRDefault="00DF40E2" w:rsidP="00A0306E" w:rsidR="00DF40E2" w:rsidRPr="007E76BA">
            <w:pPr>
              <w:jc w:val="center"/>
            </w:pPr>
            <w:r w:rsidRPr="007E76BA">
              <w:t>11.904,09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7E76BA">
            <w:pPr>
              <w:jc w:val="center"/>
            </w:pPr>
            <w:r w:rsidRPr="007E76BA">
              <w:t>11.904,09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BULUGMA TARIK</w:t>
            </w:r>
          </w:p>
          <w:p w:rsidRDefault="00DF40E2" w:rsidP="00A0306E" w:rsidR="00DF40E2">
            <w:r>
              <w:t>ZAGREB, KOLEDINEČKA 2</w:t>
            </w:r>
          </w:p>
        </w:tc>
        <w:tc>
          <w:tcPr>
            <w:tcW w:type="dxa" w:w="1559"/>
          </w:tcPr>
          <w:p w:rsidRDefault="00DF40E2" w:rsidP="00A0306E" w:rsidR="00DF40E2">
            <w:r w:rsidRPr="007E76BA">
              <w:t>79475294641</w:t>
            </w:r>
          </w:p>
        </w:tc>
        <w:tc>
          <w:tcPr>
            <w:tcW w:type="dxa" w:w="1530"/>
          </w:tcPr>
          <w:p w:rsidRDefault="00DF40E2" w:rsidP="00A0306E" w:rsidR="00DF40E2" w:rsidRPr="007E76BA">
            <w:pPr>
              <w:jc w:val="center"/>
            </w:pPr>
            <w:r w:rsidRPr="007E76BA">
              <w:t>66.447,32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7E76BA">
            <w:pPr>
              <w:jc w:val="center"/>
            </w:pPr>
            <w:r w:rsidRPr="007E76BA">
              <w:t>66.447,32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CEPANEC IRENA</w:t>
            </w:r>
          </w:p>
          <w:p w:rsidRDefault="00DF40E2" w:rsidP="00A0306E" w:rsidR="00DF40E2">
            <w:r>
              <w:t>ZAGREB, VESLAČKA 10A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7E76BA">
              <w:t>68050322122</w:t>
            </w:r>
          </w:p>
        </w:tc>
        <w:tc>
          <w:tcPr>
            <w:tcW w:type="dxa" w:w="1530"/>
          </w:tcPr>
          <w:p w:rsidRDefault="00DF40E2" w:rsidP="00A0306E" w:rsidR="00DF40E2" w:rsidRPr="007E76BA">
            <w:pPr>
              <w:jc w:val="center"/>
            </w:pPr>
            <w:r w:rsidRPr="007E76BA">
              <w:t>30.114,60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7E76BA">
            <w:pPr>
              <w:jc w:val="center"/>
            </w:pPr>
            <w:r w:rsidRPr="007E76BA">
              <w:t>30.114,60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CERKOVIĆ DRAGUTIN</w:t>
            </w:r>
          </w:p>
          <w:p w:rsidRDefault="00DF40E2" w:rsidP="00A0306E" w:rsidR="00DF40E2">
            <w:r>
              <w:t>BELICA,  KRALJA TOMISLAVA 155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7E76BA">
              <w:t>23718635534</w:t>
            </w:r>
          </w:p>
        </w:tc>
        <w:tc>
          <w:tcPr>
            <w:tcW w:type="dxa" w:w="1530"/>
          </w:tcPr>
          <w:p w:rsidRDefault="00DF40E2" w:rsidP="00A0306E" w:rsidR="00DF40E2" w:rsidRPr="007E76BA">
            <w:pPr>
              <w:jc w:val="center"/>
            </w:pPr>
            <w:r w:rsidRPr="007E76BA">
              <w:t>38.329,18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7E76BA">
            <w:pPr>
              <w:jc w:val="center"/>
            </w:pPr>
            <w:r w:rsidRPr="007E76BA">
              <w:t>38.329,18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2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CIK IVICA</w:t>
            </w:r>
          </w:p>
          <w:p w:rsidRDefault="00DF40E2" w:rsidP="00A0306E" w:rsidR="00DF40E2">
            <w:r>
              <w:t>VIRJE, F.LUGARIĆA 3</w:t>
            </w:r>
          </w:p>
        </w:tc>
        <w:tc>
          <w:tcPr>
            <w:tcW w:type="dxa" w:w="1559"/>
          </w:tcPr>
          <w:p w:rsidRDefault="00DF40E2" w:rsidP="00A0306E" w:rsidR="00DF40E2">
            <w:r w:rsidRPr="007E76BA">
              <w:t>42270537241</w:t>
            </w:r>
          </w:p>
        </w:tc>
        <w:tc>
          <w:tcPr>
            <w:tcW w:type="dxa" w:w="1530"/>
          </w:tcPr>
          <w:p w:rsidRDefault="00DF40E2" w:rsidP="00A0306E" w:rsidR="00DF40E2" w:rsidRPr="007E76BA">
            <w:pPr>
              <w:jc w:val="center"/>
            </w:pPr>
            <w:r w:rsidRPr="007E76BA">
              <w:t>30.232,65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7E76BA">
            <w:pPr>
              <w:jc w:val="center"/>
            </w:pPr>
            <w:r w:rsidRPr="007E76BA">
              <w:t>30.232,65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CINDRIĆ DALIBOR</w:t>
            </w:r>
          </w:p>
          <w:p w:rsidRDefault="00DF40E2" w:rsidP="00A0306E" w:rsidR="00DF40E2">
            <w:r>
              <w:t>NOVI MIKANOVCI, BRAĆE RADIĆA 85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7E76BA">
              <w:t>94419208043</w:t>
            </w:r>
          </w:p>
        </w:tc>
        <w:tc>
          <w:tcPr>
            <w:tcW w:type="dxa" w:w="1530"/>
          </w:tcPr>
          <w:p w:rsidRDefault="00DF40E2" w:rsidP="00A0306E" w:rsidR="00DF40E2" w:rsidRPr="007E76BA">
            <w:pPr>
              <w:jc w:val="center"/>
            </w:pPr>
            <w:r w:rsidRPr="007E76BA">
              <w:t>18.624,22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7E76BA">
            <w:pPr>
              <w:jc w:val="center"/>
            </w:pPr>
            <w:r w:rsidRPr="007E76BA">
              <w:t>18.624,22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2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ČAĆIĆ ALEN</w:t>
            </w:r>
          </w:p>
          <w:p w:rsidRDefault="00DF40E2" w:rsidP="00A0306E" w:rsidR="00DF40E2">
            <w:r>
              <w:t>ZAGREB, M.FRANGEŠA 5</w:t>
            </w:r>
          </w:p>
        </w:tc>
        <w:tc>
          <w:tcPr>
            <w:tcW w:type="dxa" w:w="1559"/>
          </w:tcPr>
          <w:p w:rsidRDefault="00DF40E2" w:rsidP="00A0306E" w:rsidR="00DF40E2">
            <w:r w:rsidRPr="00514DBB">
              <w:t>80646984987</w:t>
            </w:r>
          </w:p>
        </w:tc>
        <w:tc>
          <w:tcPr>
            <w:tcW w:type="dxa" w:w="1530"/>
          </w:tcPr>
          <w:p w:rsidRDefault="00DF40E2" w:rsidP="00A0306E" w:rsidR="00DF40E2" w:rsidRPr="00514DBB">
            <w:pPr>
              <w:jc w:val="center"/>
            </w:pPr>
            <w:r w:rsidRPr="00514DBB">
              <w:t>24.584,24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514DBB">
            <w:pPr>
              <w:jc w:val="center"/>
            </w:pPr>
            <w:r w:rsidRPr="00514DBB">
              <w:t>24.584,24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ČAĆIĆ IVAN</w:t>
            </w:r>
          </w:p>
          <w:p w:rsidRDefault="00DF40E2" w:rsidP="00A0306E" w:rsidR="00DF40E2">
            <w:r>
              <w:t>ZAGREB, MIHANOVIĆA-FRANGEŠA 5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514DBB">
              <w:t>77505138758</w:t>
            </w:r>
          </w:p>
        </w:tc>
        <w:tc>
          <w:tcPr>
            <w:tcW w:type="dxa" w:w="1530"/>
          </w:tcPr>
          <w:p w:rsidRDefault="00DF40E2" w:rsidP="00A0306E" w:rsidR="00DF40E2" w:rsidRPr="00514DBB">
            <w:pPr>
              <w:jc w:val="center"/>
            </w:pPr>
            <w:r w:rsidRPr="00514DBB">
              <w:t>18.346,58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14DBB">
            <w:pPr>
              <w:jc w:val="center"/>
            </w:pPr>
            <w:r w:rsidRPr="00514DBB">
              <w:t>18.346,58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ČUBRIĆ MARKO</w:t>
            </w:r>
          </w:p>
          <w:p w:rsidRDefault="00DF40E2" w:rsidP="00A0306E" w:rsidR="00DF40E2">
            <w:r>
              <w:t>PIROVAC, PUT SV. ANTE 3</w:t>
            </w:r>
          </w:p>
        </w:tc>
        <w:tc>
          <w:tcPr>
            <w:tcW w:type="dxa" w:w="1559"/>
          </w:tcPr>
          <w:p w:rsidRDefault="00DF40E2" w:rsidP="00A0306E" w:rsidR="00DF40E2">
            <w:r w:rsidRPr="00514DBB">
              <w:t>10572435186</w:t>
            </w:r>
          </w:p>
        </w:tc>
        <w:tc>
          <w:tcPr>
            <w:tcW w:type="dxa" w:w="1530"/>
          </w:tcPr>
          <w:p w:rsidRDefault="00DF40E2" w:rsidP="00A0306E" w:rsidR="00DF40E2" w:rsidRPr="00514DBB">
            <w:pPr>
              <w:jc w:val="center"/>
            </w:pPr>
            <w:r w:rsidRPr="00514DBB">
              <w:t>29.145,89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14DBB">
            <w:pPr>
              <w:jc w:val="center"/>
            </w:pPr>
            <w:r w:rsidRPr="00514DBB">
              <w:t>29.145,89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ČURĆIĆ ZORAN</w:t>
            </w:r>
          </w:p>
          <w:p w:rsidRDefault="00DF40E2" w:rsidP="00A0306E" w:rsidR="00DF40E2">
            <w:r w:rsidRPr="00514DBB">
              <w:t>BJELOVAR, JOSIPA PUPAČIĆA 28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514DBB">
              <w:t>79200477302</w:t>
            </w:r>
          </w:p>
        </w:tc>
        <w:tc>
          <w:tcPr>
            <w:tcW w:type="dxa" w:w="1530"/>
          </w:tcPr>
          <w:p w:rsidRDefault="00DF40E2" w:rsidP="00A0306E" w:rsidR="00DF40E2" w:rsidRPr="00514DBB">
            <w:pPr>
              <w:jc w:val="center"/>
            </w:pPr>
            <w:r w:rsidRPr="00514DBB">
              <w:t>17.235,58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14DBB">
            <w:pPr>
              <w:jc w:val="center"/>
            </w:pPr>
            <w:r w:rsidRPr="00514DBB">
              <w:t>17.235,58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ĆAĆIĆ BOŽO</w:t>
            </w:r>
          </w:p>
          <w:p w:rsidRDefault="00DF40E2" w:rsidP="00A0306E" w:rsidR="00DF40E2">
            <w:r>
              <w:t>SAMOBOR, STANIČIĆA JANKA 6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514DBB">
              <w:t>04954045250</w:t>
            </w:r>
          </w:p>
        </w:tc>
        <w:tc>
          <w:tcPr>
            <w:tcW w:type="dxa" w:w="1530"/>
          </w:tcPr>
          <w:p w:rsidRDefault="00DF40E2" w:rsidP="00A0306E" w:rsidR="00DF40E2" w:rsidRPr="00514DBB">
            <w:pPr>
              <w:jc w:val="center"/>
            </w:pPr>
            <w:r w:rsidRPr="00514DBB">
              <w:t>17.383,48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14DBB">
            <w:pPr>
              <w:jc w:val="center"/>
            </w:pPr>
            <w:r w:rsidRPr="00514DBB">
              <w:t>17.383,48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ĆOSIĆ FRANJO</w:t>
            </w:r>
          </w:p>
          <w:p w:rsidRDefault="00DF40E2" w:rsidP="00A0306E" w:rsidR="00DF40E2">
            <w:r>
              <w:t>ZAGREB, KOZARI BOK ODVOJAK 3  22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514DBB">
              <w:t>72726627309</w:t>
            </w:r>
          </w:p>
        </w:tc>
        <w:tc>
          <w:tcPr>
            <w:tcW w:type="dxa" w:w="1530"/>
          </w:tcPr>
          <w:p w:rsidRDefault="00DF40E2" w:rsidP="00A0306E" w:rsidR="00DF40E2" w:rsidRPr="00514DBB">
            <w:pPr>
              <w:jc w:val="center"/>
            </w:pPr>
            <w:r w:rsidRPr="00514DBB">
              <w:t>1.157,49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514DBB">
            <w:pPr>
              <w:jc w:val="center"/>
            </w:pPr>
            <w:r w:rsidRPr="00514DBB">
              <w:t>1.157,49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5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ĆULO IVAN</w:t>
            </w:r>
          </w:p>
          <w:p w:rsidRDefault="00DF40E2" w:rsidP="00A0306E" w:rsidR="00DF40E2">
            <w:r>
              <w:t>KAŠTEL LUKŠIĆ, KAŠTELINE 8</w:t>
            </w:r>
          </w:p>
        </w:tc>
        <w:tc>
          <w:tcPr>
            <w:tcW w:type="dxa" w:w="1559"/>
          </w:tcPr>
          <w:p w:rsidRDefault="00DF40E2" w:rsidP="00A0306E" w:rsidR="00DF40E2">
            <w:r w:rsidRPr="00514DBB">
              <w:t>27811592924</w:t>
            </w:r>
          </w:p>
        </w:tc>
        <w:tc>
          <w:tcPr>
            <w:tcW w:type="dxa" w:w="1530"/>
          </w:tcPr>
          <w:p w:rsidRDefault="00DF40E2" w:rsidP="00A0306E" w:rsidR="00DF40E2" w:rsidRPr="00514DBB">
            <w:pPr>
              <w:jc w:val="center"/>
            </w:pPr>
            <w:r w:rsidRPr="00514DBB">
              <w:t>22.296,49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14DBB">
            <w:pPr>
              <w:jc w:val="center"/>
            </w:pPr>
            <w:r w:rsidRPr="00514DBB">
              <w:t>22.296,49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ĆURIĆ IVAN</w:t>
            </w:r>
          </w:p>
          <w:p w:rsidRDefault="00DF40E2" w:rsidP="00A0306E" w:rsidR="00DF40E2">
            <w:r>
              <w:t>POŽEGA, M. GUPCA 6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514DBB">
              <w:t>77505138758</w:t>
            </w:r>
          </w:p>
        </w:tc>
        <w:tc>
          <w:tcPr>
            <w:tcW w:type="dxa" w:w="1530"/>
          </w:tcPr>
          <w:p w:rsidRDefault="00DF40E2" w:rsidP="00A0306E" w:rsidR="00DF40E2" w:rsidRPr="00514DBB">
            <w:pPr>
              <w:jc w:val="center"/>
            </w:pPr>
            <w:r w:rsidRPr="00514DBB">
              <w:t>11.998,06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>
              <w:t>Plaća, otpremnina</w:t>
            </w:r>
          </w:p>
        </w:tc>
        <w:tc>
          <w:tcPr>
            <w:tcW w:type="dxa" w:w="1843"/>
          </w:tcPr>
          <w:p w:rsidRDefault="00DF40E2" w:rsidP="00A0306E" w:rsidR="00DF40E2" w:rsidRPr="00514DBB">
            <w:pPr>
              <w:jc w:val="center"/>
            </w:pPr>
            <w:r w:rsidRPr="00514DBB">
              <w:t>11.998,06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DELIJA MLADEN</w:t>
            </w:r>
          </w:p>
          <w:p w:rsidRDefault="00DF40E2" w:rsidP="00A0306E" w:rsidR="00DF40E2">
            <w:r>
              <w:lastRenderedPageBreak/>
              <w:t>ZLATAR, ZAGREBAČKA 72</w:t>
            </w:r>
          </w:p>
        </w:tc>
        <w:tc>
          <w:tcPr>
            <w:tcW w:type="dxa" w:w="1559"/>
          </w:tcPr>
          <w:p w:rsidRDefault="00DF40E2" w:rsidP="00A0306E" w:rsidR="00DF40E2">
            <w:r w:rsidRPr="001009B9">
              <w:lastRenderedPageBreak/>
              <w:t>67477853604</w:t>
            </w:r>
          </w:p>
        </w:tc>
        <w:tc>
          <w:tcPr>
            <w:tcW w:type="dxa" w:w="1530"/>
          </w:tcPr>
          <w:p w:rsidRDefault="00DF40E2" w:rsidP="00A0306E" w:rsidR="00DF40E2" w:rsidRPr="001009B9">
            <w:pPr>
              <w:jc w:val="center"/>
            </w:pPr>
            <w:r w:rsidRPr="001009B9">
              <w:t>220.779,97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lastRenderedPageBreak/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1009B9">
            <w:pPr>
              <w:jc w:val="center"/>
            </w:pPr>
            <w:r w:rsidRPr="001009B9">
              <w:t>220.779,97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DIKLAN TOMISLAV</w:t>
            </w:r>
          </w:p>
          <w:p w:rsidRDefault="00DF40E2" w:rsidP="00A0306E" w:rsidR="00DF40E2">
            <w:r>
              <w:t>ZAGREB, VINCENTA IZ KASTAVA 8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1009B9">
              <w:t>03835243912</w:t>
            </w:r>
          </w:p>
        </w:tc>
        <w:tc>
          <w:tcPr>
            <w:tcW w:type="dxa" w:w="1530"/>
          </w:tcPr>
          <w:p w:rsidRDefault="00DF40E2" w:rsidP="00A0306E" w:rsidR="00DF40E2" w:rsidRPr="001009B9">
            <w:pPr>
              <w:jc w:val="center"/>
            </w:pPr>
            <w:r w:rsidRPr="001009B9">
              <w:t>20.599,51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1009B9">
            <w:pPr>
              <w:jc w:val="center"/>
            </w:pPr>
            <w:r w:rsidRPr="001009B9">
              <w:t>20.599,51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DODIG ROBERT</w:t>
            </w:r>
          </w:p>
          <w:p w:rsidRDefault="00DF40E2" w:rsidP="00A0306E" w:rsidR="00DF40E2">
            <w:r>
              <w:t>METKOVIĆ, ZRINSKIH I FRANKOPANA 62 B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1009B9">
              <w:t>31858669982</w:t>
            </w:r>
          </w:p>
        </w:tc>
        <w:tc>
          <w:tcPr>
            <w:tcW w:type="dxa" w:w="1530"/>
          </w:tcPr>
          <w:p w:rsidRDefault="00DF40E2" w:rsidP="00A0306E" w:rsidR="00DF40E2" w:rsidRPr="001009B9">
            <w:pPr>
              <w:jc w:val="center"/>
            </w:pPr>
            <w:r w:rsidRPr="001009B9">
              <w:t>148.049,12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1009B9">
            <w:pPr>
              <w:jc w:val="center"/>
            </w:pPr>
            <w:r w:rsidRPr="001009B9">
              <w:t>148.049,12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DRAŽIĆ DAMIR</w:t>
            </w:r>
          </w:p>
          <w:p w:rsidRDefault="00DF40E2" w:rsidP="00A0306E" w:rsidR="00DF40E2">
            <w:r>
              <w:t>ZAGREB, KNEZOVEČKI PUT 12</w:t>
            </w:r>
          </w:p>
        </w:tc>
        <w:tc>
          <w:tcPr>
            <w:tcW w:type="dxa" w:w="1559"/>
          </w:tcPr>
          <w:p w:rsidRDefault="00DF40E2" w:rsidP="00A0306E" w:rsidR="00DF40E2">
            <w:r w:rsidRPr="001009B9">
              <w:t>45963385655</w:t>
            </w:r>
          </w:p>
        </w:tc>
        <w:tc>
          <w:tcPr>
            <w:tcW w:type="dxa" w:w="1530"/>
          </w:tcPr>
          <w:p w:rsidRDefault="00DF40E2" w:rsidP="00A0306E" w:rsidR="00DF40E2" w:rsidRPr="001009B9">
            <w:pPr>
              <w:jc w:val="center"/>
            </w:pPr>
            <w:r w:rsidRPr="001009B9">
              <w:t>1.208,21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1009B9">
            <w:pPr>
              <w:jc w:val="center"/>
            </w:pPr>
            <w:r w:rsidRPr="001009B9">
              <w:t>1.208,21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DROBAC DRAŽEN</w:t>
            </w:r>
          </w:p>
          <w:p w:rsidRDefault="00DF40E2" w:rsidP="00A0306E" w:rsidR="00DF40E2">
            <w:r>
              <w:t>KOPRIVNICA, PAVELINSKA 2B</w:t>
            </w:r>
          </w:p>
        </w:tc>
        <w:tc>
          <w:tcPr>
            <w:tcW w:type="dxa" w:w="1559"/>
          </w:tcPr>
          <w:p w:rsidRDefault="00DF40E2" w:rsidP="00A0306E" w:rsidR="00DF40E2">
            <w:r w:rsidRPr="001009B9">
              <w:t>39491027024</w:t>
            </w:r>
          </w:p>
        </w:tc>
        <w:tc>
          <w:tcPr>
            <w:tcW w:type="dxa" w:w="1530"/>
          </w:tcPr>
          <w:p w:rsidRDefault="00DF40E2" w:rsidP="00A0306E" w:rsidR="00DF40E2" w:rsidRPr="001009B9">
            <w:pPr>
              <w:jc w:val="center"/>
            </w:pPr>
            <w:r w:rsidRPr="001009B9">
              <w:t>23.196,86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1009B9">
            <w:pPr>
              <w:jc w:val="center"/>
            </w:pPr>
            <w:r w:rsidRPr="001009B9">
              <w:t>23.196,86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DUBROVAC JOZO</w:t>
            </w:r>
          </w:p>
          <w:p w:rsidRDefault="00DF40E2" w:rsidP="00A0306E" w:rsidR="00DF40E2">
            <w:r>
              <w:t>ZAGREB, BRAĆE DOMANY 4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1009B9">
              <w:t>80161953100</w:t>
            </w:r>
          </w:p>
        </w:tc>
        <w:tc>
          <w:tcPr>
            <w:tcW w:type="dxa" w:w="1530"/>
          </w:tcPr>
          <w:p w:rsidRDefault="00DF40E2" w:rsidP="00A0306E" w:rsidR="00DF40E2" w:rsidRPr="001009B9">
            <w:pPr>
              <w:jc w:val="center"/>
            </w:pPr>
            <w:r w:rsidRPr="001009B9">
              <w:t>12.937,43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1009B9">
            <w:pPr>
              <w:jc w:val="center"/>
            </w:pPr>
            <w:r w:rsidRPr="001009B9">
              <w:t>12.937,43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DUJMOVIĆ ŽELJKO</w:t>
            </w:r>
          </w:p>
          <w:p w:rsidRDefault="00DF40E2" w:rsidP="00A0306E" w:rsidR="00DF40E2">
            <w:r>
              <w:t>ZAGREB, 2.OSJEČKI ZAVOJ 42</w:t>
            </w:r>
          </w:p>
        </w:tc>
        <w:tc>
          <w:tcPr>
            <w:tcW w:type="dxa" w:w="1559"/>
          </w:tcPr>
          <w:p w:rsidRDefault="00DF40E2" w:rsidP="00A0306E" w:rsidR="00DF40E2">
            <w:r w:rsidRPr="001009B9">
              <w:t>02597597206</w:t>
            </w:r>
          </w:p>
        </w:tc>
        <w:tc>
          <w:tcPr>
            <w:tcW w:type="dxa" w:w="1530"/>
          </w:tcPr>
          <w:p w:rsidRDefault="00DF40E2" w:rsidP="00A0306E" w:rsidR="00DF40E2" w:rsidRPr="001009B9">
            <w:pPr>
              <w:jc w:val="center"/>
            </w:pPr>
            <w:r w:rsidRPr="001009B9">
              <w:t>48.581,11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1009B9">
            <w:pPr>
              <w:jc w:val="center"/>
            </w:pPr>
            <w:r w:rsidRPr="001009B9">
              <w:t>48.581,11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DUMANČIĆ IVICA</w:t>
            </w:r>
          </w:p>
          <w:p w:rsidRDefault="00DF40E2" w:rsidP="00A0306E" w:rsidR="00DF40E2">
            <w:r>
              <w:t>POŽEGA, DERVIŠAGA, S.RADIĆA 28 A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1009B9">
              <w:t>07727122559</w:t>
            </w:r>
          </w:p>
        </w:tc>
        <w:tc>
          <w:tcPr>
            <w:tcW w:type="dxa" w:w="1530"/>
          </w:tcPr>
          <w:p w:rsidRDefault="00DF40E2" w:rsidP="00A0306E" w:rsidR="00DF40E2" w:rsidRPr="001009B9">
            <w:pPr>
              <w:jc w:val="center"/>
            </w:pPr>
            <w:r w:rsidRPr="001009B9">
              <w:t>9.913,14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1009B9">
            <w:pPr>
              <w:jc w:val="center"/>
            </w:pPr>
            <w:r w:rsidRPr="001009B9">
              <w:t>9.913,14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DUNDIĆ DAMIR</w:t>
            </w:r>
          </w:p>
          <w:p w:rsidRDefault="00DF40E2" w:rsidP="00A0306E" w:rsidR="00DF40E2">
            <w:r w:rsidRPr="001009B9">
              <w:t>STRIZIVOJNA, NIKOLE TESLE 4</w:t>
            </w:r>
          </w:p>
        </w:tc>
        <w:tc>
          <w:tcPr>
            <w:tcW w:type="dxa" w:w="1559"/>
          </w:tcPr>
          <w:p w:rsidRDefault="00DF40E2" w:rsidP="00A0306E" w:rsidR="00DF40E2">
            <w:r w:rsidRPr="001009B9">
              <w:t>47271524444</w:t>
            </w:r>
          </w:p>
        </w:tc>
        <w:tc>
          <w:tcPr>
            <w:tcW w:type="dxa" w:w="1530"/>
          </w:tcPr>
          <w:p w:rsidRDefault="00DF40E2" w:rsidP="00A0306E" w:rsidR="00DF40E2" w:rsidRPr="001009B9">
            <w:pPr>
              <w:jc w:val="center"/>
            </w:pPr>
            <w:r w:rsidRPr="001009B9">
              <w:t>15.797,15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1009B9">
            <w:pPr>
              <w:jc w:val="center"/>
            </w:pPr>
            <w:r w:rsidRPr="001009B9">
              <w:t>15.797,15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ĐAPO INIS</w:t>
            </w:r>
          </w:p>
          <w:p w:rsidRDefault="00DF40E2" w:rsidP="00A0306E" w:rsidR="00DF40E2">
            <w:r>
              <w:t>OMIŠALJ, PUŠĆA 75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1C6EAC">
              <w:t>94681213166</w:t>
            </w:r>
          </w:p>
        </w:tc>
        <w:tc>
          <w:tcPr>
            <w:tcW w:type="dxa" w:w="1530"/>
          </w:tcPr>
          <w:p w:rsidRDefault="00DF40E2" w:rsidP="00A0306E" w:rsidR="00DF40E2" w:rsidRPr="001C6EAC">
            <w:pPr>
              <w:jc w:val="center"/>
            </w:pPr>
            <w:r w:rsidRPr="001C6EAC">
              <w:t>20.088,18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1C6EAC">
            <w:pPr>
              <w:jc w:val="center"/>
            </w:pPr>
            <w:r w:rsidRPr="001C6EAC">
              <w:t>20.088,18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 w:rsidRPr="008337B0">
              <w:t>ĐUKIĆ ĐURO</w:t>
            </w:r>
          </w:p>
          <w:p w:rsidRDefault="00DF40E2" w:rsidP="00A0306E" w:rsidR="00DF40E2">
            <w:r w:rsidRPr="008337B0">
              <w:t>PLETERNICA, M. BUDAKA 39</w:t>
            </w:r>
          </w:p>
        </w:tc>
        <w:tc>
          <w:tcPr>
            <w:tcW w:type="dxa" w:w="1559"/>
          </w:tcPr>
          <w:p w:rsidRDefault="00DF40E2" w:rsidP="00A0306E" w:rsidR="00DF40E2">
            <w:r w:rsidRPr="008337B0">
              <w:t>00142468919</w:t>
            </w:r>
          </w:p>
        </w:tc>
        <w:tc>
          <w:tcPr>
            <w:tcW w:type="dxa" w:w="1530"/>
          </w:tcPr>
          <w:p w:rsidRDefault="00DF40E2" w:rsidP="00A0306E" w:rsidR="00DF40E2" w:rsidRPr="008337B0">
            <w:pPr>
              <w:jc w:val="center"/>
            </w:pPr>
            <w:r w:rsidRPr="008337B0">
              <w:t>24.409,65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8337B0">
            <w:pPr>
              <w:jc w:val="center"/>
            </w:pPr>
            <w:r w:rsidRPr="008337B0">
              <w:t>24.409,65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 w:rsidRPr="008337B0">
              <w:t>EL KAFFASH OSSAMA</w:t>
            </w:r>
          </w:p>
          <w:p w:rsidRDefault="00DF40E2" w:rsidP="00A0306E" w:rsidR="00DF40E2">
            <w:r w:rsidRPr="008337B0">
              <w:t>ZAGREB, PALINOVEČKA 19 A</w:t>
            </w:r>
          </w:p>
        </w:tc>
        <w:tc>
          <w:tcPr>
            <w:tcW w:type="dxa" w:w="1559"/>
          </w:tcPr>
          <w:p w:rsidRDefault="00DF40E2" w:rsidP="00A0306E" w:rsidR="00DF40E2">
            <w:r w:rsidRPr="008337B0">
              <w:t>07985994202</w:t>
            </w:r>
          </w:p>
        </w:tc>
        <w:tc>
          <w:tcPr>
            <w:tcW w:type="dxa" w:w="1530"/>
          </w:tcPr>
          <w:p w:rsidRDefault="00DF40E2" w:rsidP="00A0306E" w:rsidR="00DF40E2" w:rsidRPr="008337B0">
            <w:pPr>
              <w:jc w:val="center"/>
            </w:pPr>
            <w:r w:rsidRPr="008337B0">
              <w:t>14.711,58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8337B0">
            <w:pPr>
              <w:jc w:val="center"/>
            </w:pPr>
            <w:r w:rsidRPr="008337B0">
              <w:t>14.711,58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 w:rsidRPr="008337B0">
              <w:t>EL SINNARI ZUHAIR</w:t>
            </w:r>
          </w:p>
          <w:p w:rsidRDefault="00DF40E2" w:rsidP="00A0306E" w:rsidR="00DF40E2">
            <w:r w:rsidRPr="008337B0">
              <w:t>TURČIN, KUČANSKA 39</w:t>
            </w:r>
          </w:p>
        </w:tc>
        <w:tc>
          <w:tcPr>
            <w:tcW w:type="dxa" w:w="1559"/>
          </w:tcPr>
          <w:p w:rsidRDefault="00DF40E2" w:rsidP="00A0306E" w:rsidR="00DF40E2">
            <w:r w:rsidRPr="008337B0">
              <w:t>25969305982</w:t>
            </w:r>
          </w:p>
        </w:tc>
        <w:tc>
          <w:tcPr>
            <w:tcW w:type="dxa" w:w="1530"/>
          </w:tcPr>
          <w:p w:rsidRDefault="00DF40E2" w:rsidP="00A0306E" w:rsidR="00DF40E2" w:rsidRPr="008337B0">
            <w:pPr>
              <w:jc w:val="center"/>
            </w:pPr>
            <w:r w:rsidRPr="008337B0">
              <w:t>35.327,24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8337B0">
            <w:pPr>
              <w:jc w:val="center"/>
            </w:pPr>
            <w:r w:rsidRPr="008337B0">
              <w:t>35.327,24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ELHOWEIRIS TARIG</w:t>
            </w:r>
          </w:p>
          <w:p w:rsidRDefault="00DF40E2" w:rsidP="00A0306E" w:rsidR="00DF40E2">
            <w:r>
              <w:t>SLATINA, J.J.STROSSMAYERA 27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8337B0">
              <w:t>62749579792</w:t>
            </w:r>
          </w:p>
        </w:tc>
        <w:tc>
          <w:tcPr>
            <w:tcW w:type="dxa" w:w="1530"/>
          </w:tcPr>
          <w:p w:rsidRDefault="00DF40E2" w:rsidP="00A0306E" w:rsidR="00DF40E2" w:rsidRPr="008337B0">
            <w:pPr>
              <w:jc w:val="center"/>
            </w:pPr>
            <w:r w:rsidRPr="008337B0">
              <w:t>14.584,91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337B0">
            <w:pPr>
              <w:jc w:val="center"/>
            </w:pPr>
            <w:r w:rsidRPr="008337B0">
              <w:t>14.584,91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ELHOWERIS ABD ELHAMID OSMAN</w:t>
            </w:r>
          </w:p>
          <w:p w:rsidRDefault="00DF40E2" w:rsidP="00A0306E" w:rsidR="00DF40E2">
            <w:r>
              <w:t>SLATINA, MATIJE GUPCA 49</w:t>
            </w:r>
          </w:p>
        </w:tc>
        <w:tc>
          <w:tcPr>
            <w:tcW w:type="dxa" w:w="1559"/>
          </w:tcPr>
          <w:p w:rsidRDefault="00DF40E2" w:rsidP="00A0306E" w:rsidR="00DF40E2">
            <w:r w:rsidRPr="008337B0">
              <w:t>20421167176</w:t>
            </w:r>
          </w:p>
        </w:tc>
        <w:tc>
          <w:tcPr>
            <w:tcW w:type="dxa" w:w="1530"/>
          </w:tcPr>
          <w:p w:rsidRDefault="00DF40E2" w:rsidP="00A0306E" w:rsidR="00DF40E2" w:rsidRPr="008337B0">
            <w:pPr>
              <w:jc w:val="center"/>
            </w:pPr>
            <w:r w:rsidRPr="008337B0">
              <w:t>75.988,73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8337B0">
            <w:pPr>
              <w:jc w:val="center"/>
            </w:pPr>
            <w:r w:rsidRPr="008337B0">
              <w:t>75.988,73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FEJZIĆ MAJA</w:t>
            </w:r>
          </w:p>
          <w:p w:rsidRDefault="00DF40E2" w:rsidP="00A0306E" w:rsidR="00DF40E2">
            <w:r>
              <w:t>ZAGREB, ERDOEDYEVA 16A</w:t>
            </w:r>
          </w:p>
        </w:tc>
        <w:tc>
          <w:tcPr>
            <w:tcW w:type="dxa" w:w="1559"/>
          </w:tcPr>
          <w:p w:rsidRDefault="00DF40E2" w:rsidP="00A0306E" w:rsidR="00DF40E2">
            <w:r w:rsidRPr="008337B0">
              <w:t>43943217322</w:t>
            </w:r>
          </w:p>
        </w:tc>
        <w:tc>
          <w:tcPr>
            <w:tcW w:type="dxa" w:w="1530"/>
          </w:tcPr>
          <w:p w:rsidRDefault="00DF40E2" w:rsidP="00A0306E" w:rsidR="00DF40E2" w:rsidRPr="008337B0">
            <w:pPr>
              <w:jc w:val="center"/>
            </w:pPr>
            <w:r w:rsidRPr="008337B0">
              <w:t>12.386,78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8337B0">
            <w:pPr>
              <w:jc w:val="center"/>
            </w:pPr>
            <w:r w:rsidRPr="008337B0">
              <w:t>12.386,78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2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 w:rsidRPr="008337B0">
              <w:t>FERIĆ KREŠIMIR</w:t>
            </w:r>
          </w:p>
          <w:p w:rsidRDefault="00DF40E2" w:rsidP="00A0306E" w:rsidR="00DF40E2">
            <w:r w:rsidRPr="00BF4C5D">
              <w:t>ZAGREB,SMODLEKOVA 4</w:t>
            </w:r>
          </w:p>
        </w:tc>
        <w:tc>
          <w:tcPr>
            <w:tcW w:type="dxa" w:w="1559"/>
          </w:tcPr>
          <w:p w:rsidRDefault="00DF40E2" w:rsidP="00A0306E" w:rsidR="00DF40E2">
            <w:r w:rsidRPr="00BF4C5D">
              <w:t>55772863277</w:t>
            </w:r>
          </w:p>
        </w:tc>
        <w:tc>
          <w:tcPr>
            <w:tcW w:type="dxa" w:w="1530"/>
          </w:tcPr>
          <w:p w:rsidRDefault="00DF40E2" w:rsidP="00A0306E" w:rsidR="00DF40E2" w:rsidRPr="00BF4C5D">
            <w:pPr>
              <w:jc w:val="center"/>
            </w:pPr>
            <w:r w:rsidRPr="00BF4C5D">
              <w:t>2.702,80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BF4C5D">
            <w:pPr>
              <w:jc w:val="center"/>
            </w:pPr>
            <w:r w:rsidRPr="00BF4C5D">
              <w:t>2.702,80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FERIĆ ZDRAVKO</w:t>
            </w:r>
          </w:p>
          <w:p w:rsidRDefault="00DF40E2" w:rsidP="00A0306E" w:rsidR="00DF40E2">
            <w:r>
              <w:t>REŠETARI, VLADIMIRA NAZORA 125 B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BF4C5D">
              <w:t>23783929610</w:t>
            </w:r>
          </w:p>
        </w:tc>
        <w:tc>
          <w:tcPr>
            <w:tcW w:type="dxa" w:w="1530"/>
          </w:tcPr>
          <w:p w:rsidRDefault="00DF40E2" w:rsidP="00A0306E" w:rsidR="00DF40E2" w:rsidRPr="00BF4C5D">
            <w:pPr>
              <w:jc w:val="center"/>
            </w:pPr>
            <w:r w:rsidRPr="00BF4C5D">
              <w:t>157.875,43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F4C5D">
            <w:pPr>
              <w:jc w:val="center"/>
            </w:pPr>
            <w:r w:rsidRPr="00BF4C5D">
              <w:t>157.875,43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FILIPEC MILAN</w:t>
            </w:r>
          </w:p>
          <w:p w:rsidRDefault="00DF40E2" w:rsidP="00A0306E" w:rsidR="00DF40E2">
            <w:r>
              <w:t>RIJEKA, OSJEČKA 74E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BF4C5D">
              <w:t>38912997334</w:t>
            </w:r>
          </w:p>
        </w:tc>
        <w:tc>
          <w:tcPr>
            <w:tcW w:type="dxa" w:w="1530"/>
          </w:tcPr>
          <w:p w:rsidRDefault="00DF40E2" w:rsidP="00A0306E" w:rsidR="00DF40E2" w:rsidRPr="00BF4C5D">
            <w:pPr>
              <w:jc w:val="center"/>
            </w:pPr>
            <w:r w:rsidRPr="00BF4C5D">
              <w:t>1.886,67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BF4C5D">
            <w:pPr>
              <w:jc w:val="center"/>
            </w:pPr>
            <w:r w:rsidRPr="00BF4C5D">
              <w:t>1.886,67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FRANKOVIĆ ŽILIJEN</w:t>
            </w:r>
          </w:p>
          <w:p w:rsidRDefault="00DF40E2" w:rsidP="00A0306E" w:rsidR="00DF40E2">
            <w:r>
              <w:t>ZAGREB, OZALJSKA 77</w:t>
            </w:r>
          </w:p>
        </w:tc>
        <w:tc>
          <w:tcPr>
            <w:tcW w:type="dxa" w:w="1559"/>
          </w:tcPr>
          <w:p w:rsidRDefault="00DF40E2" w:rsidP="00A0306E" w:rsidR="00DF40E2">
            <w:r w:rsidRPr="00BF4C5D">
              <w:t>56435295125</w:t>
            </w:r>
          </w:p>
        </w:tc>
        <w:tc>
          <w:tcPr>
            <w:tcW w:type="dxa" w:w="1530"/>
          </w:tcPr>
          <w:p w:rsidRDefault="00DF40E2" w:rsidP="00A0306E" w:rsidR="00DF40E2" w:rsidRPr="00BF4C5D">
            <w:pPr>
              <w:jc w:val="center"/>
            </w:pPr>
            <w:r w:rsidRPr="00BF4C5D">
              <w:t>23.032,83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BF4C5D">
            <w:pPr>
              <w:jc w:val="center"/>
            </w:pPr>
            <w:r w:rsidRPr="00BF4C5D">
              <w:t>23.032,83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GAJŠEK TOMISLAV</w:t>
            </w:r>
          </w:p>
          <w:p w:rsidRDefault="00DF40E2" w:rsidP="00A0306E" w:rsidR="00DF40E2">
            <w:r>
              <w:t>ZAPREŠIĆ, MOKRIČKA 66</w:t>
            </w:r>
          </w:p>
        </w:tc>
        <w:tc>
          <w:tcPr>
            <w:tcW w:type="dxa" w:w="1559"/>
          </w:tcPr>
          <w:p w:rsidRDefault="00DF40E2" w:rsidP="00A0306E" w:rsidR="00DF40E2">
            <w:r w:rsidRPr="00BF4C5D">
              <w:t>28403907701</w:t>
            </w:r>
          </w:p>
        </w:tc>
        <w:tc>
          <w:tcPr>
            <w:tcW w:type="dxa" w:w="1530"/>
          </w:tcPr>
          <w:p w:rsidRDefault="00DF40E2" w:rsidP="00A0306E" w:rsidR="00DF40E2" w:rsidRPr="00BF4C5D">
            <w:pPr>
              <w:jc w:val="center"/>
            </w:pPr>
            <w:r w:rsidRPr="00BF4C5D">
              <w:t>23.661,75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F4C5D">
            <w:pPr>
              <w:jc w:val="center"/>
            </w:pPr>
            <w:r w:rsidRPr="00BF4C5D">
              <w:t>23.661,75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GARIĆ MATEJ</w:t>
            </w:r>
          </w:p>
          <w:p w:rsidRDefault="00DF40E2" w:rsidP="00A0306E" w:rsidR="00DF40E2">
            <w:r>
              <w:t>PLETERNICA, DR.MILE BUDAKA 28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BF4C5D">
              <w:t>66910677977</w:t>
            </w:r>
          </w:p>
        </w:tc>
        <w:tc>
          <w:tcPr>
            <w:tcW w:type="dxa" w:w="1530"/>
          </w:tcPr>
          <w:p w:rsidRDefault="00DF40E2" w:rsidP="00A0306E" w:rsidR="00DF40E2" w:rsidRPr="00BF4C5D">
            <w:pPr>
              <w:jc w:val="center"/>
            </w:pPr>
            <w:r w:rsidRPr="00BF4C5D">
              <w:t>40.182,84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BF4C5D">
            <w:pPr>
              <w:jc w:val="center"/>
            </w:pPr>
            <w:r w:rsidRPr="00BF4C5D">
              <w:t>40.182,84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GELENČIR ERVIN</w:t>
            </w:r>
          </w:p>
          <w:p w:rsidRDefault="00DF40E2" w:rsidP="00A0306E" w:rsidR="00DF40E2">
            <w:r>
              <w:t>POŽEGA, OSJEČKA 87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BF4C5D">
              <w:t>51473223515</w:t>
            </w:r>
          </w:p>
        </w:tc>
        <w:tc>
          <w:tcPr>
            <w:tcW w:type="dxa" w:w="1530"/>
          </w:tcPr>
          <w:p w:rsidRDefault="00DF40E2" w:rsidP="00A0306E" w:rsidR="00DF40E2" w:rsidRPr="00BF4C5D">
            <w:pPr>
              <w:jc w:val="center"/>
            </w:pPr>
            <w:r w:rsidRPr="00BF4C5D">
              <w:t>23.270,44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BF4C5D">
            <w:pPr>
              <w:jc w:val="center"/>
            </w:pPr>
            <w:r w:rsidRPr="00BF4C5D">
              <w:t>23.270,44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GOLLNER HELENA</w:t>
            </w:r>
          </w:p>
          <w:p w:rsidRDefault="00DF40E2" w:rsidP="00A0306E" w:rsidR="00DF40E2">
            <w:r>
              <w:t>ZAGREB, MARKUŠEVEČKA TRNAVA 94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BF4C5D">
              <w:t>79611468811</w:t>
            </w:r>
          </w:p>
        </w:tc>
        <w:tc>
          <w:tcPr>
            <w:tcW w:type="dxa" w:w="1530"/>
          </w:tcPr>
          <w:p w:rsidRDefault="00DF40E2" w:rsidP="00A0306E" w:rsidR="00DF40E2" w:rsidRPr="00BF4C5D">
            <w:pPr>
              <w:jc w:val="center"/>
            </w:pPr>
            <w:r w:rsidRPr="00BF4C5D">
              <w:t>122.253,63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F4C5D">
            <w:pPr>
              <w:jc w:val="center"/>
            </w:pPr>
            <w:r w:rsidRPr="00BF4C5D">
              <w:t>122.253,63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GOTIĆ MARIJAN</w:t>
            </w:r>
          </w:p>
          <w:p w:rsidRDefault="00DF40E2" w:rsidP="00A0306E" w:rsidR="00DF40E2">
            <w:r>
              <w:t>LJUBEŠČICA, KALNIČKA 52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28597597629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59.333,91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59.333,91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5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GREGIĆ IVICA</w:t>
            </w:r>
          </w:p>
          <w:p w:rsidRDefault="00DF40E2" w:rsidP="00A0306E" w:rsidR="00DF40E2">
            <w:r>
              <w:t>PIŠKOREVCI, I. MAŽURANIĆA 7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74883801909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17.824,07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17.824,07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5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GREGUREC MARKO</w:t>
            </w:r>
          </w:p>
          <w:p w:rsidRDefault="00DF40E2" w:rsidP="00A0306E" w:rsidR="00DF40E2">
            <w:r>
              <w:t>DRNJE, B. RADIĆA 7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11942427838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18.415,00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18.415,00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2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GREGUROVIĆ ANTUN</w:t>
            </w:r>
          </w:p>
          <w:p w:rsidRDefault="00DF40E2" w:rsidP="00A0306E" w:rsidR="00DF40E2">
            <w:r>
              <w:t>KRAPINA, STRAHINJE 55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82972242826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33.496,31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33.496,31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GRGIĆ PETAR</w:t>
            </w:r>
          </w:p>
          <w:p w:rsidRDefault="00DF40E2" w:rsidP="00A0306E" w:rsidR="00DF40E2">
            <w:r>
              <w:t>ZAGREB, MILOVANA GAVAZZIJA 17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56570838437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83.370,92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83.370,92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GRIZAK FERENC</w:t>
            </w:r>
          </w:p>
          <w:p w:rsidRDefault="00DF40E2" w:rsidP="00A0306E" w:rsidR="00DF40E2">
            <w:r>
              <w:t>DONJI MIHOLJAC, TRG A. STARČEVIĆA 4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88598522175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16.244,25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16.244,25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GRUIĆ TOMISLAV</w:t>
            </w:r>
          </w:p>
          <w:p w:rsidRDefault="00DF40E2" w:rsidP="00A0306E" w:rsidR="00DF40E2">
            <w:r>
              <w:t>POŽEGA, K. TOMISLAVA 38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29242782381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29.569,49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29.569,49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HERCEG DRAŽEN</w:t>
            </w:r>
          </w:p>
          <w:p w:rsidRDefault="00DF40E2" w:rsidP="00A0306E" w:rsidR="00DF40E2">
            <w:r>
              <w:t>KRIŽ, MATKOVIĆA STJEPANA 13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55710435028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22.835,31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22.835,31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HERENDA JASENKA</w:t>
            </w:r>
          </w:p>
          <w:p w:rsidRDefault="00DF40E2" w:rsidP="00A0306E" w:rsidR="00DF40E2">
            <w:r>
              <w:t>ZAGREB, IV MALEŠNICA 1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71750460124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16.672,23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16.672,23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HORVAT ALEKSANDAR</w:t>
            </w:r>
          </w:p>
          <w:p w:rsidRDefault="00DF40E2" w:rsidP="00A0306E" w:rsidR="00DF40E2">
            <w:r>
              <w:t>POŽEGA, A. STARČEVIĆA 107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81433276542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18.268,92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18.268,92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HORVAT GORAN</w:t>
            </w:r>
          </w:p>
          <w:p w:rsidRDefault="00DF40E2" w:rsidP="00A0306E" w:rsidR="00DF40E2">
            <w:r>
              <w:t>ČAJKOVCI-VRPOLJE, HRV. BRANITELJA 116</w:t>
            </w:r>
          </w:p>
        </w:tc>
        <w:tc>
          <w:tcPr>
            <w:tcW w:type="dxa" w:w="1559"/>
          </w:tcPr>
          <w:p w:rsidRDefault="00DF40E2" w:rsidP="00A0306E" w:rsidR="00DF40E2">
            <w:r w:rsidRPr="003825C2">
              <w:t>47274769191</w:t>
            </w:r>
          </w:p>
        </w:tc>
        <w:tc>
          <w:tcPr>
            <w:tcW w:type="dxa" w:w="1530"/>
          </w:tcPr>
          <w:p w:rsidRDefault="00DF40E2" w:rsidP="00A0306E" w:rsidR="00DF40E2" w:rsidRPr="003825C2">
            <w:pPr>
              <w:jc w:val="center"/>
            </w:pPr>
            <w:r w:rsidRPr="003825C2">
              <w:t>19.973,21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3825C2">
            <w:pPr>
              <w:jc w:val="center"/>
            </w:pPr>
            <w:r w:rsidRPr="003825C2">
              <w:t>19.973,21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HORVATIĆ TONI</w:t>
            </w:r>
          </w:p>
          <w:p w:rsidRDefault="00DF40E2" w:rsidP="00A0306E" w:rsidR="00DF40E2">
            <w:r>
              <w:t>IVANIĆ GRAD, KUTANEC 12</w:t>
            </w:r>
          </w:p>
        </w:tc>
        <w:tc>
          <w:tcPr>
            <w:tcW w:type="dxa" w:w="1559"/>
          </w:tcPr>
          <w:p w:rsidRDefault="00DF40E2" w:rsidP="00A0306E" w:rsidR="00DF40E2">
            <w:r w:rsidRPr="005321C3">
              <w:t>58038782796</w:t>
            </w:r>
          </w:p>
        </w:tc>
        <w:tc>
          <w:tcPr>
            <w:tcW w:type="dxa" w:w="1530"/>
          </w:tcPr>
          <w:p w:rsidRDefault="00DF40E2" w:rsidP="00A0306E" w:rsidR="00DF40E2" w:rsidRPr="005321C3">
            <w:pPr>
              <w:jc w:val="center"/>
            </w:pPr>
            <w:r w:rsidRPr="005321C3">
              <w:t>10.727,89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321C3">
            <w:pPr>
              <w:jc w:val="center"/>
            </w:pPr>
            <w:r w:rsidRPr="005321C3">
              <w:t>10.727,89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IBRAIMI DŽUMRIDIN</w:t>
            </w:r>
          </w:p>
          <w:p w:rsidRDefault="00DF40E2" w:rsidP="00A0306E" w:rsidR="00DF40E2">
            <w:r>
              <w:t>ZAGREB, II FERENČICA 50</w:t>
            </w:r>
          </w:p>
        </w:tc>
        <w:tc>
          <w:tcPr>
            <w:tcW w:type="dxa" w:w="1559"/>
          </w:tcPr>
          <w:p w:rsidRDefault="00DF40E2" w:rsidP="00A0306E" w:rsidR="00DF40E2">
            <w:r w:rsidRPr="005321C3">
              <w:t>15017921307</w:t>
            </w:r>
          </w:p>
        </w:tc>
        <w:tc>
          <w:tcPr>
            <w:tcW w:type="dxa" w:w="1530"/>
          </w:tcPr>
          <w:p w:rsidRDefault="00DF40E2" w:rsidP="00A0306E" w:rsidR="00DF40E2" w:rsidRPr="005321C3">
            <w:pPr>
              <w:jc w:val="center"/>
            </w:pPr>
            <w:r w:rsidRPr="005321C3">
              <w:t>21.375,68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321C3">
            <w:pPr>
              <w:jc w:val="center"/>
            </w:pPr>
            <w:r w:rsidRPr="005321C3">
              <w:t>21.375,68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ILJAZOVIĆ ILIJA</w:t>
            </w:r>
          </w:p>
          <w:p w:rsidRDefault="00DF40E2" w:rsidP="00A0306E" w:rsidR="00DF40E2">
            <w:r>
              <w:t>ZAGREB, PALINOVEČKA 35</w:t>
            </w:r>
          </w:p>
        </w:tc>
        <w:tc>
          <w:tcPr>
            <w:tcW w:type="dxa" w:w="1559"/>
          </w:tcPr>
          <w:p w:rsidRDefault="00DF40E2" w:rsidP="00A0306E" w:rsidR="00DF40E2">
            <w:r w:rsidRPr="005321C3">
              <w:t>48335731543</w:t>
            </w:r>
          </w:p>
        </w:tc>
        <w:tc>
          <w:tcPr>
            <w:tcW w:type="dxa" w:w="1530"/>
          </w:tcPr>
          <w:p w:rsidRDefault="00DF40E2" w:rsidP="00A0306E" w:rsidR="00DF40E2" w:rsidRPr="005321C3">
            <w:pPr>
              <w:jc w:val="center"/>
            </w:pPr>
            <w:r w:rsidRPr="005321C3">
              <w:t>19.995,94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321C3">
            <w:pPr>
              <w:jc w:val="center"/>
            </w:pPr>
            <w:r w:rsidRPr="005321C3">
              <w:t>19.995,94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IVANČIĆ STIPE</w:t>
            </w:r>
          </w:p>
          <w:p w:rsidRDefault="00DF40E2" w:rsidP="00A0306E" w:rsidR="00DF40E2">
            <w:r>
              <w:t>ZAGREB, TRNOVČICA 28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5321C3">
              <w:t>48965376524</w:t>
            </w:r>
          </w:p>
        </w:tc>
        <w:tc>
          <w:tcPr>
            <w:tcW w:type="dxa" w:w="1530"/>
          </w:tcPr>
          <w:p w:rsidRDefault="00DF40E2" w:rsidP="00A0306E" w:rsidR="00DF40E2" w:rsidRPr="005321C3">
            <w:pPr>
              <w:jc w:val="center"/>
            </w:pPr>
            <w:r w:rsidRPr="005321C3">
              <w:t>174.001,70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321C3">
            <w:pPr>
              <w:jc w:val="center"/>
            </w:pPr>
            <w:r w:rsidRPr="005321C3">
              <w:t>174.001,70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JAJČINOVIĆ STJEPAN</w:t>
            </w:r>
          </w:p>
          <w:p w:rsidRDefault="00DF40E2" w:rsidP="00A0306E" w:rsidR="00DF40E2">
            <w:r>
              <w:t>ZAGREB, NEHRUOV TRG 28</w:t>
            </w:r>
          </w:p>
        </w:tc>
        <w:tc>
          <w:tcPr>
            <w:tcW w:type="dxa" w:w="1559"/>
          </w:tcPr>
          <w:p w:rsidRDefault="00DF40E2" w:rsidP="00A0306E" w:rsidR="00DF40E2">
            <w:r w:rsidRPr="005321C3">
              <w:t>19539590791</w:t>
            </w:r>
          </w:p>
        </w:tc>
        <w:tc>
          <w:tcPr>
            <w:tcW w:type="dxa" w:w="1530"/>
          </w:tcPr>
          <w:p w:rsidRDefault="00DF40E2" w:rsidP="00A0306E" w:rsidR="00DF40E2" w:rsidRPr="005321C3">
            <w:pPr>
              <w:jc w:val="center"/>
            </w:pPr>
            <w:r w:rsidRPr="005321C3">
              <w:t>94.405,34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321C3">
            <w:pPr>
              <w:jc w:val="center"/>
            </w:pPr>
            <w:r w:rsidRPr="005321C3">
              <w:t>94.405,34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JAKAB JOSIPA</w:t>
            </w:r>
          </w:p>
          <w:p w:rsidRDefault="00DF40E2" w:rsidP="00A0306E" w:rsidR="00DF40E2">
            <w:r>
              <w:t>RAKOV POTOK, OKIĆKA CESTA 31</w:t>
            </w:r>
          </w:p>
        </w:tc>
        <w:tc>
          <w:tcPr>
            <w:tcW w:type="dxa" w:w="1559"/>
          </w:tcPr>
          <w:p w:rsidRDefault="00DF40E2" w:rsidP="00A0306E" w:rsidR="00DF40E2">
            <w:r w:rsidRPr="005321C3">
              <w:t>47916845966</w:t>
            </w:r>
          </w:p>
        </w:tc>
        <w:tc>
          <w:tcPr>
            <w:tcW w:type="dxa" w:w="1530"/>
          </w:tcPr>
          <w:p w:rsidRDefault="00DF40E2" w:rsidP="00A0306E" w:rsidR="00DF40E2" w:rsidRPr="005321C3">
            <w:pPr>
              <w:jc w:val="center"/>
            </w:pPr>
            <w:r w:rsidRPr="005321C3">
              <w:t>7.578,03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5321C3">
            <w:pPr>
              <w:jc w:val="center"/>
            </w:pPr>
            <w:r w:rsidRPr="005321C3">
              <w:t>7.578,03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JANKOVIĆ ANDREJ</w:t>
            </w:r>
          </w:p>
          <w:p w:rsidRDefault="00DF40E2" w:rsidP="00A0306E" w:rsidR="00DF40E2">
            <w:r>
              <w:t>ZAGREB, JARNOVIĆEVA 40</w:t>
            </w:r>
          </w:p>
        </w:tc>
        <w:tc>
          <w:tcPr>
            <w:tcW w:type="dxa" w:w="1559"/>
          </w:tcPr>
          <w:p w:rsidRDefault="00DF40E2" w:rsidP="00A0306E" w:rsidR="00DF40E2">
            <w:r w:rsidRPr="005321C3">
              <w:t>47315389414</w:t>
            </w:r>
          </w:p>
        </w:tc>
        <w:tc>
          <w:tcPr>
            <w:tcW w:type="dxa" w:w="1530"/>
          </w:tcPr>
          <w:p w:rsidRDefault="00DF40E2" w:rsidP="00A0306E" w:rsidR="00DF40E2" w:rsidRPr="005321C3">
            <w:pPr>
              <w:jc w:val="center"/>
            </w:pPr>
            <w:r w:rsidRPr="005321C3">
              <w:t>19.975,05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321C3">
            <w:pPr>
              <w:jc w:val="center"/>
            </w:pPr>
            <w:r w:rsidRPr="005321C3">
              <w:t>19.975,05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JELAČIĆ DUBRAVKA</w:t>
            </w:r>
          </w:p>
          <w:p w:rsidRDefault="00DF40E2" w:rsidP="00A0306E" w:rsidR="00DF40E2">
            <w:r>
              <w:t>ZAGREB, HERCEGOVAČKA 3</w:t>
            </w:r>
          </w:p>
        </w:tc>
        <w:tc>
          <w:tcPr>
            <w:tcW w:type="dxa" w:w="1559"/>
          </w:tcPr>
          <w:p w:rsidRDefault="00DF40E2" w:rsidP="00A0306E" w:rsidR="00DF40E2">
            <w:r w:rsidRPr="00AF6495">
              <w:t>09530387182</w:t>
            </w:r>
          </w:p>
        </w:tc>
        <w:tc>
          <w:tcPr>
            <w:tcW w:type="dxa" w:w="1530"/>
          </w:tcPr>
          <w:p w:rsidRDefault="00DF40E2" w:rsidP="00A0306E" w:rsidR="00DF40E2" w:rsidRPr="00AF6495">
            <w:pPr>
              <w:jc w:val="center"/>
            </w:pPr>
            <w:r w:rsidRPr="00AF6495">
              <w:t>49.919,28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AF6495">
            <w:pPr>
              <w:jc w:val="center"/>
            </w:pPr>
            <w:r w:rsidRPr="00AF6495">
              <w:t>49.919,28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JELIČIĆ MIROSLAV</w:t>
            </w:r>
          </w:p>
          <w:p w:rsidRDefault="00DF40E2" w:rsidP="00A0306E" w:rsidR="00DF40E2">
            <w:r>
              <w:t>OSIJEK, KNEZA TRPIMIRA 4</w:t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60138756206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17.220,36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17.220,36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JELUŠIĆ MARIJAN</w:t>
            </w:r>
          </w:p>
          <w:p w:rsidRDefault="00DF40E2" w:rsidP="00A0306E" w:rsidR="00DF40E2">
            <w:r>
              <w:t>GREGUROVEC, GREGUROVEC 11</w:t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72194280623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14.734,60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14.734,60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JERKOVIĆ ADAM</w:t>
            </w:r>
          </w:p>
          <w:p w:rsidRDefault="00DF40E2" w:rsidP="00A0306E" w:rsidR="00DF40E2">
            <w:r>
              <w:t>ZAGREB, HRVATSKOG SOKOLA 49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24198100383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250.766,65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250.766,65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TIHOMIR JUKICA</w:t>
            </w:r>
          </w:p>
          <w:p w:rsidRDefault="00DF40E2" w:rsidP="00A0306E" w:rsidR="00DF40E2">
            <w:r>
              <w:t>CRIKVENICA, MANESTRI 65</w:t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03786671890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430.917,74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430.917,74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5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JURČIĆ ZDENKO</w:t>
            </w:r>
          </w:p>
          <w:p w:rsidRDefault="00DF40E2" w:rsidP="00A0306E" w:rsidR="00DF40E2">
            <w:r>
              <w:t>ZAPREŠIĆ, ŠVAJCARA DRAGE 1</w:t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92931956026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64.290,79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64.290,79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KARLOVIĆ TOMISLAV</w:t>
            </w:r>
          </w:p>
          <w:p w:rsidRDefault="00DF40E2" w:rsidP="00A0306E" w:rsidR="00DF40E2">
            <w:r>
              <w:t>DONJI ANDRIJEVCI, M. GUPCA 55</w:t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36399828163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29.544,24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29.544,24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KAROLJ TATJANA</w:t>
            </w:r>
          </w:p>
          <w:p w:rsidRDefault="00DF40E2" w:rsidP="00A0306E" w:rsidR="00DF40E2">
            <w:r>
              <w:t>KUTINA, GOILSKA 72A</w:t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67756469097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24.418,89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24.418,89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KASNER ZLATKO</w:t>
            </w:r>
          </w:p>
          <w:p w:rsidRDefault="00DF40E2" w:rsidP="00A0306E" w:rsidR="00DF40E2">
            <w:r>
              <w:t>PAKRAC, DALIBORA DUHAĆA 8</w:t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89297810320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1.629,62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1.629,62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KATIĆ IVICA</w:t>
            </w:r>
          </w:p>
          <w:p w:rsidRDefault="00DF40E2" w:rsidP="00A0306E" w:rsidR="00DF40E2">
            <w:r>
              <w:t>BIZOVAC, K.A. STEPINCA 28</w:t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02000281488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11.026,18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11.026,18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KERIM ADIL</w:t>
            </w:r>
          </w:p>
          <w:p w:rsidRDefault="00DF40E2" w:rsidP="00A0306E" w:rsidR="00DF40E2">
            <w:r>
              <w:t>ZAGREB, GRMOŠČICA LIJEVA 4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DC431D">
              <w:t>46809512400</w:t>
            </w:r>
          </w:p>
        </w:tc>
        <w:tc>
          <w:tcPr>
            <w:tcW w:type="dxa" w:w="1530"/>
          </w:tcPr>
          <w:p w:rsidRDefault="00DF40E2" w:rsidP="00A0306E" w:rsidR="00DF40E2" w:rsidRPr="00DC431D">
            <w:pPr>
              <w:jc w:val="center"/>
            </w:pPr>
            <w:r w:rsidRPr="00DC431D">
              <w:t>340.215,66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DC431D">
            <w:pPr>
              <w:jc w:val="center"/>
            </w:pPr>
            <w:r w:rsidRPr="00DC431D">
              <w:t>340.215,66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KERIM EMIR</w:t>
            </w:r>
          </w:p>
          <w:p w:rsidRDefault="00DF40E2" w:rsidP="00A0306E" w:rsidR="00DF40E2">
            <w:r>
              <w:t>ZAGREB, VLADE GOTOVCA 9A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41775359601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293.741,75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293.741,75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KESER MARIO</w:t>
            </w:r>
          </w:p>
          <w:p w:rsidRDefault="00DF40E2" w:rsidP="00A0306E" w:rsidR="00DF40E2">
            <w:r>
              <w:t>ZAGREB, PRIMORSKA 25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25501878191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948,45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948,45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KNEŽEVIĆ IGOR</w:t>
            </w:r>
          </w:p>
          <w:p w:rsidRDefault="00DF40E2" w:rsidP="00A0306E" w:rsidR="00DF40E2">
            <w:r>
              <w:t>VRPOLJE, PAVIĆEVA 50</w:t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55341506003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13.061,41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13.061,41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KNEŽEVIĆ ŽELJKO</w:t>
            </w:r>
          </w:p>
          <w:p w:rsidRDefault="00DF40E2" w:rsidP="00A0306E" w:rsidR="00DF40E2">
            <w:r>
              <w:t>VRPOLJE, PAVIĆEVA 50</w:t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67015097083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23.453,04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23.453,04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KOLIĆ LEONARDA</w:t>
            </w:r>
          </w:p>
          <w:p w:rsidRDefault="00DF40E2" w:rsidP="00A0306E" w:rsidR="00DF40E2">
            <w:r>
              <w:t>VELIKA GORICA, KNEZA PORINA 107</w:t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05742335738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34.098,85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34.098,85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KORPAR DAVOR</w:t>
            </w:r>
          </w:p>
          <w:p w:rsidRDefault="00DF40E2" w:rsidP="00A0306E" w:rsidR="00DF40E2">
            <w:r>
              <w:t>SV. IVAN ZELINA, ŠALOVEC 45A</w:t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20533038657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1.238,82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1.238,82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KOZIĆ MARIO</w:t>
            </w:r>
          </w:p>
          <w:p w:rsidRDefault="00DF40E2" w:rsidP="00A0306E" w:rsidR="00DF40E2">
            <w:r>
              <w:t>NOVSKA, BUKOVAČKA 116</w:t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49177403843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25.794,64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25.794,64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KRATOFIL MARKO</w:t>
            </w:r>
          </w:p>
          <w:p w:rsidRDefault="00DF40E2" w:rsidP="00A0306E" w:rsidR="00DF40E2">
            <w:r>
              <w:t>NAŠICE, J.J. STROSSMAYERA 156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83850172916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16.933,03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16.933,03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KRIŠTO BLAŽANA</w:t>
            </w:r>
          </w:p>
          <w:p w:rsidRDefault="00DF40E2" w:rsidP="00A0306E" w:rsidR="00DF40E2">
            <w:r>
              <w:t>ZAGREB, SELSKA CESTA 173A</w:t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42407546063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51.450,87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51.450,87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KUKEC ROBERT</w:t>
            </w:r>
          </w:p>
          <w:p w:rsidRDefault="00DF40E2" w:rsidP="00A0306E" w:rsidR="00DF40E2">
            <w:r>
              <w:t xml:space="preserve">KOPRIVNICA, PAVLEKA </w:t>
            </w:r>
            <w:r>
              <w:lastRenderedPageBreak/>
              <w:t>MIŠKINA 60A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lastRenderedPageBreak/>
              <w:t>77053747919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171.431,40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171.431,40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KUMIĆ ZDRAVKO</w:t>
            </w:r>
          </w:p>
          <w:p w:rsidRDefault="00DF40E2" w:rsidP="00A0306E" w:rsidR="00DF40E2">
            <w:r>
              <w:t>ZAGREB, FRANJE HERMANA 16C/2</w:t>
            </w:r>
          </w:p>
        </w:tc>
        <w:tc>
          <w:tcPr>
            <w:tcW w:type="dxa" w:w="1559"/>
          </w:tcPr>
          <w:p w:rsidRDefault="00DF40E2" w:rsidP="00A0306E" w:rsidR="00DF40E2">
            <w:r w:rsidRPr="00101A5A">
              <w:t>83614046078</w:t>
            </w:r>
          </w:p>
        </w:tc>
        <w:tc>
          <w:tcPr>
            <w:tcW w:type="dxa" w:w="1530"/>
          </w:tcPr>
          <w:p w:rsidRDefault="00DF40E2" w:rsidP="00A0306E" w:rsidR="00DF40E2" w:rsidRPr="00101A5A">
            <w:pPr>
              <w:jc w:val="center"/>
            </w:pPr>
            <w:r w:rsidRPr="00101A5A">
              <w:t>40.697,53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</w:t>
            </w:r>
          </w:p>
        </w:tc>
        <w:tc>
          <w:tcPr>
            <w:tcW w:type="dxa" w:w="1843"/>
          </w:tcPr>
          <w:p w:rsidRDefault="00DF40E2" w:rsidP="00A0306E" w:rsidR="00DF40E2" w:rsidRPr="00101A5A">
            <w:pPr>
              <w:jc w:val="center"/>
            </w:pPr>
            <w:r w:rsidRPr="00101A5A">
              <w:t>40.697,53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KURTEK HERBERT</w:t>
            </w:r>
          </w:p>
          <w:p w:rsidRDefault="00DF40E2" w:rsidP="00A0306E" w:rsidR="00DF40E2">
            <w:r>
              <w:t>NAŠICE, R.BOŠKOVIĆA 45</w:t>
            </w:r>
          </w:p>
        </w:tc>
        <w:tc>
          <w:tcPr>
            <w:tcW w:type="dxa" w:w="1559"/>
          </w:tcPr>
          <w:p w:rsidRDefault="00DF40E2" w:rsidP="00A0306E" w:rsidR="00DF40E2">
            <w:r w:rsidRPr="00BF6533">
              <w:t>26042759600</w:t>
            </w:r>
          </w:p>
        </w:tc>
        <w:tc>
          <w:tcPr>
            <w:tcW w:type="dxa" w:w="1530"/>
          </w:tcPr>
          <w:p w:rsidRDefault="00DF40E2" w:rsidP="00A0306E" w:rsidR="00DF40E2" w:rsidRPr="00BF6533">
            <w:pPr>
              <w:jc w:val="center"/>
            </w:pPr>
            <w:r w:rsidRPr="00BF6533">
              <w:t>17.665,04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</w:t>
            </w:r>
          </w:p>
        </w:tc>
        <w:tc>
          <w:tcPr>
            <w:tcW w:type="dxa" w:w="1843"/>
          </w:tcPr>
          <w:p w:rsidRDefault="00DF40E2" w:rsidP="00A0306E" w:rsidR="00DF40E2" w:rsidRPr="00BF6533">
            <w:pPr>
              <w:jc w:val="center"/>
            </w:pPr>
            <w:r w:rsidRPr="00BF6533">
              <w:t>17.665,04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LASIĆ SANJA</w:t>
            </w:r>
          </w:p>
          <w:p w:rsidRDefault="00DF40E2" w:rsidP="00A0306E" w:rsidR="00DF40E2">
            <w:r>
              <w:t>ZAGREB, BOLNIČKA CESTA 34D</w:t>
            </w:r>
          </w:p>
        </w:tc>
        <w:tc>
          <w:tcPr>
            <w:tcW w:type="dxa" w:w="1559"/>
          </w:tcPr>
          <w:p w:rsidRDefault="00DF40E2" w:rsidP="00A0306E" w:rsidR="00DF40E2">
            <w:r w:rsidRPr="00BF6533">
              <w:t>62179978883</w:t>
            </w:r>
          </w:p>
        </w:tc>
        <w:tc>
          <w:tcPr>
            <w:tcW w:type="dxa" w:w="1530"/>
          </w:tcPr>
          <w:p w:rsidRDefault="00DF40E2" w:rsidP="00A0306E" w:rsidR="00DF40E2" w:rsidRPr="00BF6533">
            <w:pPr>
              <w:jc w:val="center"/>
            </w:pPr>
            <w:r w:rsidRPr="00BF6533">
              <w:t>130.799,82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BF6533">
            <w:pPr>
              <w:jc w:val="center"/>
            </w:pPr>
            <w:r w:rsidRPr="00BF6533">
              <w:t>130.799,82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LAUŠ IVICA</w:t>
            </w:r>
          </w:p>
          <w:p w:rsidRDefault="00DF40E2" w:rsidP="00A0306E" w:rsidR="00DF40E2">
            <w:r>
              <w:t>VIRJE, GAJEVA 163</w:t>
            </w:r>
          </w:p>
        </w:tc>
        <w:tc>
          <w:tcPr>
            <w:tcW w:type="dxa" w:w="1559"/>
          </w:tcPr>
          <w:p w:rsidRDefault="00DF40E2" w:rsidP="00A0306E" w:rsidR="00DF40E2">
            <w:r w:rsidRPr="00BF6533">
              <w:t>15096429855</w:t>
            </w:r>
          </w:p>
        </w:tc>
        <w:tc>
          <w:tcPr>
            <w:tcW w:type="dxa" w:w="1530"/>
          </w:tcPr>
          <w:p w:rsidRDefault="00DF40E2" w:rsidP="00A0306E" w:rsidR="00DF40E2" w:rsidRPr="00BF6533">
            <w:pPr>
              <w:jc w:val="center"/>
            </w:pPr>
            <w:r w:rsidRPr="00BF6533">
              <w:t>22.034,45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F6533">
            <w:pPr>
              <w:jc w:val="center"/>
            </w:pPr>
            <w:r w:rsidRPr="00BF6533">
              <w:t>22.034,45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5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LEDINSKI ZLATKO</w:t>
            </w:r>
          </w:p>
          <w:p w:rsidRDefault="00DF40E2" w:rsidP="00A0306E" w:rsidR="00DF40E2">
            <w:r>
              <w:t>KOPRIVNICA, DUBOVEC 28</w:t>
            </w:r>
          </w:p>
        </w:tc>
        <w:tc>
          <w:tcPr>
            <w:tcW w:type="dxa" w:w="1559"/>
          </w:tcPr>
          <w:p w:rsidRDefault="00DF40E2" w:rsidP="00A0306E" w:rsidR="00DF40E2">
            <w:r w:rsidRPr="00BF6533">
              <w:t>21459355405</w:t>
            </w:r>
          </w:p>
        </w:tc>
        <w:tc>
          <w:tcPr>
            <w:tcW w:type="dxa" w:w="1530"/>
          </w:tcPr>
          <w:p w:rsidRDefault="00DF40E2" w:rsidP="00A0306E" w:rsidR="00DF40E2" w:rsidRPr="00BF6533">
            <w:pPr>
              <w:jc w:val="center"/>
            </w:pPr>
            <w:r w:rsidRPr="00BF6533">
              <w:t>13.569,77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F6533">
            <w:pPr>
              <w:jc w:val="center"/>
            </w:pPr>
            <w:r w:rsidRPr="00BF6533">
              <w:t>13.569,77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7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LERMAN DRAGUTIN</w:t>
            </w:r>
          </w:p>
          <w:p w:rsidRDefault="00DF40E2" w:rsidP="00A0306E" w:rsidR="00DF40E2">
            <w:r>
              <w:t>ZAGREB, D. BAZIJANCA 25</w:t>
            </w:r>
          </w:p>
        </w:tc>
        <w:tc>
          <w:tcPr>
            <w:tcW w:type="dxa" w:w="1559"/>
          </w:tcPr>
          <w:p w:rsidRDefault="00DF40E2" w:rsidP="00A0306E" w:rsidR="00DF40E2">
            <w:r w:rsidRPr="00BF6533">
              <w:t>66529743518</w:t>
            </w:r>
          </w:p>
        </w:tc>
        <w:tc>
          <w:tcPr>
            <w:tcW w:type="dxa" w:w="1530"/>
          </w:tcPr>
          <w:p w:rsidRDefault="00DF40E2" w:rsidP="00A0306E" w:rsidR="00DF40E2" w:rsidRPr="00BF6533">
            <w:pPr>
              <w:jc w:val="center"/>
            </w:pPr>
            <w:r w:rsidRPr="00BF6533">
              <w:t>151.005,23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E63D5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BF6533">
            <w:pPr>
              <w:jc w:val="center"/>
            </w:pPr>
            <w:r w:rsidRPr="00BF6533">
              <w:t>151.005,23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2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LEŠIĆ IVAN</w:t>
            </w:r>
          </w:p>
          <w:p w:rsidRDefault="00DF40E2" w:rsidP="00A0306E" w:rsidR="00DF40E2">
            <w:r>
              <w:t>PIŠKOREVCI, I. MAŽURANIĆA 1</w:t>
            </w:r>
          </w:p>
        </w:tc>
        <w:tc>
          <w:tcPr>
            <w:tcW w:type="dxa" w:w="1559"/>
          </w:tcPr>
          <w:p w:rsidRDefault="00DF40E2" w:rsidP="00A0306E" w:rsidR="00DF40E2">
            <w:r w:rsidRPr="00BF6533">
              <w:t>88930861430</w:t>
            </w:r>
          </w:p>
        </w:tc>
        <w:tc>
          <w:tcPr>
            <w:tcW w:type="dxa" w:w="1530"/>
          </w:tcPr>
          <w:p w:rsidRDefault="00DF40E2" w:rsidP="00A0306E" w:rsidR="00DF40E2" w:rsidRPr="00BF6533">
            <w:pPr>
              <w:jc w:val="center"/>
            </w:pPr>
            <w:r w:rsidRPr="00BF6533">
              <w:t>27.659,17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BF6533">
            <w:pPr>
              <w:jc w:val="center"/>
            </w:pPr>
            <w:r w:rsidRPr="00BF6533">
              <w:t>27.659,17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LETICA IVAN IKO</w:t>
            </w:r>
          </w:p>
          <w:p w:rsidRDefault="00DF40E2" w:rsidP="00A0306E" w:rsidR="00DF40E2">
            <w:r>
              <w:lastRenderedPageBreak/>
              <w:t>ZAGREB, DEGIDOVEČKA 24A</w:t>
            </w:r>
          </w:p>
        </w:tc>
        <w:tc>
          <w:tcPr>
            <w:tcW w:type="dxa" w:w="1559"/>
          </w:tcPr>
          <w:p w:rsidRDefault="00DF40E2" w:rsidP="00A0306E" w:rsidR="00DF40E2">
            <w:r w:rsidRPr="00BF6533">
              <w:lastRenderedPageBreak/>
              <w:t>20877622093</w:t>
            </w:r>
          </w:p>
        </w:tc>
        <w:tc>
          <w:tcPr>
            <w:tcW w:type="dxa" w:w="1530"/>
          </w:tcPr>
          <w:p w:rsidRDefault="00DF40E2" w:rsidP="00A0306E" w:rsidR="00DF40E2" w:rsidRPr="00BF6533">
            <w:pPr>
              <w:jc w:val="center"/>
            </w:pPr>
            <w:r w:rsidRPr="00BF6533">
              <w:t>15.058,36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lastRenderedPageBreak/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F6533">
            <w:pPr>
              <w:jc w:val="center"/>
            </w:pPr>
            <w:r w:rsidRPr="00BF6533">
              <w:t>15.058,36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LONČAR BORO</w:t>
            </w:r>
          </w:p>
          <w:p w:rsidRDefault="00DF40E2" w:rsidP="00A0306E" w:rsidR="00DF40E2">
            <w:r>
              <w:t>BRINJE, LUČANE 17</w:t>
            </w:r>
          </w:p>
        </w:tc>
        <w:tc>
          <w:tcPr>
            <w:tcW w:type="dxa" w:w="1559"/>
          </w:tcPr>
          <w:p w:rsidRDefault="00DF40E2" w:rsidP="00A0306E" w:rsidR="00DF40E2">
            <w:r w:rsidRPr="00BF6533">
              <w:t>12778891509</w:t>
            </w:r>
          </w:p>
        </w:tc>
        <w:tc>
          <w:tcPr>
            <w:tcW w:type="dxa" w:w="1530"/>
          </w:tcPr>
          <w:p w:rsidRDefault="00DF40E2" w:rsidP="00A0306E" w:rsidR="00DF40E2" w:rsidRPr="00BF6533">
            <w:pPr>
              <w:jc w:val="center"/>
            </w:pPr>
            <w:r w:rsidRPr="00BF6533">
              <w:t>16.527,63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F6533">
            <w:pPr>
              <w:jc w:val="center"/>
            </w:pPr>
            <w:r w:rsidRPr="00BF6533">
              <w:t>16.527,63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35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LONČAR IVANA</w:t>
            </w:r>
          </w:p>
          <w:p w:rsidRDefault="00DF40E2" w:rsidP="00A0306E" w:rsidR="00DF40E2">
            <w:r>
              <w:t>ZAGREB, VILIMA KORAJCA 5</w:t>
            </w:r>
          </w:p>
        </w:tc>
        <w:tc>
          <w:tcPr>
            <w:tcW w:type="dxa" w:w="1559"/>
          </w:tcPr>
          <w:p w:rsidRDefault="00DF40E2" w:rsidP="00A0306E" w:rsidR="00DF40E2">
            <w:r w:rsidRPr="00BF6533">
              <w:t>37462396282</w:t>
            </w:r>
          </w:p>
        </w:tc>
        <w:tc>
          <w:tcPr>
            <w:tcW w:type="dxa" w:w="1530"/>
          </w:tcPr>
          <w:p w:rsidRDefault="00DF40E2" w:rsidP="00A0306E" w:rsidR="00DF40E2" w:rsidRPr="00BF6533">
            <w:pPr>
              <w:jc w:val="center"/>
            </w:pPr>
            <w:r w:rsidRPr="00BF6533">
              <w:t>168.645,90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BF6533">
            <w:pPr>
              <w:jc w:val="center"/>
            </w:pPr>
            <w:r w:rsidRPr="00BF6533">
              <w:t>168.645,90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LONČAR TOMISLAV</w:t>
            </w:r>
          </w:p>
          <w:p w:rsidRDefault="00DF40E2" w:rsidP="00A0306E" w:rsidR="00DF40E2">
            <w:r>
              <w:t xml:space="preserve">ZAGREB, </w:t>
            </w:r>
            <w:r w:rsidRPr="00DC39F4">
              <w:t>VILIMA KORAJCA 5</w:t>
            </w:r>
          </w:p>
        </w:tc>
        <w:tc>
          <w:tcPr>
            <w:tcW w:type="dxa" w:w="1559"/>
          </w:tcPr>
          <w:p w:rsidRDefault="00DF40E2" w:rsidP="00A0306E" w:rsidR="00DF40E2">
            <w:r w:rsidRPr="00565112">
              <w:t>96297396259</w:t>
            </w:r>
          </w:p>
        </w:tc>
        <w:tc>
          <w:tcPr>
            <w:tcW w:type="dxa" w:w="1530"/>
          </w:tcPr>
          <w:p w:rsidRDefault="00DF40E2" w:rsidP="00A0306E" w:rsidR="00DF40E2" w:rsidRPr="00565112">
            <w:pPr>
              <w:jc w:val="center"/>
            </w:pPr>
            <w:r w:rsidRPr="00565112">
              <w:t>17.600,38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565112">
            <w:pPr>
              <w:jc w:val="center"/>
            </w:pPr>
            <w:r w:rsidRPr="00565112">
              <w:t>17.600,38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LONČAR VILIM</w:t>
            </w:r>
          </w:p>
          <w:p w:rsidRDefault="00DF40E2" w:rsidP="00A0306E" w:rsidR="00DF40E2">
            <w:r>
              <w:t>SESVETE, KELEKOVA 2</w:t>
            </w:r>
          </w:p>
        </w:tc>
        <w:tc>
          <w:tcPr>
            <w:tcW w:type="dxa" w:w="1559"/>
          </w:tcPr>
          <w:p w:rsidRDefault="00DF40E2" w:rsidP="00A0306E" w:rsidR="00DF40E2">
            <w:r w:rsidRPr="00565112">
              <w:t>56754324931</w:t>
            </w:r>
          </w:p>
        </w:tc>
        <w:tc>
          <w:tcPr>
            <w:tcW w:type="dxa" w:w="1530"/>
          </w:tcPr>
          <w:p w:rsidRDefault="00DF40E2" w:rsidP="00A0306E" w:rsidR="00DF40E2" w:rsidRPr="00565112">
            <w:pPr>
              <w:jc w:val="center"/>
            </w:pPr>
            <w:r>
              <w:t>37.252</w:t>
            </w:r>
            <w:r w:rsidRPr="00565112">
              <w:t>,59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65112">
            <w:pPr>
              <w:jc w:val="center"/>
            </w:pPr>
            <w:r w:rsidRPr="008C6EE4">
              <w:t>37.252</w:t>
            </w:r>
            <w:r w:rsidRPr="00565112">
              <w:t>,59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7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LOVRENOVIĆ SLAVICA</w:t>
            </w:r>
          </w:p>
          <w:p w:rsidRDefault="00DF40E2" w:rsidP="00A0306E" w:rsidR="00DF40E2">
            <w:r>
              <w:t>ZAGREB, B. MAGOVCA 151</w:t>
            </w:r>
          </w:p>
        </w:tc>
        <w:tc>
          <w:tcPr>
            <w:tcW w:type="dxa" w:w="1559"/>
          </w:tcPr>
          <w:p w:rsidRDefault="00DF40E2" w:rsidP="00A0306E" w:rsidR="00DF40E2">
            <w:r w:rsidRPr="00565112">
              <w:t>49022860471</w:t>
            </w:r>
          </w:p>
        </w:tc>
        <w:tc>
          <w:tcPr>
            <w:tcW w:type="dxa" w:w="1530"/>
          </w:tcPr>
          <w:p w:rsidRDefault="00DF40E2" w:rsidP="00A0306E" w:rsidR="00DF40E2" w:rsidRPr="00565112">
            <w:pPr>
              <w:jc w:val="center"/>
            </w:pPr>
            <w:r w:rsidRPr="00565112">
              <w:t>9.889,09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565112">
            <w:pPr>
              <w:jc w:val="center"/>
            </w:pPr>
            <w:r w:rsidRPr="00565112">
              <w:t>9.889,09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LOVRIĆ BOŠKO</w:t>
            </w:r>
          </w:p>
          <w:p w:rsidRDefault="00DF40E2" w:rsidP="00A0306E" w:rsidR="00DF40E2">
            <w:r>
              <w:t>IMOTSKI, VINJANI GORNJI BB</w:t>
            </w:r>
          </w:p>
        </w:tc>
        <w:tc>
          <w:tcPr>
            <w:tcW w:type="dxa" w:w="1559"/>
          </w:tcPr>
          <w:p w:rsidRDefault="00DF40E2" w:rsidP="00A0306E" w:rsidR="00DF40E2">
            <w:r w:rsidRPr="00565112">
              <w:t>32774812278</w:t>
            </w:r>
          </w:p>
        </w:tc>
        <w:tc>
          <w:tcPr>
            <w:tcW w:type="dxa" w:w="1530"/>
          </w:tcPr>
          <w:p w:rsidRDefault="00DF40E2" w:rsidP="00A0306E" w:rsidR="00DF40E2" w:rsidRPr="00565112">
            <w:pPr>
              <w:jc w:val="center"/>
            </w:pPr>
            <w:r w:rsidRPr="00565112">
              <w:t>17.542,95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65112">
            <w:pPr>
              <w:jc w:val="center"/>
            </w:pPr>
            <w:r w:rsidRPr="00565112">
              <w:t>17.542,95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LOVRIĆ IGOR</w:t>
            </w:r>
          </w:p>
          <w:p w:rsidRDefault="00DF40E2" w:rsidP="00A0306E" w:rsidR="00DF40E2">
            <w:r>
              <w:t>ZADAR, SV.NIKOLE TAVELIĆA 67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565112">
              <w:t>35250632871</w:t>
            </w:r>
          </w:p>
        </w:tc>
        <w:tc>
          <w:tcPr>
            <w:tcW w:type="dxa" w:w="1530"/>
          </w:tcPr>
          <w:p w:rsidRDefault="00DF40E2" w:rsidP="00A0306E" w:rsidR="00DF40E2" w:rsidRPr="00565112">
            <w:pPr>
              <w:jc w:val="center"/>
            </w:pPr>
            <w:r w:rsidRPr="00565112">
              <w:t>109.877,86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</w:t>
            </w:r>
          </w:p>
        </w:tc>
        <w:tc>
          <w:tcPr>
            <w:tcW w:type="dxa" w:w="1843"/>
          </w:tcPr>
          <w:p w:rsidRDefault="00DF40E2" w:rsidP="00A0306E" w:rsidR="00DF40E2" w:rsidRPr="00565112">
            <w:pPr>
              <w:jc w:val="center"/>
            </w:pPr>
            <w:r w:rsidRPr="00565112">
              <w:t>109.877,86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LUČEV VLADIMIR</w:t>
            </w:r>
          </w:p>
          <w:p w:rsidRDefault="00DF40E2" w:rsidP="00A0306E" w:rsidR="00DF40E2">
            <w:r>
              <w:t>ZAGREB, TABORSKA 23</w:t>
            </w:r>
          </w:p>
        </w:tc>
        <w:tc>
          <w:tcPr>
            <w:tcW w:type="dxa" w:w="1559"/>
          </w:tcPr>
          <w:p w:rsidRDefault="00DF40E2" w:rsidP="00A0306E" w:rsidR="00DF40E2">
            <w:r w:rsidRPr="00565112">
              <w:t>73629404906</w:t>
            </w:r>
          </w:p>
        </w:tc>
        <w:tc>
          <w:tcPr>
            <w:tcW w:type="dxa" w:w="1530"/>
          </w:tcPr>
          <w:p w:rsidRDefault="00DF40E2" w:rsidP="00A0306E" w:rsidR="00DF40E2" w:rsidRPr="00565112">
            <w:pPr>
              <w:jc w:val="center"/>
            </w:pPr>
            <w:r w:rsidRPr="00565112">
              <w:t>22.410,05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565112">
            <w:pPr>
              <w:jc w:val="center"/>
            </w:pPr>
            <w:r w:rsidRPr="00565112">
              <w:t>22.410,05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LJOLJO ANTO</w:t>
            </w:r>
          </w:p>
          <w:p w:rsidRDefault="00DF40E2" w:rsidP="00A0306E" w:rsidR="00DF40E2">
            <w:r>
              <w:t>STRIZIVOJNA, KRALJA TOMISLAVA 2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565112">
              <w:t>85723702737</w:t>
            </w:r>
          </w:p>
        </w:tc>
        <w:tc>
          <w:tcPr>
            <w:tcW w:type="dxa" w:w="1530"/>
          </w:tcPr>
          <w:p w:rsidRDefault="00DF40E2" w:rsidP="00A0306E" w:rsidR="00DF40E2" w:rsidRPr="00565112">
            <w:pPr>
              <w:jc w:val="center"/>
            </w:pPr>
            <w:r w:rsidRPr="00565112">
              <w:t>18.570,73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</w:t>
            </w:r>
          </w:p>
        </w:tc>
        <w:tc>
          <w:tcPr>
            <w:tcW w:type="dxa" w:w="1843"/>
          </w:tcPr>
          <w:p w:rsidRDefault="00DF40E2" w:rsidP="00A0306E" w:rsidR="00DF40E2" w:rsidRPr="00565112">
            <w:pPr>
              <w:jc w:val="center"/>
            </w:pPr>
            <w:r w:rsidRPr="00565112">
              <w:t>18.570,73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MAČINKOVIĆ ŽELJKO</w:t>
            </w:r>
          </w:p>
          <w:p w:rsidRDefault="00DF40E2" w:rsidP="00A0306E" w:rsidR="00DF40E2">
            <w:r>
              <w:t>PIŠKOREVCI, S. RADIĆA 29</w:t>
            </w:r>
          </w:p>
          <w:p w:rsidRDefault="00DF40E2" w:rsidP="00A0306E" w:rsidR="00DF40E2"/>
        </w:tc>
        <w:tc>
          <w:tcPr>
            <w:tcW w:type="dxa" w:w="1559"/>
          </w:tcPr>
          <w:p w:rsidRDefault="00DF40E2" w:rsidP="00A0306E" w:rsidR="00DF40E2">
            <w:r w:rsidRPr="00565112">
              <w:t>49228760692</w:t>
            </w:r>
          </w:p>
        </w:tc>
        <w:tc>
          <w:tcPr>
            <w:tcW w:type="dxa" w:w="1530"/>
          </w:tcPr>
          <w:p w:rsidRDefault="00DF40E2" w:rsidP="00A0306E" w:rsidR="00DF40E2" w:rsidRPr="00565112">
            <w:pPr>
              <w:jc w:val="center"/>
            </w:pPr>
            <w:r w:rsidRPr="00565112">
              <w:t>26.926,79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565112">
            <w:pPr>
              <w:jc w:val="center"/>
            </w:pPr>
            <w:r w:rsidRPr="00565112">
              <w:t>26.926,79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MAČKOVIĆ JURICA</w:t>
            </w:r>
          </w:p>
          <w:p w:rsidRDefault="00DF40E2" w:rsidP="00A0306E" w:rsidR="00DF40E2">
            <w:r>
              <w:t>KOMIN, TOMAŠEVEC 44</w:t>
            </w:r>
          </w:p>
        </w:tc>
        <w:tc>
          <w:tcPr>
            <w:tcW w:type="dxa" w:w="1559"/>
          </w:tcPr>
          <w:p w:rsidRDefault="00DF40E2" w:rsidP="00A0306E" w:rsidR="00DF40E2">
            <w:r w:rsidRPr="00565112">
              <w:t>60648156503</w:t>
            </w:r>
          </w:p>
        </w:tc>
        <w:tc>
          <w:tcPr>
            <w:tcW w:type="dxa" w:w="1530"/>
          </w:tcPr>
          <w:p w:rsidRDefault="00DF40E2" w:rsidP="00A0306E" w:rsidR="00DF40E2" w:rsidRPr="00565112">
            <w:pPr>
              <w:jc w:val="center"/>
            </w:pPr>
            <w:r w:rsidRPr="00565112">
              <w:t>20.015,00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65112">
            <w:pPr>
              <w:jc w:val="center"/>
            </w:pPr>
            <w:r w:rsidRPr="00565112">
              <w:t>20.015,00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MADUNA MARIO</w:t>
            </w:r>
          </w:p>
          <w:p w:rsidRDefault="00DF40E2" w:rsidP="00A0306E" w:rsidR="00DF40E2">
            <w:r>
              <w:t>GORNJI DESINEC, RISJE 2</w:t>
            </w:r>
          </w:p>
        </w:tc>
        <w:tc>
          <w:tcPr>
            <w:tcW w:type="dxa" w:w="1559"/>
          </w:tcPr>
          <w:p w:rsidRDefault="00DF40E2" w:rsidP="00A0306E" w:rsidR="00DF40E2">
            <w:r w:rsidRPr="00A71901">
              <w:t>75980608545</w:t>
            </w:r>
          </w:p>
        </w:tc>
        <w:tc>
          <w:tcPr>
            <w:tcW w:type="dxa" w:w="1530"/>
          </w:tcPr>
          <w:p w:rsidRDefault="00DF40E2" w:rsidP="00A0306E" w:rsidR="00DF40E2" w:rsidRPr="00A71901">
            <w:pPr>
              <w:jc w:val="center"/>
            </w:pPr>
            <w:r w:rsidRPr="00A71901">
              <w:t>18.855,38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A71901">
            <w:pPr>
              <w:jc w:val="center"/>
            </w:pPr>
            <w:r w:rsidRPr="00A71901">
              <w:t>18.855,38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35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MAJSTOROVIĆ SAŠA</w:t>
            </w:r>
          </w:p>
          <w:p w:rsidRDefault="00DF40E2" w:rsidP="00A0306E" w:rsidR="00DF40E2">
            <w:r>
              <w:t>PAKRAC, K. TOMISLAVA 70</w:t>
            </w:r>
          </w:p>
        </w:tc>
        <w:tc>
          <w:tcPr>
            <w:tcW w:type="dxa" w:w="1559"/>
          </w:tcPr>
          <w:p w:rsidRDefault="00DF40E2" w:rsidP="00A0306E" w:rsidR="00DF40E2">
            <w:r w:rsidRPr="00A71901">
              <w:t>51112563010</w:t>
            </w:r>
          </w:p>
        </w:tc>
        <w:tc>
          <w:tcPr>
            <w:tcW w:type="dxa" w:w="1530"/>
          </w:tcPr>
          <w:p w:rsidRDefault="00DF40E2" w:rsidP="00A0306E" w:rsidR="00DF40E2" w:rsidRPr="00A71901">
            <w:pPr>
              <w:jc w:val="center"/>
            </w:pPr>
            <w:r w:rsidRPr="00A71901">
              <w:t>21.610,92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A71901">
            <w:pPr>
              <w:jc w:val="center"/>
            </w:pPr>
            <w:r w:rsidRPr="00A71901">
              <w:t>21.610,92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MAJSTOROVIĆ SINIŠA</w:t>
            </w:r>
          </w:p>
          <w:p w:rsidRDefault="00DF40E2" w:rsidP="00A0306E" w:rsidR="00DF40E2">
            <w:r>
              <w:t>PAKRAC, VINOGRADSKA 8</w:t>
            </w:r>
          </w:p>
        </w:tc>
        <w:tc>
          <w:tcPr>
            <w:tcW w:type="dxa" w:w="1559"/>
          </w:tcPr>
          <w:p w:rsidRDefault="00DF40E2" w:rsidP="00A0306E" w:rsidR="00DF40E2">
            <w:r w:rsidRPr="00A71901">
              <w:t>19573019744</w:t>
            </w:r>
          </w:p>
        </w:tc>
        <w:tc>
          <w:tcPr>
            <w:tcW w:type="dxa" w:w="1530"/>
          </w:tcPr>
          <w:p w:rsidRDefault="00DF40E2" w:rsidP="00A0306E" w:rsidR="00DF40E2" w:rsidRPr="00A71901">
            <w:pPr>
              <w:jc w:val="center"/>
            </w:pPr>
            <w:r w:rsidRPr="00A71901">
              <w:t>21.558,06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A71901">
            <w:pPr>
              <w:jc w:val="center"/>
            </w:pPr>
            <w:r w:rsidRPr="00A71901">
              <w:t>21.558,06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MALIĆ TIHOMIR</w:t>
            </w:r>
          </w:p>
          <w:p w:rsidRDefault="00DF40E2" w:rsidP="00A0306E" w:rsidR="00DF40E2">
            <w:r>
              <w:t>SESVETE, HUKAVČEVA 25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12037663404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42.963,85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42.963,85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MAMIĆ IGOR</w:t>
            </w:r>
          </w:p>
          <w:p w:rsidRDefault="00DF40E2" w:rsidP="00A0306E" w:rsidR="00DF40E2">
            <w:r>
              <w:t>VIŠNJEVAC, J.J. STROSSMAYERA 2A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93817265307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21.376,96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21.376,96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MARGETIĆ TOMISLAV</w:t>
            </w:r>
          </w:p>
          <w:p w:rsidRDefault="00DF40E2" w:rsidP="00A0306E" w:rsidR="00DF40E2">
            <w:r>
              <w:t>ZAGREB, MEDPOTOKI 2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34179109525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288,44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288,44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MARIĆ MARIO</w:t>
            </w:r>
          </w:p>
          <w:p w:rsidRDefault="00DF40E2" w:rsidP="00A0306E" w:rsidR="00DF40E2">
            <w:r>
              <w:t>ČAJKOVCI, HRVATSKIH BRANITELJA 40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46888824616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22.518,42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22.518,42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MARINČIĆ DRAGAN</w:t>
            </w:r>
          </w:p>
          <w:p w:rsidRDefault="00DF40E2" w:rsidP="00A0306E" w:rsidR="00DF40E2">
            <w:r>
              <w:t>ZAGREB, HUBERTA PETTANA 15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19201433281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162.697,84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162.697,84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MARINOVIĆ ŽELJKO</w:t>
            </w:r>
          </w:p>
          <w:p w:rsidRDefault="00DF40E2" w:rsidP="00A0306E" w:rsidR="00DF40E2">
            <w:r>
              <w:t>ZAGREB, TIJARDOVIĆEVA 6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57985100346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333.961,44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333.961,44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MARKANJEVIĆ DRAGO</w:t>
            </w:r>
          </w:p>
          <w:p w:rsidRDefault="00DF40E2" w:rsidP="00A0306E" w:rsidR="00DF40E2">
            <w:r>
              <w:t>ZAGREB, FAŽANSKA 1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58315581310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99.686,54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99.686,54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MARKIĆ BORIS</w:t>
            </w:r>
          </w:p>
          <w:p w:rsidRDefault="00DF40E2" w:rsidP="00A0306E" w:rsidR="00DF40E2">
            <w:r>
              <w:t>ĐAKOVO, ZVEČAJ 1/2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49234512370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16.374,00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16.374,00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MARKOVIĆ MATIJA</w:t>
            </w:r>
          </w:p>
          <w:p w:rsidRDefault="00DF40E2" w:rsidP="00A0306E" w:rsidR="00DF40E2">
            <w:r>
              <w:t>ZAGREB, 8. POŽARINJE 7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56952072856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24.213,96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24.213,96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MAROS BATINIĆ BRANKO</w:t>
            </w:r>
          </w:p>
          <w:p w:rsidRDefault="00DF40E2" w:rsidP="00A0306E" w:rsidR="00DF40E2">
            <w:r>
              <w:t>PIŠKOREVCI, BANA J. JELAČIĆA 10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66138461455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21.732,48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21.732,48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MARTINOVIĆ MIROSLAV</w:t>
            </w:r>
          </w:p>
          <w:p w:rsidRDefault="00DF40E2" w:rsidP="00A0306E" w:rsidR="00DF40E2">
            <w:r>
              <w:t>STRIZIVOJNA, ŠOKADIJE 21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76644200299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12.612,20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12.612,20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MAŠIĆ TOMISLAV</w:t>
            </w:r>
          </w:p>
          <w:p w:rsidRDefault="00DF40E2" w:rsidP="00A0306E" w:rsidR="00DF40E2">
            <w:r>
              <w:t>NAŠICE, AUGUSTA CESARCA 69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96809197955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3.510,88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3.510,88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MEDIĆ MATO</w:t>
            </w:r>
          </w:p>
          <w:p w:rsidRDefault="00DF40E2" w:rsidP="00A0306E" w:rsidR="00DF40E2">
            <w:r>
              <w:t>BEBRINA, BEBRINSKA 66</w:t>
            </w:r>
          </w:p>
        </w:tc>
        <w:tc>
          <w:tcPr>
            <w:tcW w:type="dxa" w:w="1559"/>
          </w:tcPr>
          <w:p w:rsidRDefault="00DF40E2" w:rsidP="00A0306E" w:rsidR="00DF40E2">
            <w:r w:rsidRPr="0061190D">
              <w:t>88956895961</w:t>
            </w:r>
          </w:p>
        </w:tc>
        <w:tc>
          <w:tcPr>
            <w:tcW w:type="dxa" w:w="1530"/>
          </w:tcPr>
          <w:p w:rsidRDefault="00DF40E2" w:rsidP="00A0306E" w:rsidR="00DF40E2" w:rsidRPr="0061190D">
            <w:pPr>
              <w:jc w:val="center"/>
            </w:pPr>
            <w:r w:rsidRPr="0061190D">
              <w:t>58.845,44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</w:t>
            </w:r>
          </w:p>
        </w:tc>
        <w:tc>
          <w:tcPr>
            <w:tcW w:type="dxa" w:w="1843"/>
          </w:tcPr>
          <w:p w:rsidRDefault="00DF40E2" w:rsidP="00A0306E" w:rsidR="00DF40E2" w:rsidRPr="0061190D">
            <w:pPr>
              <w:jc w:val="center"/>
            </w:pPr>
            <w:r w:rsidRPr="0061190D">
              <w:t>58.845,44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9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MEDO IVAN</w:t>
            </w:r>
          </w:p>
          <w:p w:rsidRDefault="00DF40E2" w:rsidP="00A0306E" w:rsidR="00DF40E2">
            <w:r>
              <w:t>ZAGREB, SISAČKA CESTA 9A</w:t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t>34814039142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89.221,83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89.221,83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MEH BOŽIDAR</w:t>
            </w:r>
          </w:p>
          <w:p w:rsidRDefault="00DF40E2" w:rsidP="00A0306E" w:rsidR="00DF40E2">
            <w:r>
              <w:t>VELIKA GORICA, GUDCI-JANKOVKA 7</w:t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t>90590512636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2.145,87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2.145,87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METER LJILJANA</w:t>
            </w:r>
          </w:p>
          <w:p w:rsidRDefault="00DF40E2" w:rsidP="00A0306E" w:rsidR="00DF40E2">
            <w:r>
              <w:t>ZAGREB, III RUDEŠKI OGRANAK 3</w:t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t>55955233284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5.643,44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5.643,44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2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MIKULIĆ DALIBOR</w:t>
            </w:r>
          </w:p>
          <w:p w:rsidRDefault="00DF40E2" w:rsidP="00A0306E" w:rsidR="00DF40E2">
            <w:r>
              <w:t>ZAGREB, TRNSKO 42</w:t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t>29461849756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30.228,82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30.228,82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MIKULIĆ DAVORKA</w:t>
            </w:r>
          </w:p>
          <w:p w:rsidRDefault="00DF40E2" w:rsidP="00A0306E" w:rsidR="00DF40E2">
            <w:r>
              <w:t xml:space="preserve">ZAGREB, DAVORA ZBILJSKOG </w:t>
            </w:r>
            <w:r>
              <w:lastRenderedPageBreak/>
              <w:t>26</w:t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lastRenderedPageBreak/>
              <w:t>95059284787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23.654,45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23.654,45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MIKULIĆ IVAN</w:t>
            </w:r>
          </w:p>
          <w:p w:rsidRDefault="00DF40E2" w:rsidP="00A0306E" w:rsidR="00DF40E2">
            <w:r>
              <w:t>ZAGREB, BRGADSKA 24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t>70531343468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66.672,74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66.672,74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MIKULJAN SANDRO</w:t>
            </w:r>
          </w:p>
          <w:p w:rsidRDefault="00DF40E2" w:rsidP="00A0306E" w:rsidR="00DF40E2">
            <w:r>
              <w:t>DUGA RESA, TRG HRV. VELIKANA 17</w:t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t>97899645283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32.606,56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32.606,56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MILARDOVIĆ IVICA</w:t>
            </w:r>
          </w:p>
          <w:p w:rsidRDefault="00DF40E2" w:rsidP="00A0306E" w:rsidR="00DF40E2">
            <w:r>
              <w:t>ZAGREB, PEČNJAKOVA 4</w:t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t>23799207751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63.032,20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63.032,20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MIŠIĆ DALIBOR</w:t>
            </w:r>
          </w:p>
          <w:p w:rsidRDefault="00DF40E2" w:rsidP="00A0306E" w:rsidR="00DF40E2">
            <w:r>
              <w:t>STRIZIVOJNA, B. RADIĆA 534</w:t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t>04296258099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26.121,69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F4751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26.121,69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MIŠIĆ IVAN</w:t>
            </w:r>
          </w:p>
          <w:p w:rsidRDefault="00DF40E2" w:rsidP="00A0306E" w:rsidR="00DF40E2">
            <w:r>
              <w:t>PIŠKOREVCI, GARDUM 5</w:t>
            </w:r>
          </w:p>
        </w:tc>
        <w:tc>
          <w:tcPr>
            <w:tcW w:type="dxa" w:w="1559"/>
          </w:tcPr>
          <w:p w:rsidRDefault="00DF40E2" w:rsidP="00A0306E" w:rsidR="00DF40E2">
            <w:r w:rsidRPr="00522087">
              <w:t>64673859298</w:t>
            </w:r>
          </w:p>
        </w:tc>
        <w:tc>
          <w:tcPr>
            <w:tcW w:type="dxa" w:w="1530"/>
          </w:tcPr>
          <w:p w:rsidRDefault="00DF40E2" w:rsidP="00A0306E" w:rsidR="00DF40E2" w:rsidRPr="00522087">
            <w:pPr>
              <w:jc w:val="center"/>
            </w:pPr>
            <w:r w:rsidRPr="00522087">
              <w:t>16.330,32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 w:rsidRPr="002F4751">
            <w:r w:rsidRPr="00522087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522087">
            <w:pPr>
              <w:jc w:val="center"/>
            </w:pPr>
            <w:r w:rsidRPr="00522087">
              <w:t>16.330,32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9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MOLNAR TOMA</w:t>
            </w:r>
          </w:p>
          <w:p w:rsidRDefault="00DF40E2" w:rsidP="00A0306E" w:rsidR="00DF40E2">
            <w:r>
              <w:t>ZAGREB, VUMELJE 13</w:t>
            </w:r>
          </w:p>
        </w:tc>
        <w:tc>
          <w:tcPr>
            <w:tcW w:type="dxa" w:w="1559"/>
          </w:tcPr>
          <w:p w:rsidRDefault="00DF40E2" w:rsidP="00A0306E" w:rsidR="00DF40E2">
            <w:r w:rsidRPr="00F821FC">
              <w:t>95176025981</w:t>
            </w:r>
          </w:p>
        </w:tc>
        <w:tc>
          <w:tcPr>
            <w:tcW w:type="dxa" w:w="1530"/>
          </w:tcPr>
          <w:p w:rsidRDefault="00DF40E2" w:rsidP="00A0306E" w:rsidR="00DF40E2" w:rsidRPr="00F821FC">
            <w:pPr>
              <w:jc w:val="center"/>
            </w:pPr>
            <w:r w:rsidRPr="00F821FC">
              <w:t>9.182,31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 w:rsidRPr="002F4751">
            <w:r w:rsidRPr="00522087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F821FC">
            <w:pPr>
              <w:jc w:val="center"/>
            </w:pPr>
            <w:r w:rsidRPr="00F821FC">
              <w:t>9.182,31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MRAVUNAC ZLATKO</w:t>
            </w:r>
          </w:p>
          <w:p w:rsidRDefault="00DF40E2" w:rsidP="00A0306E" w:rsidR="00DF40E2">
            <w:r>
              <w:t>ZAGREB, KOMBOLOVA 27</w:t>
            </w:r>
          </w:p>
        </w:tc>
        <w:tc>
          <w:tcPr>
            <w:tcW w:type="dxa" w:w="1559"/>
          </w:tcPr>
          <w:p w:rsidRDefault="00DF40E2" w:rsidP="00A0306E" w:rsidR="00DF40E2">
            <w:r w:rsidRPr="00F821FC">
              <w:t>09759923004</w:t>
            </w:r>
          </w:p>
        </w:tc>
        <w:tc>
          <w:tcPr>
            <w:tcW w:type="dxa" w:w="1530"/>
          </w:tcPr>
          <w:p w:rsidRDefault="00DF40E2" w:rsidP="00A0306E" w:rsidR="00DF40E2" w:rsidRPr="00F821FC">
            <w:pPr>
              <w:jc w:val="center"/>
            </w:pPr>
            <w:r w:rsidRPr="00F821FC">
              <w:t>6.042,80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</w:t>
            </w:r>
          </w:p>
        </w:tc>
        <w:tc>
          <w:tcPr>
            <w:tcW w:type="dxa" w:w="1843"/>
          </w:tcPr>
          <w:p w:rsidRDefault="00DF40E2" w:rsidP="00A0306E" w:rsidR="00DF40E2" w:rsidRPr="00F821FC">
            <w:pPr>
              <w:jc w:val="center"/>
            </w:pPr>
            <w:r w:rsidRPr="00F821FC">
              <w:t>6.042,80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NEDIĆ MARINKO</w:t>
            </w:r>
          </w:p>
          <w:p w:rsidRDefault="00DF40E2" w:rsidP="00A0306E" w:rsidR="00DF40E2">
            <w:r>
              <w:t>HRVATSKA KOSTAJNICA, M.VUČIĆA 7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F821FC">
              <w:t>40971815323</w:t>
            </w:r>
          </w:p>
        </w:tc>
        <w:tc>
          <w:tcPr>
            <w:tcW w:type="dxa" w:w="1530"/>
          </w:tcPr>
          <w:p w:rsidRDefault="00DF40E2" w:rsidP="00A0306E" w:rsidR="00DF40E2" w:rsidRPr="00F821FC">
            <w:pPr>
              <w:jc w:val="center"/>
            </w:pPr>
            <w:r w:rsidRPr="00F821FC">
              <w:t>27.273,78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F821FC">
            <w:pPr>
              <w:jc w:val="center"/>
            </w:pPr>
            <w:r w:rsidRPr="00F821FC">
              <w:t>27.273,78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 xml:space="preserve">NIŠANDŽIĆ MATIJA </w:t>
            </w:r>
          </w:p>
          <w:p w:rsidRDefault="00DF40E2" w:rsidP="00A0306E" w:rsidR="00DF40E2">
            <w:r>
              <w:t>ZADAR, ŽIVKOVIĆEVA 3</w:t>
            </w:r>
          </w:p>
        </w:tc>
        <w:tc>
          <w:tcPr>
            <w:tcW w:type="dxa" w:w="1559"/>
          </w:tcPr>
          <w:p w:rsidRDefault="00DF40E2" w:rsidP="00A0306E" w:rsidR="00DF40E2">
            <w:r w:rsidRPr="00F821FC">
              <w:t>69652945229</w:t>
            </w:r>
          </w:p>
        </w:tc>
        <w:tc>
          <w:tcPr>
            <w:tcW w:type="dxa" w:w="1530"/>
          </w:tcPr>
          <w:p w:rsidRDefault="00DF40E2" w:rsidP="00A0306E" w:rsidR="00DF40E2" w:rsidRPr="00F821FC">
            <w:pPr>
              <w:jc w:val="center"/>
            </w:pPr>
            <w:r w:rsidRPr="00F821FC">
              <w:t>25.210,70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F821FC">
            <w:pPr>
              <w:jc w:val="center"/>
            </w:pPr>
            <w:r w:rsidRPr="00F821FC">
              <w:t>25.210,70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NOVAK GORAN</w:t>
            </w:r>
          </w:p>
          <w:p w:rsidRDefault="00DF40E2" w:rsidP="00A0306E" w:rsidR="00DF40E2">
            <w:r>
              <w:t>ZAGREB, MARJANOVIĆEV PRILAZ 2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DD16A5">
              <w:t>63889162724</w:t>
            </w:r>
          </w:p>
        </w:tc>
        <w:tc>
          <w:tcPr>
            <w:tcW w:type="dxa" w:w="1530"/>
          </w:tcPr>
          <w:p w:rsidRDefault="00DF40E2" w:rsidP="00A0306E" w:rsidR="00DF40E2" w:rsidRPr="00DD16A5">
            <w:pPr>
              <w:jc w:val="center"/>
            </w:pPr>
            <w:r w:rsidRPr="00DD16A5">
              <w:t>10.297,23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</w:t>
            </w:r>
          </w:p>
        </w:tc>
        <w:tc>
          <w:tcPr>
            <w:tcW w:type="dxa" w:w="1843"/>
          </w:tcPr>
          <w:p w:rsidRDefault="00DF40E2" w:rsidP="00A0306E" w:rsidR="00DF40E2" w:rsidRPr="00DD16A5">
            <w:pPr>
              <w:jc w:val="center"/>
            </w:pPr>
            <w:r w:rsidRPr="00DD16A5">
              <w:t>10.297,23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NOVAK VLADIMIR</w:t>
            </w:r>
          </w:p>
          <w:p w:rsidRDefault="00DF40E2" w:rsidP="00A0306E" w:rsidR="00DF40E2">
            <w:r>
              <w:t>VELIKA GORICA, HORVATOVA 72</w:t>
            </w:r>
          </w:p>
        </w:tc>
        <w:tc>
          <w:tcPr>
            <w:tcW w:type="dxa" w:w="1559"/>
          </w:tcPr>
          <w:p w:rsidRDefault="00DF40E2" w:rsidP="00A0306E" w:rsidR="00DF40E2">
            <w:r w:rsidRPr="00DD16A5">
              <w:t>26841251860</w:t>
            </w:r>
          </w:p>
        </w:tc>
        <w:tc>
          <w:tcPr>
            <w:tcW w:type="dxa" w:w="1530"/>
          </w:tcPr>
          <w:p w:rsidRDefault="00DF40E2" w:rsidP="00A0306E" w:rsidR="00DF40E2" w:rsidRPr="00DD16A5">
            <w:pPr>
              <w:jc w:val="center"/>
            </w:pPr>
            <w:r w:rsidRPr="00DD16A5">
              <w:t>30.350,58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DD16A5">
            <w:pPr>
              <w:jc w:val="center"/>
            </w:pPr>
            <w:r w:rsidRPr="00DD16A5">
              <w:t>30.350,58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NUJIĆ KRISTINA</w:t>
            </w:r>
          </w:p>
          <w:p w:rsidRDefault="00DF40E2" w:rsidP="00A0306E" w:rsidR="00DF40E2">
            <w:r>
              <w:t>ZAGREB, ŠETALIŠTE 150.BRIGADE 8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DD16A5">
              <w:t>29646483129</w:t>
            </w:r>
          </w:p>
        </w:tc>
        <w:tc>
          <w:tcPr>
            <w:tcW w:type="dxa" w:w="1530"/>
          </w:tcPr>
          <w:p w:rsidRDefault="00DF40E2" w:rsidP="00A0306E" w:rsidR="00DF40E2" w:rsidRPr="00DD16A5">
            <w:pPr>
              <w:jc w:val="center"/>
            </w:pPr>
            <w:r w:rsidRPr="00DD16A5">
              <w:t>3.298,52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</w:t>
            </w:r>
          </w:p>
        </w:tc>
        <w:tc>
          <w:tcPr>
            <w:tcW w:type="dxa" w:w="1843"/>
          </w:tcPr>
          <w:p w:rsidRDefault="00DF40E2" w:rsidP="00A0306E" w:rsidR="00DF40E2" w:rsidRPr="00DD16A5">
            <w:pPr>
              <w:jc w:val="center"/>
            </w:pPr>
            <w:r w:rsidRPr="00DD16A5">
              <w:t>3.298,52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OBROVAC TOMICA</w:t>
            </w:r>
          </w:p>
          <w:p w:rsidRDefault="00DF40E2" w:rsidP="00A0306E" w:rsidR="00DF40E2">
            <w:r>
              <w:t>VRPOLJE, BANA JELAČIĆA 169</w:t>
            </w:r>
          </w:p>
        </w:tc>
        <w:tc>
          <w:tcPr>
            <w:tcW w:type="dxa" w:w="1559"/>
          </w:tcPr>
          <w:p w:rsidRDefault="00DF40E2" w:rsidP="00A0306E" w:rsidR="00DF40E2">
            <w:r w:rsidRPr="00DD16A5">
              <w:t>11624679639</w:t>
            </w:r>
          </w:p>
        </w:tc>
        <w:tc>
          <w:tcPr>
            <w:tcW w:type="dxa" w:w="1530"/>
          </w:tcPr>
          <w:p w:rsidRDefault="00DF40E2" w:rsidP="00A0306E" w:rsidR="00DF40E2" w:rsidRPr="00DD16A5">
            <w:pPr>
              <w:jc w:val="center"/>
            </w:pPr>
            <w:r w:rsidRPr="00DD16A5">
              <w:t>21.143,72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DD16A5">
            <w:pPr>
              <w:jc w:val="center"/>
            </w:pPr>
            <w:r w:rsidRPr="00DD16A5">
              <w:t>21.143,72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ODAK BLAŽENKO</w:t>
            </w:r>
          </w:p>
          <w:p w:rsidRDefault="00DF40E2" w:rsidP="00A0306E" w:rsidR="00DF40E2">
            <w:r>
              <w:t>ZAGREB, ILICA 52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0710BA">
              <w:t>56447362648</w:t>
            </w:r>
          </w:p>
        </w:tc>
        <w:tc>
          <w:tcPr>
            <w:tcW w:type="dxa" w:w="1530"/>
          </w:tcPr>
          <w:p w:rsidRDefault="00DF40E2" w:rsidP="00A0306E" w:rsidR="00DF40E2" w:rsidRPr="000710BA">
            <w:pPr>
              <w:jc w:val="center"/>
            </w:pPr>
            <w:r w:rsidRPr="000710BA">
              <w:t>454.646,16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0710BA">
            <w:pPr>
              <w:jc w:val="center"/>
            </w:pPr>
            <w:r w:rsidRPr="000710BA">
              <w:t>454.646,16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PADOVAN BOŽO</w:t>
            </w:r>
          </w:p>
          <w:p w:rsidRDefault="00DF40E2" w:rsidP="00A0306E" w:rsidR="00DF40E2">
            <w:r>
              <w:lastRenderedPageBreak/>
              <w:t>VELA LUKA, VELA LUKA 398</w:t>
            </w:r>
          </w:p>
        </w:tc>
        <w:tc>
          <w:tcPr>
            <w:tcW w:type="dxa" w:w="1559"/>
          </w:tcPr>
          <w:p w:rsidRDefault="00DF40E2" w:rsidP="00A0306E" w:rsidR="00DF40E2">
            <w:r w:rsidRPr="00E7797A">
              <w:lastRenderedPageBreak/>
              <w:t>52420181293</w:t>
            </w:r>
          </w:p>
        </w:tc>
        <w:tc>
          <w:tcPr>
            <w:tcW w:type="dxa" w:w="1530"/>
          </w:tcPr>
          <w:p w:rsidRDefault="00DF40E2" w:rsidP="00A0306E" w:rsidR="00DF40E2" w:rsidRPr="00E7797A">
            <w:pPr>
              <w:jc w:val="center"/>
            </w:pPr>
            <w:r w:rsidRPr="00E7797A">
              <w:t>15.231,52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lastRenderedPageBreak/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E7797A">
            <w:pPr>
              <w:jc w:val="center"/>
            </w:pPr>
            <w:r w:rsidRPr="00E7797A">
              <w:t>15.231,52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PAĐAN ALAN</w:t>
            </w:r>
          </w:p>
          <w:p w:rsidRDefault="00DF40E2" w:rsidP="00A0306E" w:rsidR="00DF40E2">
            <w:r>
              <w:t>ZAGREB, PETRINJSKA 83/1</w:t>
            </w:r>
          </w:p>
        </w:tc>
        <w:tc>
          <w:tcPr>
            <w:tcW w:type="dxa" w:w="1559"/>
          </w:tcPr>
          <w:p w:rsidRDefault="00DF40E2" w:rsidP="00A0306E" w:rsidR="00DF40E2">
            <w:r w:rsidRPr="00E7797A">
              <w:t>44634056363</w:t>
            </w:r>
          </w:p>
        </w:tc>
        <w:tc>
          <w:tcPr>
            <w:tcW w:type="dxa" w:w="1530"/>
          </w:tcPr>
          <w:p w:rsidRDefault="00DF40E2" w:rsidP="00A0306E" w:rsidR="00DF40E2" w:rsidRPr="00E7797A">
            <w:pPr>
              <w:jc w:val="center"/>
            </w:pPr>
            <w:r w:rsidRPr="00E7797A">
              <w:t>12.712,86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E7797A">
            <w:pPr>
              <w:jc w:val="center"/>
            </w:pPr>
            <w:r w:rsidRPr="00E7797A">
              <w:t>12.712,86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PANEŽIĆ DEJAN</w:t>
            </w:r>
          </w:p>
          <w:p w:rsidRDefault="00DF40E2" w:rsidP="00A0306E" w:rsidR="00DF40E2">
            <w:r>
              <w:t>VELIKA GORICA, PODLIŽNICA 11</w:t>
            </w:r>
          </w:p>
        </w:tc>
        <w:tc>
          <w:tcPr>
            <w:tcW w:type="dxa" w:w="1559"/>
          </w:tcPr>
          <w:p w:rsidRDefault="00DF40E2" w:rsidP="00A0306E" w:rsidR="00DF40E2">
            <w:r w:rsidRPr="00E7797A">
              <w:t>46509464947</w:t>
            </w:r>
          </w:p>
        </w:tc>
        <w:tc>
          <w:tcPr>
            <w:tcW w:type="dxa" w:w="1530"/>
          </w:tcPr>
          <w:p w:rsidRDefault="00DF40E2" w:rsidP="00A0306E" w:rsidR="00DF40E2" w:rsidRPr="00E7797A">
            <w:pPr>
              <w:jc w:val="center"/>
            </w:pPr>
            <w:r w:rsidRPr="00E7797A">
              <w:t>4.568,36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E7797A">
            <w:pPr>
              <w:jc w:val="center"/>
            </w:pPr>
            <w:r w:rsidRPr="00E7797A">
              <w:t>4.568,36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PAP ALEN</w:t>
            </w:r>
          </w:p>
          <w:p w:rsidRDefault="00DF40E2" w:rsidP="00A0306E" w:rsidR="00DF40E2">
            <w:r>
              <w:t>VINKOVCI, CIGLARSKA 4</w:t>
            </w:r>
          </w:p>
        </w:tc>
        <w:tc>
          <w:tcPr>
            <w:tcW w:type="dxa" w:w="1559"/>
          </w:tcPr>
          <w:p w:rsidRDefault="00DF40E2" w:rsidP="00A0306E" w:rsidR="00DF40E2">
            <w:r w:rsidRPr="00E7797A">
              <w:t>55128564000</w:t>
            </w:r>
          </w:p>
        </w:tc>
        <w:tc>
          <w:tcPr>
            <w:tcW w:type="dxa" w:w="1530"/>
          </w:tcPr>
          <w:p w:rsidRDefault="00DF40E2" w:rsidP="00A0306E" w:rsidR="00DF40E2" w:rsidRPr="00E7797A">
            <w:pPr>
              <w:jc w:val="center"/>
            </w:pPr>
            <w:r w:rsidRPr="00E7797A">
              <w:t>12.027,96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E7797A">
            <w:pPr>
              <w:jc w:val="center"/>
            </w:pPr>
            <w:r w:rsidRPr="00E7797A">
              <w:t>12.027,96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PAULIĆ MATO</w:t>
            </w:r>
          </w:p>
          <w:p w:rsidRDefault="00DF40E2" w:rsidP="00A0306E" w:rsidR="00DF40E2">
            <w:r>
              <w:t>SLAKOVCI, PETRA PRERADOVIĆA 210</w:t>
            </w:r>
          </w:p>
        </w:tc>
        <w:tc>
          <w:tcPr>
            <w:tcW w:type="dxa" w:w="1559"/>
          </w:tcPr>
          <w:p w:rsidRDefault="00DF40E2" w:rsidP="00A0306E" w:rsidR="00DF40E2">
            <w:r w:rsidRPr="00E7797A">
              <w:t>88800429826</w:t>
            </w:r>
          </w:p>
        </w:tc>
        <w:tc>
          <w:tcPr>
            <w:tcW w:type="dxa" w:w="1530"/>
          </w:tcPr>
          <w:p w:rsidRDefault="00DF40E2" w:rsidP="00A0306E" w:rsidR="00DF40E2" w:rsidRPr="00E7797A">
            <w:pPr>
              <w:jc w:val="center"/>
            </w:pPr>
            <w:r w:rsidRPr="00E7797A">
              <w:t>31.346,83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E7797A">
            <w:pPr>
              <w:jc w:val="center"/>
            </w:pPr>
            <w:r w:rsidRPr="00E7797A">
              <w:t>31.346,83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PAVELIĆ DARKO</w:t>
            </w:r>
          </w:p>
          <w:p w:rsidRDefault="00DF40E2" w:rsidP="00A0306E" w:rsidR="00DF40E2">
            <w:r>
              <w:t>VRPOLJE, J.J.STROSSMAJERA  11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E7797A">
              <w:t>51898266939</w:t>
            </w:r>
          </w:p>
        </w:tc>
        <w:tc>
          <w:tcPr>
            <w:tcW w:type="dxa" w:w="1530"/>
          </w:tcPr>
          <w:p w:rsidRDefault="00DF40E2" w:rsidP="00A0306E" w:rsidR="00DF40E2" w:rsidRPr="00E7797A">
            <w:pPr>
              <w:jc w:val="center"/>
            </w:pPr>
            <w:r w:rsidRPr="00E7797A">
              <w:t>24.781,84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E7797A">
            <w:pPr>
              <w:jc w:val="center"/>
            </w:pPr>
            <w:r w:rsidRPr="00E7797A">
              <w:t>24.781,84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PAVELIĆ STJEPAN</w:t>
            </w:r>
          </w:p>
          <w:p w:rsidRDefault="00DF40E2" w:rsidP="00A0306E" w:rsidR="00DF40E2">
            <w:r>
              <w:t>ĐURĐEVAC, MIČETINAC  51</w:t>
            </w:r>
          </w:p>
        </w:tc>
        <w:tc>
          <w:tcPr>
            <w:tcW w:type="dxa" w:w="1559"/>
          </w:tcPr>
          <w:p w:rsidRDefault="00DF40E2" w:rsidP="00A0306E" w:rsidR="00DF40E2">
            <w:r w:rsidRPr="00081A72">
              <w:t>63225564752</w:t>
            </w:r>
          </w:p>
        </w:tc>
        <w:tc>
          <w:tcPr>
            <w:tcW w:type="dxa" w:w="1530"/>
          </w:tcPr>
          <w:p w:rsidRDefault="00DF40E2" w:rsidP="00A0306E" w:rsidR="00DF40E2" w:rsidRPr="00081A72">
            <w:pPr>
              <w:jc w:val="center"/>
            </w:pPr>
            <w:r w:rsidRPr="00081A72">
              <w:t>71.588,87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081A72">
            <w:pPr>
              <w:jc w:val="center"/>
            </w:pPr>
            <w:r w:rsidRPr="00081A72">
              <w:t>71.588,87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PAVELIĆ TOMISLAV</w:t>
            </w:r>
          </w:p>
          <w:p w:rsidRDefault="00DF40E2" w:rsidP="00A0306E" w:rsidR="00DF40E2">
            <w:r>
              <w:t>ĐURĐEVAC, MIČETINAC 51</w:t>
            </w:r>
          </w:p>
        </w:tc>
        <w:tc>
          <w:tcPr>
            <w:tcW w:type="dxa" w:w="1559"/>
          </w:tcPr>
          <w:p w:rsidRDefault="00DF40E2" w:rsidP="00A0306E" w:rsidR="00DF40E2">
            <w:r w:rsidRPr="00081A72">
              <w:t>90841674916</w:t>
            </w:r>
          </w:p>
        </w:tc>
        <w:tc>
          <w:tcPr>
            <w:tcW w:type="dxa" w:w="1530"/>
          </w:tcPr>
          <w:p w:rsidRDefault="00DF40E2" w:rsidP="00A0306E" w:rsidR="00DF40E2" w:rsidRPr="00081A72">
            <w:pPr>
              <w:jc w:val="center"/>
            </w:pPr>
            <w:r w:rsidRPr="00081A72">
              <w:t>10.706,45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</w:t>
            </w:r>
          </w:p>
        </w:tc>
        <w:tc>
          <w:tcPr>
            <w:tcW w:type="dxa" w:w="1843"/>
          </w:tcPr>
          <w:p w:rsidRDefault="00DF40E2" w:rsidP="00A0306E" w:rsidR="00DF40E2" w:rsidRPr="00081A72">
            <w:pPr>
              <w:jc w:val="center"/>
            </w:pPr>
            <w:r w:rsidRPr="00081A72">
              <w:t>10.706,45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PAVLIČIĆ VLADO</w:t>
            </w:r>
          </w:p>
          <w:p w:rsidRDefault="00DF40E2" w:rsidP="00A0306E" w:rsidR="00DF40E2">
            <w:r>
              <w:t>ZAGREB, GOSPOSVETSKA 29</w:t>
            </w:r>
          </w:p>
        </w:tc>
        <w:tc>
          <w:tcPr>
            <w:tcW w:type="dxa" w:w="1559"/>
          </w:tcPr>
          <w:p w:rsidRDefault="00DF40E2" w:rsidP="00A0306E" w:rsidR="00DF40E2">
            <w:r w:rsidRPr="00081A72">
              <w:t>08832500033</w:t>
            </w:r>
          </w:p>
        </w:tc>
        <w:tc>
          <w:tcPr>
            <w:tcW w:type="dxa" w:w="1530"/>
          </w:tcPr>
          <w:p w:rsidRDefault="00DF40E2" w:rsidP="00A0306E" w:rsidR="00DF40E2" w:rsidRPr="00081A72">
            <w:pPr>
              <w:jc w:val="center"/>
            </w:pPr>
            <w:r w:rsidRPr="00081A72">
              <w:t>29.732,28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081A72">
            <w:pPr>
              <w:jc w:val="center"/>
            </w:pPr>
            <w:r w:rsidRPr="00081A72">
              <w:t>29.732,28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PAVLIĆ TOMISLAV</w:t>
            </w:r>
          </w:p>
          <w:p w:rsidRDefault="00DF40E2" w:rsidP="00A0306E" w:rsidR="00DF40E2">
            <w:r>
              <w:t>DUGO SELO, LUKARSKA 28</w:t>
            </w:r>
          </w:p>
        </w:tc>
        <w:tc>
          <w:tcPr>
            <w:tcW w:type="dxa" w:w="1559"/>
          </w:tcPr>
          <w:p w:rsidRDefault="00DF40E2" w:rsidP="00A0306E" w:rsidR="00DF40E2">
            <w:r w:rsidRPr="00081A72">
              <w:t>07543350157</w:t>
            </w:r>
          </w:p>
        </w:tc>
        <w:tc>
          <w:tcPr>
            <w:tcW w:type="dxa" w:w="1530"/>
          </w:tcPr>
          <w:p w:rsidRDefault="00DF40E2" w:rsidP="00A0306E" w:rsidR="00DF40E2" w:rsidRPr="00081A72">
            <w:pPr>
              <w:jc w:val="center"/>
            </w:pPr>
            <w:r w:rsidRPr="00081A72">
              <w:t>10.765,61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BE7257">
              <w:t>Plaća</w:t>
            </w:r>
          </w:p>
        </w:tc>
        <w:tc>
          <w:tcPr>
            <w:tcW w:type="dxa" w:w="1843"/>
          </w:tcPr>
          <w:p w:rsidRDefault="00DF40E2" w:rsidP="00A0306E" w:rsidR="00DF40E2" w:rsidRPr="00081A72">
            <w:pPr>
              <w:jc w:val="center"/>
            </w:pPr>
            <w:r w:rsidRPr="00081A72">
              <w:t>10.765,61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PAVO BRANKO</w:t>
            </w:r>
          </w:p>
          <w:p w:rsidRDefault="00DF40E2" w:rsidP="00A0306E" w:rsidR="00DF40E2">
            <w:r>
              <w:t>BJELOVAR, STAROPLAVNIČKA 107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081A72">
              <w:t>21158566695</w:t>
            </w:r>
          </w:p>
        </w:tc>
        <w:tc>
          <w:tcPr>
            <w:tcW w:type="dxa" w:w="1530"/>
          </w:tcPr>
          <w:p w:rsidRDefault="00DF40E2" w:rsidP="00A0306E" w:rsidR="00DF40E2" w:rsidRPr="00081A72">
            <w:pPr>
              <w:jc w:val="center"/>
            </w:pPr>
            <w:r w:rsidRPr="00081A72">
              <w:t>121.416,95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>
              <w:t>Plaća, prijevoz</w:t>
            </w:r>
          </w:p>
        </w:tc>
        <w:tc>
          <w:tcPr>
            <w:tcW w:type="dxa" w:w="1843"/>
          </w:tcPr>
          <w:p w:rsidRDefault="00DF40E2" w:rsidP="00A0306E" w:rsidR="00DF40E2" w:rsidRPr="00081A72">
            <w:pPr>
              <w:jc w:val="center"/>
            </w:pPr>
            <w:r w:rsidRPr="00081A72">
              <w:t>121.416,95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PEČAREVIĆ JOSIP</w:t>
            </w:r>
          </w:p>
          <w:p w:rsidRDefault="00DF40E2" w:rsidP="00A0306E" w:rsidR="00DF40E2">
            <w:r>
              <w:t>ZAGREB, BADALIĆEVA 26</w:t>
            </w:r>
          </w:p>
        </w:tc>
        <w:tc>
          <w:tcPr>
            <w:tcW w:type="dxa" w:w="1559"/>
          </w:tcPr>
          <w:p w:rsidRDefault="00DF40E2" w:rsidP="00A0306E" w:rsidR="00DF40E2">
            <w:r w:rsidRPr="00081A72">
              <w:t xml:space="preserve">67465921683 </w:t>
            </w:r>
          </w:p>
        </w:tc>
        <w:tc>
          <w:tcPr>
            <w:tcW w:type="dxa" w:w="1530"/>
          </w:tcPr>
          <w:p w:rsidRDefault="00DF40E2" w:rsidP="00A0306E" w:rsidR="00DF40E2" w:rsidRPr="00081A72">
            <w:pPr>
              <w:jc w:val="center"/>
            </w:pPr>
            <w:r w:rsidRPr="00081A72">
              <w:t>274.990,41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081A72">
            <w:pPr>
              <w:jc w:val="center"/>
            </w:pPr>
            <w:r w:rsidRPr="00081A72">
              <w:t>274.990,41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PEJIĆ VINKO</w:t>
            </w:r>
          </w:p>
          <w:p w:rsidRDefault="00DF40E2" w:rsidP="00A0306E" w:rsidR="00DF40E2">
            <w:r>
              <w:t>ZAGREB, PERUANSKA 12</w:t>
            </w:r>
          </w:p>
        </w:tc>
        <w:tc>
          <w:tcPr>
            <w:tcW w:type="dxa" w:w="1559"/>
          </w:tcPr>
          <w:p w:rsidRDefault="00DF40E2" w:rsidP="00A0306E" w:rsidR="00DF40E2">
            <w:r w:rsidRPr="00081A72">
              <w:t>72017461629</w:t>
            </w:r>
          </w:p>
        </w:tc>
        <w:tc>
          <w:tcPr>
            <w:tcW w:type="dxa" w:w="1530"/>
          </w:tcPr>
          <w:p w:rsidRDefault="00DF40E2" w:rsidP="00A0306E" w:rsidR="00DF40E2" w:rsidRPr="00081A72">
            <w:pPr>
              <w:jc w:val="center"/>
            </w:pPr>
            <w:r w:rsidRPr="00081A72">
              <w:t>13.442,32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081A72">
            <w:pPr>
              <w:jc w:val="center"/>
            </w:pPr>
            <w:r w:rsidRPr="00081A72">
              <w:t>13.442,32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PELAN IGOR</w:t>
            </w:r>
          </w:p>
          <w:p w:rsidRDefault="00DF40E2" w:rsidP="00A0306E" w:rsidR="00DF40E2">
            <w:r>
              <w:t>STARO PETROVO SELO, M. GUPCA 193</w:t>
            </w:r>
          </w:p>
        </w:tc>
        <w:tc>
          <w:tcPr>
            <w:tcW w:type="dxa" w:w="1559"/>
          </w:tcPr>
          <w:p w:rsidRDefault="00DF40E2" w:rsidP="00A0306E" w:rsidR="00DF40E2">
            <w:r w:rsidRPr="00081A72">
              <w:t>20550904502</w:t>
            </w:r>
          </w:p>
        </w:tc>
        <w:tc>
          <w:tcPr>
            <w:tcW w:type="dxa" w:w="1530"/>
          </w:tcPr>
          <w:p w:rsidRDefault="00DF40E2" w:rsidP="00A0306E" w:rsidR="00DF40E2" w:rsidRPr="00081A72">
            <w:pPr>
              <w:jc w:val="center"/>
            </w:pPr>
            <w:r w:rsidRPr="00081A72">
              <w:t>10.829,82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081A72">
            <w:pPr>
              <w:jc w:val="center"/>
            </w:pPr>
            <w:r w:rsidRPr="00081A72">
              <w:t>10.829,82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PERIĆ ŽARKO</w:t>
            </w:r>
          </w:p>
          <w:p w:rsidRDefault="00DF40E2" w:rsidP="00A0306E" w:rsidR="00DF40E2">
            <w:r>
              <w:t>ZAGREB, ZDIHOVSKA 73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55066716815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34.630,47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34.630,47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PERKOVIĆ DENIS</w:t>
            </w:r>
          </w:p>
          <w:p w:rsidRDefault="00DF40E2" w:rsidP="00A0306E" w:rsidR="00DF40E2">
            <w:r>
              <w:t>SPLIT, KATALINIĆEV PRILAZ 5</w:t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31388833596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30.652,76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30.652,76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7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PESIĆ MIRKO</w:t>
            </w:r>
          </w:p>
          <w:p w:rsidRDefault="00DF40E2" w:rsidP="00A0306E" w:rsidR="00DF40E2">
            <w:r>
              <w:t>SL.KOBAŠ, MATIJE GUPCA 5</w:t>
            </w:r>
          </w:p>
          <w:p w:rsidRDefault="00DF40E2" w:rsidP="00A0306E" w:rsidR="00DF40E2"/>
        </w:tc>
        <w:tc>
          <w:tcPr>
            <w:tcW w:type="dxa" w:w="1559"/>
          </w:tcPr>
          <w:p w:rsidRDefault="00DF40E2" w:rsidP="00A0306E" w:rsidR="00DF40E2">
            <w:r w:rsidRPr="00B66AEA">
              <w:t>39773719844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77.336,70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77.336,70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PLANČIĆ STRIBOR</w:t>
            </w:r>
          </w:p>
          <w:p w:rsidRDefault="00DF40E2" w:rsidP="00A0306E" w:rsidR="00DF40E2">
            <w:r>
              <w:t>SPLIT, K. TOMISLAVA 13</w:t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11047588786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21.881,69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21.881,69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POSAVEC STJEPAN</w:t>
            </w:r>
          </w:p>
          <w:p w:rsidRDefault="00DF40E2" w:rsidP="00A0306E" w:rsidR="00DF40E2">
            <w:r>
              <w:t>TURČIN, KORADOVICA 86</w:t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89425566925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23.566,08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23.566,08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RADMAN IGNAC</w:t>
            </w:r>
          </w:p>
          <w:p w:rsidRDefault="00DF40E2" w:rsidP="00A0306E" w:rsidR="00DF40E2">
            <w:r>
              <w:t>BRCKOVLJANI, A.G.MATOŠA 5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16572397588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138.434,70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138.434,70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RADOČAJ DEJAN</w:t>
            </w:r>
          </w:p>
          <w:p w:rsidRDefault="00DF40E2" w:rsidP="00A0306E" w:rsidR="00DF40E2">
            <w:r>
              <w:t>VELIKA GORICA, N. TESLE 41</w:t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18653119413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9.338,48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9.338,48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RADOŠEVIĆ IVAN</w:t>
            </w:r>
          </w:p>
          <w:p w:rsidRDefault="00DF40E2" w:rsidP="00A0306E" w:rsidR="00DF40E2">
            <w:r>
              <w:t>ZAGREB, TESLIĆKA 70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15549808572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267.940,38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267.940,38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RADOVANIĆ ZLATKO</w:t>
            </w:r>
          </w:p>
          <w:p w:rsidRDefault="00DF40E2" w:rsidP="00A0306E" w:rsidR="00DF40E2">
            <w:r>
              <w:t>POŽEGA, KALVARIJA 1</w:t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04651722033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12.189,73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12.189,73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RAJČEVIĆ ARSEN</w:t>
            </w:r>
          </w:p>
          <w:p w:rsidRDefault="00DF40E2" w:rsidP="00A0306E" w:rsidR="00DF40E2">
            <w:r>
              <w:t>KRIŽ, TRG SV. KRIŽA 4</w:t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49948712578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18.184,81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18.184,81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RAJČIĆ RANKO</w:t>
            </w:r>
          </w:p>
          <w:p w:rsidRDefault="00DF40E2" w:rsidP="00A0306E" w:rsidR="00DF40E2">
            <w:r>
              <w:t>ZAGREB, MAKSIMIRSKA 94</w:t>
            </w:r>
          </w:p>
        </w:tc>
        <w:tc>
          <w:tcPr>
            <w:tcW w:type="dxa" w:w="1559"/>
          </w:tcPr>
          <w:p w:rsidRDefault="00DF40E2" w:rsidP="00A0306E" w:rsidR="00DF40E2">
            <w:r w:rsidRPr="00B66AEA">
              <w:t>11291171037</w:t>
            </w:r>
          </w:p>
        </w:tc>
        <w:tc>
          <w:tcPr>
            <w:tcW w:type="dxa" w:w="1530"/>
          </w:tcPr>
          <w:p w:rsidRDefault="00DF40E2" w:rsidP="00A0306E" w:rsidR="00DF40E2" w:rsidRPr="00B66AEA">
            <w:pPr>
              <w:jc w:val="center"/>
            </w:pPr>
            <w:r w:rsidRPr="00B66AEA">
              <w:t>89.455,91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B66AEA">
            <w:pPr>
              <w:jc w:val="center"/>
            </w:pPr>
            <w:r w:rsidRPr="00B66AEA">
              <w:t>89.455,91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REBIĆ MARIO</w:t>
            </w:r>
          </w:p>
          <w:p w:rsidRDefault="00DF40E2" w:rsidP="00A0306E" w:rsidR="00DF40E2">
            <w:r>
              <w:t>IMOTSKI, K. ZVONIMIRA 60</w:t>
            </w:r>
          </w:p>
        </w:tc>
        <w:tc>
          <w:tcPr>
            <w:tcW w:type="dxa" w:w="1559"/>
          </w:tcPr>
          <w:p w:rsidRDefault="00DF40E2" w:rsidP="00A0306E" w:rsidR="00DF40E2">
            <w:r w:rsidRPr="00883510">
              <w:t>84258666929</w:t>
            </w:r>
          </w:p>
        </w:tc>
        <w:tc>
          <w:tcPr>
            <w:tcW w:type="dxa" w:w="1530"/>
          </w:tcPr>
          <w:p w:rsidRDefault="00DF40E2" w:rsidP="00A0306E" w:rsidR="00DF40E2" w:rsidRPr="00883510">
            <w:pPr>
              <w:jc w:val="center"/>
            </w:pPr>
            <w:r w:rsidRPr="00883510">
              <w:t>10.952,13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83510">
            <w:pPr>
              <w:jc w:val="center"/>
            </w:pPr>
            <w:r w:rsidRPr="00883510">
              <w:t>10.952,13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ROD ZLATKO</w:t>
            </w:r>
          </w:p>
          <w:p w:rsidRDefault="00DF40E2" w:rsidP="00A0306E" w:rsidR="00DF40E2">
            <w:r>
              <w:t>ČAKOVEC, GLAVNA ULICA 2</w:t>
            </w:r>
          </w:p>
        </w:tc>
        <w:tc>
          <w:tcPr>
            <w:tcW w:type="dxa" w:w="1559"/>
          </w:tcPr>
          <w:p w:rsidRDefault="00DF40E2" w:rsidP="00A0306E" w:rsidR="00DF40E2">
            <w:r w:rsidRPr="00883510">
              <w:t>92572791875</w:t>
            </w:r>
          </w:p>
        </w:tc>
        <w:tc>
          <w:tcPr>
            <w:tcW w:type="dxa" w:w="1530"/>
          </w:tcPr>
          <w:p w:rsidRDefault="00DF40E2" w:rsidP="00A0306E" w:rsidR="00DF40E2" w:rsidRPr="00883510">
            <w:pPr>
              <w:jc w:val="center"/>
            </w:pPr>
            <w:r w:rsidRPr="00883510">
              <w:t>132.154,69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883510">
            <w:pPr>
              <w:jc w:val="center"/>
            </w:pPr>
            <w:r w:rsidRPr="00883510">
              <w:t>132.154,69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ROMIĆ BERISLAV</w:t>
            </w:r>
          </w:p>
          <w:p w:rsidRDefault="00DF40E2" w:rsidP="00A0306E" w:rsidR="00DF40E2">
            <w:r>
              <w:t>SOLJANI, M. GUPCA 27</w:t>
            </w:r>
          </w:p>
        </w:tc>
        <w:tc>
          <w:tcPr>
            <w:tcW w:type="dxa" w:w="1559"/>
          </w:tcPr>
          <w:p w:rsidRDefault="00DF40E2" w:rsidP="00A0306E" w:rsidR="00DF40E2">
            <w:r w:rsidRPr="00883510">
              <w:t>91798603631</w:t>
            </w:r>
          </w:p>
        </w:tc>
        <w:tc>
          <w:tcPr>
            <w:tcW w:type="dxa" w:w="1530"/>
          </w:tcPr>
          <w:p w:rsidRDefault="00DF40E2" w:rsidP="00A0306E" w:rsidR="00DF40E2" w:rsidRPr="00883510">
            <w:pPr>
              <w:jc w:val="center"/>
            </w:pPr>
            <w:r w:rsidRPr="00883510">
              <w:t>19.900,48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83510">
            <w:pPr>
              <w:jc w:val="center"/>
            </w:pPr>
            <w:r w:rsidRPr="00883510">
              <w:t>19.900,48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ROŽMARIĆ BRUNO</w:t>
            </w:r>
          </w:p>
          <w:p w:rsidRDefault="00DF40E2" w:rsidP="00A0306E" w:rsidR="00DF40E2">
            <w:r>
              <w:t>ZAGREB, KLAIĆEVA 9B</w:t>
            </w:r>
          </w:p>
        </w:tc>
        <w:tc>
          <w:tcPr>
            <w:tcW w:type="dxa" w:w="1559"/>
          </w:tcPr>
          <w:p w:rsidRDefault="00DF40E2" w:rsidP="00A0306E" w:rsidR="00DF40E2">
            <w:r w:rsidRPr="00883510">
              <w:t>66222664507</w:t>
            </w:r>
          </w:p>
        </w:tc>
        <w:tc>
          <w:tcPr>
            <w:tcW w:type="dxa" w:w="1530"/>
          </w:tcPr>
          <w:p w:rsidRDefault="00DF40E2" w:rsidP="00A0306E" w:rsidR="00DF40E2" w:rsidRPr="00883510">
            <w:pPr>
              <w:jc w:val="center"/>
            </w:pPr>
            <w:r w:rsidRPr="00883510">
              <w:t>17.045,31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883510">
            <w:pPr>
              <w:jc w:val="center"/>
            </w:pPr>
            <w:r w:rsidRPr="00883510">
              <w:t>17.045,31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SABO KREŠIMIR</w:t>
            </w:r>
          </w:p>
          <w:p w:rsidRDefault="00DF40E2" w:rsidP="00A0306E" w:rsidR="00DF40E2">
            <w:r>
              <w:t>ZAGREB, MEŠTROVIĆEV TRG 12</w:t>
            </w:r>
          </w:p>
        </w:tc>
        <w:tc>
          <w:tcPr>
            <w:tcW w:type="dxa" w:w="1559"/>
          </w:tcPr>
          <w:p w:rsidRDefault="00DF40E2" w:rsidP="00A0306E" w:rsidR="00DF40E2">
            <w:r w:rsidRPr="00883510">
              <w:t>61473168576</w:t>
            </w:r>
          </w:p>
        </w:tc>
        <w:tc>
          <w:tcPr>
            <w:tcW w:type="dxa" w:w="1530"/>
          </w:tcPr>
          <w:p w:rsidRDefault="00DF40E2" w:rsidP="00A0306E" w:rsidR="00DF40E2" w:rsidRPr="00883510">
            <w:pPr>
              <w:jc w:val="center"/>
            </w:pPr>
            <w:r w:rsidRPr="00883510">
              <w:t>1.336,92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</w:t>
            </w:r>
          </w:p>
        </w:tc>
        <w:tc>
          <w:tcPr>
            <w:tcW w:type="dxa" w:w="1843"/>
          </w:tcPr>
          <w:p w:rsidRDefault="00DF40E2" w:rsidP="00A0306E" w:rsidR="00DF40E2" w:rsidRPr="00883510">
            <w:pPr>
              <w:jc w:val="center"/>
            </w:pPr>
            <w:r w:rsidRPr="00883510">
              <w:t>1.336,92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SALOPEK TOMISLAV</w:t>
            </w:r>
          </w:p>
          <w:p w:rsidRDefault="00DF40E2" w:rsidP="00A0306E" w:rsidR="00DF40E2">
            <w:r>
              <w:t>VRPOLJE, S. RADIĆA 90</w:t>
            </w:r>
          </w:p>
        </w:tc>
        <w:tc>
          <w:tcPr>
            <w:tcW w:type="dxa" w:w="1559"/>
          </w:tcPr>
          <w:p w:rsidRDefault="00DF40E2" w:rsidP="00A0306E" w:rsidR="00DF40E2">
            <w:r w:rsidRPr="00883510">
              <w:t>10845368122</w:t>
            </w:r>
          </w:p>
        </w:tc>
        <w:tc>
          <w:tcPr>
            <w:tcW w:type="dxa" w:w="1530"/>
          </w:tcPr>
          <w:p w:rsidRDefault="00DF40E2" w:rsidP="00A0306E" w:rsidR="00DF40E2" w:rsidRPr="00883510">
            <w:pPr>
              <w:jc w:val="center"/>
            </w:pPr>
            <w:r w:rsidRPr="00883510">
              <w:t>17.660,37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883510">
            <w:pPr>
              <w:jc w:val="center"/>
            </w:pPr>
            <w:r w:rsidRPr="00883510">
              <w:t>17.660,37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SEKUR DAVOR</w:t>
            </w:r>
          </w:p>
          <w:p w:rsidRDefault="00DF40E2" w:rsidP="00A0306E" w:rsidR="00DF40E2">
            <w:r>
              <w:t>ŽUPANJA, ALEJA M. HRVATSKE 19</w:t>
            </w:r>
          </w:p>
        </w:tc>
        <w:tc>
          <w:tcPr>
            <w:tcW w:type="dxa" w:w="1559"/>
          </w:tcPr>
          <w:p w:rsidRDefault="00DF40E2" w:rsidP="00A0306E" w:rsidR="00DF40E2">
            <w:r w:rsidRPr="00883510">
              <w:t>76229862027</w:t>
            </w:r>
          </w:p>
        </w:tc>
        <w:tc>
          <w:tcPr>
            <w:tcW w:type="dxa" w:w="1530"/>
          </w:tcPr>
          <w:p w:rsidRDefault="00DF40E2" w:rsidP="00A0306E" w:rsidR="00DF40E2" w:rsidRPr="00883510">
            <w:pPr>
              <w:jc w:val="center"/>
            </w:pPr>
            <w:r w:rsidRPr="00883510">
              <w:t>28.904,24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83510">
            <w:pPr>
              <w:jc w:val="center"/>
            </w:pPr>
            <w:r w:rsidRPr="00883510">
              <w:t>28.904,24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SERTIĆ MARIO</w:t>
            </w:r>
          </w:p>
          <w:p w:rsidRDefault="00DF40E2" w:rsidP="00A0306E" w:rsidR="00DF40E2">
            <w:r>
              <w:t>GORNJI STUPNIK, PAVLOVIĆKA 17A</w:t>
            </w:r>
          </w:p>
        </w:tc>
        <w:tc>
          <w:tcPr>
            <w:tcW w:type="dxa" w:w="1559"/>
          </w:tcPr>
          <w:p w:rsidRDefault="00DF40E2" w:rsidP="00A0306E" w:rsidR="00DF40E2">
            <w:r w:rsidRPr="00883510">
              <w:t>87393290737</w:t>
            </w:r>
          </w:p>
        </w:tc>
        <w:tc>
          <w:tcPr>
            <w:tcW w:type="dxa" w:w="1530"/>
          </w:tcPr>
          <w:p w:rsidRDefault="00DF40E2" w:rsidP="00A0306E" w:rsidR="00DF40E2" w:rsidRPr="00883510">
            <w:pPr>
              <w:jc w:val="center"/>
            </w:pPr>
            <w:r w:rsidRPr="00883510">
              <w:t>18.615,10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</w:t>
            </w:r>
          </w:p>
        </w:tc>
        <w:tc>
          <w:tcPr>
            <w:tcW w:type="dxa" w:w="1843"/>
          </w:tcPr>
          <w:p w:rsidRDefault="00DF40E2" w:rsidP="00A0306E" w:rsidR="00DF40E2" w:rsidRPr="00883510">
            <w:pPr>
              <w:jc w:val="center"/>
            </w:pPr>
            <w:r w:rsidRPr="00883510">
              <w:t>18.615,10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SHULGAMI TARIG</w:t>
            </w:r>
          </w:p>
          <w:p w:rsidRDefault="00DF40E2" w:rsidP="00A0306E" w:rsidR="00DF40E2">
            <w:r>
              <w:t>SESVETE, LADISLAVA ŠABANA 14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094E05">
              <w:t>62990217706</w:t>
            </w:r>
          </w:p>
        </w:tc>
        <w:tc>
          <w:tcPr>
            <w:tcW w:type="dxa" w:w="1530"/>
          </w:tcPr>
          <w:p w:rsidRDefault="00DF40E2" w:rsidP="00A0306E" w:rsidR="00DF40E2" w:rsidRPr="00883510">
            <w:pPr>
              <w:jc w:val="center"/>
            </w:pPr>
            <w:r w:rsidRPr="00883510">
              <w:t>45.709,72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883510">
            <w:pPr>
              <w:jc w:val="center"/>
            </w:pPr>
            <w:r w:rsidRPr="00883510">
              <w:t>45.709,72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4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SMOLJKIĆ IVAN</w:t>
            </w:r>
          </w:p>
          <w:p w:rsidRDefault="00DF40E2" w:rsidP="00A0306E" w:rsidR="00DF40E2">
            <w:r>
              <w:t>PIŠKOREVCI, M. GUPCA 65</w:t>
            </w:r>
          </w:p>
        </w:tc>
        <w:tc>
          <w:tcPr>
            <w:tcW w:type="dxa" w:w="1559"/>
          </w:tcPr>
          <w:p w:rsidRDefault="00DF40E2" w:rsidP="00A0306E" w:rsidR="00DF40E2">
            <w:r w:rsidRPr="00C05D4F">
              <w:t>56691722151</w:t>
            </w:r>
          </w:p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32.079,80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32.079,80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SOKOLIĆ DAMIR</w:t>
            </w:r>
          </w:p>
          <w:p w:rsidRDefault="00DF40E2" w:rsidP="00A0306E" w:rsidR="00DF40E2">
            <w:r>
              <w:t>ZAGREB, III RETKOVEC 15B</w:t>
            </w:r>
          </w:p>
          <w:p w:rsidRDefault="00DF40E2" w:rsidP="00A0306E" w:rsidR="00DF40E2"/>
        </w:tc>
        <w:tc>
          <w:tcPr>
            <w:tcW w:type="dxa" w:w="1559"/>
          </w:tcPr>
          <w:p w:rsidRDefault="00DF40E2" w:rsidP="00A0306E" w:rsidR="00DF40E2">
            <w:r w:rsidRPr="00C05D4F">
              <w:t>14260221806</w:t>
            </w:r>
          </w:p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24.612,10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24.612,10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SOKOLIĆ PAUL</w:t>
            </w:r>
          </w:p>
          <w:p w:rsidRDefault="00DF40E2" w:rsidP="00A0306E" w:rsidR="00DF40E2">
            <w:r>
              <w:t>N. VINODOLSKI, LOKVICA 1</w:t>
            </w:r>
          </w:p>
        </w:tc>
        <w:tc>
          <w:tcPr>
            <w:tcW w:type="dxa" w:w="1559"/>
          </w:tcPr>
          <w:p w:rsidRDefault="00DF40E2" w:rsidP="00A0306E" w:rsidR="00DF40E2">
            <w:r w:rsidRPr="00C05D4F">
              <w:t>12899452441</w:t>
            </w:r>
          </w:p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17.949,96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17.949,96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25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STANIĆ NIKOLA</w:t>
            </w:r>
          </w:p>
          <w:p w:rsidRDefault="00DF40E2" w:rsidP="00A0306E" w:rsidR="00DF40E2">
            <w:r>
              <w:t>SL. BROD, JULIJA KLOVIĆA 18</w:t>
            </w:r>
          </w:p>
        </w:tc>
        <w:tc>
          <w:tcPr>
            <w:tcW w:type="dxa" w:w="1559"/>
          </w:tcPr>
          <w:p w:rsidRDefault="00DF40E2" w:rsidP="00A0306E" w:rsidR="00DF40E2">
            <w:r w:rsidRPr="00C05D4F">
              <w:t>15252101188</w:t>
            </w:r>
          </w:p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5.314,99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5.314,99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STIPANČEVIĆ IVAN</w:t>
            </w:r>
          </w:p>
          <w:p w:rsidRDefault="00DF40E2" w:rsidP="00A0306E" w:rsidR="00DF40E2">
            <w:r>
              <w:t>LIPINE, ĐURĐENOVEC, LJ. GAJA 27</w:t>
            </w:r>
          </w:p>
        </w:tc>
        <w:tc>
          <w:tcPr>
            <w:tcW w:type="dxa" w:w="1559"/>
          </w:tcPr>
          <w:p w:rsidRDefault="00DF40E2" w:rsidP="00A0306E" w:rsidR="00DF40E2">
            <w:r w:rsidRPr="00C05D4F">
              <w:t>46163697350</w:t>
            </w:r>
          </w:p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8.672,50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8.672,50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STIPETIĆ KRUNOSLAV</w:t>
            </w:r>
          </w:p>
          <w:p w:rsidRDefault="00DF40E2" w:rsidP="00A0306E" w:rsidR="00DF40E2">
            <w:r>
              <w:t>VELIKA GORICA, ZAGREBAČKA 96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C05D4F">
              <w:t>40586572069</w:t>
            </w:r>
          </w:p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54.719,50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54.719,50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3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STOJANOVIĆ DOMAGOJ</w:t>
            </w:r>
          </w:p>
          <w:p w:rsidRDefault="00DF40E2" w:rsidP="00A0306E" w:rsidR="00DF40E2">
            <w:r>
              <w:t>SOTIN, HRV. NEZAVISNOSTI 85</w:t>
            </w:r>
          </w:p>
        </w:tc>
        <w:tc>
          <w:tcPr>
            <w:tcW w:type="dxa" w:w="1559"/>
          </w:tcPr>
          <w:p w:rsidRDefault="00DF40E2" w:rsidP="00A0306E" w:rsidR="00DF40E2">
            <w:r w:rsidRPr="00C05D4F">
              <w:t>81785826623</w:t>
            </w:r>
          </w:p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10.570,27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10.570,27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STUDEN VLADIMIR</w:t>
            </w:r>
          </w:p>
          <w:p w:rsidRDefault="00DF40E2" w:rsidP="00A0306E" w:rsidR="00DF40E2">
            <w:r>
              <w:t>ZAGREB, BRAZILSKA 14</w:t>
            </w:r>
          </w:p>
        </w:tc>
        <w:tc>
          <w:tcPr>
            <w:tcW w:type="dxa" w:w="1559"/>
          </w:tcPr>
          <w:p w:rsidRDefault="00DF40E2" w:rsidP="00A0306E" w:rsidR="00DF40E2" w:rsidRPr="00C05D4F">
            <w:r w:rsidRPr="00C05D4F">
              <w:t>55898864274</w:t>
            </w:r>
          </w:p>
          <w:p w:rsidRDefault="00DF40E2" w:rsidP="00A0306E" w:rsidR="00DF40E2"/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30.904,32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30.904,32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SUŠAC DRAGAN</w:t>
            </w:r>
          </w:p>
          <w:p w:rsidRDefault="00DF40E2" w:rsidP="00A0306E" w:rsidR="00DF40E2">
            <w:r>
              <w:t>ZAGREB, RAPSKA 28A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C05D4F">
              <w:t>75956008806</w:t>
            </w:r>
          </w:p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286.962,13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286.962,13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ŠABIĆ DANICA</w:t>
            </w:r>
          </w:p>
          <w:p w:rsidRDefault="00DF40E2" w:rsidP="00A0306E" w:rsidR="00DF40E2">
            <w:r>
              <w:t>ZAGREB, HORVAĆANSKA 27</w:t>
            </w:r>
          </w:p>
        </w:tc>
        <w:tc>
          <w:tcPr>
            <w:tcW w:type="dxa" w:w="1559"/>
          </w:tcPr>
          <w:p w:rsidRDefault="00DF40E2" w:rsidP="00A0306E" w:rsidR="00DF40E2">
            <w:r w:rsidRPr="00C05D4F">
              <w:t>01824669657</w:t>
            </w:r>
          </w:p>
        </w:tc>
        <w:tc>
          <w:tcPr>
            <w:tcW w:type="dxa" w:w="1530"/>
          </w:tcPr>
          <w:p w:rsidRDefault="00DF40E2" w:rsidP="00A0306E" w:rsidR="00DF40E2" w:rsidRPr="00C05D4F">
            <w:pPr>
              <w:jc w:val="center"/>
            </w:pPr>
            <w:r w:rsidRPr="00C05D4F">
              <w:t>13.713,35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C05D4F">
            <w:pPr>
              <w:jc w:val="center"/>
            </w:pPr>
            <w:r w:rsidRPr="00C05D4F">
              <w:t>13.713,35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ŠABIĆ MARIJAN</w:t>
            </w:r>
          </w:p>
          <w:p w:rsidRDefault="00DF40E2" w:rsidP="00A0306E" w:rsidR="00DF40E2">
            <w:r>
              <w:t>ZAGREB, HORVAĆANSKA CESTA 27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740FE0">
              <w:t>65576042552</w:t>
            </w:r>
          </w:p>
        </w:tc>
        <w:tc>
          <w:tcPr>
            <w:tcW w:type="dxa" w:w="1530"/>
          </w:tcPr>
          <w:p w:rsidRDefault="00DF40E2" w:rsidP="00A0306E" w:rsidR="00DF40E2" w:rsidRPr="00740FE0">
            <w:pPr>
              <w:jc w:val="center"/>
            </w:pPr>
            <w:r w:rsidRPr="00740FE0">
              <w:t>199.363,44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740FE0">
            <w:pPr>
              <w:jc w:val="center"/>
            </w:pPr>
            <w:r w:rsidRPr="00740FE0">
              <w:t>199.363,44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ŠARAVANJA JOSIP</w:t>
            </w:r>
          </w:p>
          <w:p w:rsidRDefault="00DF40E2" w:rsidP="00A0306E" w:rsidR="00DF40E2">
            <w:r>
              <w:t>PLETERNICA, BRESNICA 8</w:t>
            </w:r>
          </w:p>
        </w:tc>
        <w:tc>
          <w:tcPr>
            <w:tcW w:type="dxa" w:w="1559"/>
          </w:tcPr>
          <w:p w:rsidRDefault="00DF40E2" w:rsidP="00A0306E" w:rsidR="00DF40E2">
            <w:r w:rsidRPr="00740FE0">
              <w:t>07473815442</w:t>
            </w:r>
          </w:p>
        </w:tc>
        <w:tc>
          <w:tcPr>
            <w:tcW w:type="dxa" w:w="1530"/>
          </w:tcPr>
          <w:p w:rsidRDefault="00DF40E2" w:rsidP="00A0306E" w:rsidR="00DF40E2" w:rsidRPr="00740FE0">
            <w:pPr>
              <w:jc w:val="center"/>
            </w:pPr>
            <w:r w:rsidRPr="00740FE0">
              <w:t>20.119,20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740FE0">
            <w:pPr>
              <w:jc w:val="center"/>
            </w:pPr>
            <w:r w:rsidRPr="00740FE0">
              <w:t>20.119,20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ŠARAVANJA KREŠIMIR</w:t>
            </w:r>
          </w:p>
          <w:p w:rsidRDefault="00DF40E2" w:rsidP="00A0306E" w:rsidR="00DF40E2">
            <w:r>
              <w:t>SL. BROD, J. RUNJANINA 9</w:t>
            </w:r>
          </w:p>
        </w:tc>
        <w:tc>
          <w:tcPr>
            <w:tcW w:type="dxa" w:w="1559"/>
          </w:tcPr>
          <w:p w:rsidRDefault="00DF40E2" w:rsidP="00A0306E" w:rsidR="00DF40E2">
            <w:r w:rsidRPr="00740FE0">
              <w:t>50607547350</w:t>
            </w:r>
          </w:p>
        </w:tc>
        <w:tc>
          <w:tcPr>
            <w:tcW w:type="dxa" w:w="1530"/>
          </w:tcPr>
          <w:p w:rsidRDefault="00DF40E2" w:rsidP="00A0306E" w:rsidR="00DF40E2" w:rsidRPr="00740FE0">
            <w:pPr>
              <w:jc w:val="center"/>
            </w:pPr>
            <w:r w:rsidRPr="00740FE0">
              <w:t>24.936,00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740FE0">
            <w:pPr>
              <w:jc w:val="center"/>
            </w:pPr>
            <w:r w:rsidRPr="00740FE0">
              <w:t>24.936,00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ŠIMIČEVIĆ ANA</w:t>
            </w:r>
          </w:p>
          <w:p w:rsidRDefault="00DF40E2" w:rsidP="00A0306E" w:rsidR="00DF40E2">
            <w:r>
              <w:t>ZAGREB, MANDROVIĆEVA 16A</w:t>
            </w:r>
          </w:p>
        </w:tc>
        <w:tc>
          <w:tcPr>
            <w:tcW w:type="dxa" w:w="1559"/>
          </w:tcPr>
          <w:p w:rsidRDefault="00DF40E2" w:rsidP="00A0306E" w:rsidR="00DF40E2">
            <w:r w:rsidRPr="00740FE0">
              <w:t>12971013947</w:t>
            </w:r>
          </w:p>
        </w:tc>
        <w:tc>
          <w:tcPr>
            <w:tcW w:type="dxa" w:w="1530"/>
          </w:tcPr>
          <w:p w:rsidRDefault="00DF40E2" w:rsidP="00A0306E" w:rsidR="00DF40E2" w:rsidRPr="00740FE0">
            <w:pPr>
              <w:jc w:val="center"/>
            </w:pPr>
            <w:r w:rsidRPr="00740FE0">
              <w:t>106.416,83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740FE0">
            <w:pPr>
              <w:jc w:val="center"/>
            </w:pPr>
            <w:r w:rsidRPr="00740FE0">
              <w:t>106.416,83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ŠIPIĆ JEROLIM</w:t>
            </w:r>
          </w:p>
          <w:p w:rsidRDefault="00DF40E2" w:rsidP="00A0306E" w:rsidR="00DF40E2">
            <w:r>
              <w:t>ZAGREB, V.RUŽDJAKA 37</w:t>
            </w:r>
          </w:p>
        </w:tc>
        <w:tc>
          <w:tcPr>
            <w:tcW w:type="dxa" w:w="1559"/>
          </w:tcPr>
          <w:p w:rsidRDefault="00DF40E2" w:rsidP="00A0306E" w:rsidR="00DF40E2">
            <w:r w:rsidRPr="00740FE0">
              <w:t>56279687743</w:t>
            </w:r>
          </w:p>
        </w:tc>
        <w:tc>
          <w:tcPr>
            <w:tcW w:type="dxa" w:w="1530"/>
          </w:tcPr>
          <w:p w:rsidRDefault="00DF40E2" w:rsidP="00A0306E" w:rsidR="00DF40E2" w:rsidRPr="00740FE0">
            <w:pPr>
              <w:jc w:val="center"/>
            </w:pPr>
            <w:r w:rsidRPr="00740FE0">
              <w:t>42.056,02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</w:t>
            </w:r>
            <w:r>
              <w:t xml:space="preserve"> prijevoz</w:t>
            </w:r>
          </w:p>
        </w:tc>
        <w:tc>
          <w:tcPr>
            <w:tcW w:type="dxa" w:w="1843"/>
          </w:tcPr>
          <w:p w:rsidRDefault="00DF40E2" w:rsidP="00A0306E" w:rsidR="00DF40E2" w:rsidRPr="00740FE0">
            <w:pPr>
              <w:jc w:val="center"/>
            </w:pPr>
            <w:r w:rsidRPr="00740FE0">
              <w:t>42.056,02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ŠIPIĆ JOSIP</w:t>
            </w:r>
          </w:p>
          <w:p w:rsidRDefault="00DF40E2" w:rsidP="00A0306E" w:rsidR="00DF40E2">
            <w:r>
              <w:t>SOLIN, BUNJE 70</w:t>
            </w:r>
          </w:p>
        </w:tc>
        <w:tc>
          <w:tcPr>
            <w:tcW w:type="dxa" w:w="1559"/>
          </w:tcPr>
          <w:p w:rsidRDefault="00DF40E2" w:rsidP="00A0306E" w:rsidR="00DF40E2">
            <w:r w:rsidRPr="00740FE0">
              <w:t>58525400451</w:t>
            </w:r>
          </w:p>
        </w:tc>
        <w:tc>
          <w:tcPr>
            <w:tcW w:type="dxa" w:w="1530"/>
          </w:tcPr>
          <w:p w:rsidRDefault="00DF40E2" w:rsidP="00A0306E" w:rsidR="00DF40E2" w:rsidRPr="00740FE0">
            <w:pPr>
              <w:jc w:val="center"/>
            </w:pPr>
            <w:r w:rsidRPr="00740FE0">
              <w:t>15.907,79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740FE0">
            <w:pPr>
              <w:jc w:val="center"/>
            </w:pPr>
            <w:r w:rsidRPr="00740FE0">
              <w:t>15.907,79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ŠLOGAR MARKO</w:t>
            </w:r>
          </w:p>
          <w:p w:rsidRDefault="00DF40E2" w:rsidP="00A0306E" w:rsidR="00DF40E2">
            <w:r>
              <w:t>ČAZMA, SV. ANDRIJE 75B</w:t>
            </w:r>
          </w:p>
        </w:tc>
        <w:tc>
          <w:tcPr>
            <w:tcW w:type="dxa" w:w="1559"/>
          </w:tcPr>
          <w:p w:rsidRDefault="00DF40E2" w:rsidP="00A0306E" w:rsidR="00DF40E2">
            <w:r w:rsidRPr="00740FE0">
              <w:t>45468705445</w:t>
            </w:r>
          </w:p>
        </w:tc>
        <w:tc>
          <w:tcPr>
            <w:tcW w:type="dxa" w:w="1530"/>
          </w:tcPr>
          <w:p w:rsidRDefault="00DF40E2" w:rsidP="00A0306E" w:rsidR="00DF40E2" w:rsidRPr="00740FE0">
            <w:pPr>
              <w:jc w:val="center"/>
            </w:pPr>
            <w:r w:rsidRPr="00740FE0">
              <w:t>62.031,63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740FE0">
            <w:pPr>
              <w:jc w:val="center"/>
            </w:pPr>
            <w:r w:rsidRPr="00740FE0">
              <w:t>62.031,63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ŠOKČEVIĆ DANIJEL</w:t>
            </w:r>
          </w:p>
          <w:p w:rsidRDefault="00DF40E2" w:rsidP="00A0306E" w:rsidR="00DF40E2">
            <w:r>
              <w:t>SL. BROD, BANA JELAČIĆA 232</w:t>
            </w:r>
          </w:p>
        </w:tc>
        <w:tc>
          <w:tcPr>
            <w:tcW w:type="dxa" w:w="1559"/>
          </w:tcPr>
          <w:p w:rsidRDefault="00DF40E2" w:rsidP="00A0306E" w:rsidR="00DF40E2">
            <w:r w:rsidRPr="00740FE0">
              <w:t>52138446564</w:t>
            </w:r>
          </w:p>
        </w:tc>
        <w:tc>
          <w:tcPr>
            <w:tcW w:type="dxa" w:w="1530"/>
          </w:tcPr>
          <w:p w:rsidRDefault="00DF40E2" w:rsidP="00A0306E" w:rsidR="00DF40E2" w:rsidRPr="00740FE0">
            <w:pPr>
              <w:jc w:val="center"/>
            </w:pPr>
            <w:r w:rsidRPr="00740FE0">
              <w:t>30.366,04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740FE0">
            <w:pPr>
              <w:jc w:val="center"/>
            </w:pPr>
            <w:r w:rsidRPr="00740FE0">
              <w:t>30.366,04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ŠOKČEVIĆ DEJAN</w:t>
            </w:r>
          </w:p>
          <w:p w:rsidRDefault="00DF40E2" w:rsidP="00A0306E" w:rsidR="00DF40E2">
            <w:r>
              <w:t>VRPOLJE, BANA JELAČIĆA 232</w:t>
            </w:r>
          </w:p>
        </w:tc>
        <w:tc>
          <w:tcPr>
            <w:tcW w:type="dxa" w:w="1559"/>
          </w:tcPr>
          <w:p w:rsidRDefault="00DF40E2" w:rsidP="00A0306E" w:rsidR="00DF40E2">
            <w:r w:rsidRPr="00740FE0">
              <w:t>08810783440</w:t>
            </w:r>
          </w:p>
        </w:tc>
        <w:tc>
          <w:tcPr>
            <w:tcW w:type="dxa" w:w="1530"/>
          </w:tcPr>
          <w:p w:rsidRDefault="00DF40E2" w:rsidP="00A0306E" w:rsidR="00DF40E2" w:rsidRPr="00740FE0">
            <w:pPr>
              <w:jc w:val="center"/>
            </w:pPr>
            <w:r w:rsidRPr="00740FE0">
              <w:t>8.309,55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</w:t>
            </w:r>
          </w:p>
        </w:tc>
        <w:tc>
          <w:tcPr>
            <w:tcW w:type="dxa" w:w="1843"/>
          </w:tcPr>
          <w:p w:rsidRDefault="00DF40E2" w:rsidP="00A0306E" w:rsidR="00DF40E2" w:rsidRPr="00740FE0">
            <w:pPr>
              <w:jc w:val="center"/>
            </w:pPr>
            <w:r w:rsidRPr="00740FE0">
              <w:t>8.309,55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ŠOKEC ĐURO</w:t>
            </w:r>
          </w:p>
          <w:p w:rsidRDefault="00DF40E2" w:rsidP="00A0306E" w:rsidR="00DF40E2">
            <w:r>
              <w:t>BUDROVEC, ŠKOLSKA 4 C</w:t>
            </w:r>
          </w:p>
        </w:tc>
        <w:tc>
          <w:tcPr>
            <w:tcW w:type="dxa" w:w="1559"/>
          </w:tcPr>
          <w:p w:rsidRDefault="00DF40E2" w:rsidP="00A0306E" w:rsidR="00DF40E2">
            <w:r w:rsidRPr="00EF67AF">
              <w:t>14433838905</w:t>
            </w:r>
          </w:p>
        </w:tc>
        <w:tc>
          <w:tcPr>
            <w:tcW w:type="dxa" w:w="1530"/>
          </w:tcPr>
          <w:p w:rsidRDefault="00DF40E2" w:rsidP="00A0306E" w:rsidR="00DF40E2" w:rsidRPr="00EF67AF">
            <w:pPr>
              <w:jc w:val="center"/>
            </w:pPr>
            <w:r w:rsidRPr="00EF67AF">
              <w:t>62.728,25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3A5F1E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EF67AF">
            <w:pPr>
              <w:jc w:val="center"/>
            </w:pPr>
            <w:r w:rsidRPr="00EF67AF">
              <w:t>62.728,25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ŠOKEC JASMIN</w:t>
            </w:r>
          </w:p>
          <w:p w:rsidRDefault="00DF40E2" w:rsidP="00A0306E" w:rsidR="00DF40E2">
            <w:r>
              <w:t>BUDROVEC, ŠKOLSKA 4C</w:t>
            </w:r>
          </w:p>
        </w:tc>
        <w:tc>
          <w:tcPr>
            <w:tcW w:type="dxa" w:w="1559"/>
          </w:tcPr>
          <w:p w:rsidRDefault="00DF40E2" w:rsidP="00A0306E" w:rsidR="00DF40E2">
            <w:r w:rsidRPr="00EF67AF">
              <w:t>96276645105</w:t>
            </w:r>
          </w:p>
        </w:tc>
        <w:tc>
          <w:tcPr>
            <w:tcW w:type="dxa" w:w="1530"/>
          </w:tcPr>
          <w:p w:rsidRDefault="00DF40E2" w:rsidP="00A0306E" w:rsidR="00DF40E2" w:rsidRPr="00EF67AF">
            <w:pPr>
              <w:jc w:val="center"/>
            </w:pPr>
            <w:r w:rsidRPr="00EF67AF">
              <w:t>20.180,59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EF67AF">
            <w:pPr>
              <w:jc w:val="center"/>
            </w:pPr>
            <w:r w:rsidRPr="00EF67AF">
              <w:t>20.180,59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ŠOŠA ANTUN</w:t>
            </w:r>
          </w:p>
          <w:p w:rsidRDefault="00DF40E2" w:rsidP="00A0306E" w:rsidR="00DF40E2">
            <w:r>
              <w:t>SV. NEDJELJA, DUŽICA 3</w:t>
            </w:r>
          </w:p>
        </w:tc>
        <w:tc>
          <w:tcPr>
            <w:tcW w:type="dxa" w:w="1559"/>
          </w:tcPr>
          <w:p w:rsidRDefault="00DF40E2" w:rsidP="00A0306E" w:rsidR="00DF40E2">
            <w:r w:rsidRPr="00EF67AF">
              <w:t>32629320648</w:t>
            </w:r>
          </w:p>
        </w:tc>
        <w:tc>
          <w:tcPr>
            <w:tcW w:type="dxa" w:w="1530"/>
          </w:tcPr>
          <w:p w:rsidRDefault="00DF40E2" w:rsidP="00A0306E" w:rsidR="00DF40E2" w:rsidRPr="00EF67AF">
            <w:pPr>
              <w:jc w:val="center"/>
            </w:pPr>
            <w:r w:rsidRPr="00EF67AF">
              <w:t>45.974,80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EF67AF">
            <w:pPr>
              <w:jc w:val="center"/>
            </w:pPr>
            <w:r w:rsidRPr="00EF67AF">
              <w:t>45.974,80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ŠOŠTARKO ALEKSANDAR</w:t>
            </w:r>
          </w:p>
          <w:p w:rsidRDefault="00DF40E2" w:rsidP="00A0306E" w:rsidR="00DF40E2">
            <w:r>
              <w:t>KRAPINSKE TOPLICE, ČRET 168</w:t>
            </w:r>
          </w:p>
        </w:tc>
        <w:tc>
          <w:tcPr>
            <w:tcW w:type="dxa" w:w="1559"/>
          </w:tcPr>
          <w:p w:rsidRDefault="00DF40E2" w:rsidP="00A0306E" w:rsidR="00DF40E2">
            <w:r w:rsidRPr="00EF67AF">
              <w:t>87178120471</w:t>
            </w:r>
          </w:p>
        </w:tc>
        <w:tc>
          <w:tcPr>
            <w:tcW w:type="dxa" w:w="1530"/>
          </w:tcPr>
          <w:p w:rsidRDefault="00DF40E2" w:rsidP="00A0306E" w:rsidR="00DF40E2" w:rsidRPr="00EF67AF">
            <w:pPr>
              <w:jc w:val="center"/>
            </w:pPr>
            <w:r w:rsidRPr="00EF67AF">
              <w:t>35.843,35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EF67AF">
            <w:pPr>
              <w:jc w:val="center"/>
            </w:pPr>
            <w:r w:rsidRPr="00EF67AF">
              <w:t>35.843,35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9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ŠPANIĆ DRAGUTIN</w:t>
            </w:r>
          </w:p>
          <w:p w:rsidRDefault="00DF40E2" w:rsidP="00A0306E" w:rsidR="00DF40E2">
            <w:r>
              <w:t>LJUBEŠČICA, KALNIČKA 74A</w:t>
            </w:r>
          </w:p>
        </w:tc>
        <w:tc>
          <w:tcPr>
            <w:tcW w:type="dxa" w:w="1559"/>
          </w:tcPr>
          <w:p w:rsidRDefault="00DF40E2" w:rsidP="00A0306E" w:rsidR="00DF40E2">
            <w:r w:rsidRPr="00EF67AF">
              <w:t>99113198918</w:t>
            </w:r>
          </w:p>
        </w:tc>
        <w:tc>
          <w:tcPr>
            <w:tcW w:type="dxa" w:w="1530"/>
          </w:tcPr>
          <w:p w:rsidRDefault="00DF40E2" w:rsidP="00A0306E" w:rsidR="00DF40E2" w:rsidRPr="00EF67AF">
            <w:pPr>
              <w:jc w:val="center"/>
            </w:pPr>
            <w:r w:rsidRPr="00EF67AF">
              <w:t>40.373,90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otpremnina</w:t>
            </w:r>
          </w:p>
        </w:tc>
        <w:tc>
          <w:tcPr>
            <w:tcW w:type="dxa" w:w="1843"/>
          </w:tcPr>
          <w:p w:rsidRDefault="00DF40E2" w:rsidP="00A0306E" w:rsidR="00DF40E2" w:rsidRPr="00EF67AF">
            <w:pPr>
              <w:jc w:val="center"/>
            </w:pPr>
            <w:r w:rsidRPr="00EF67AF">
              <w:t>40.373,90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 w:rsidRPr="00EF67AF">
              <w:t>ŠPEHAR MIRA</w:t>
            </w:r>
          </w:p>
          <w:p w:rsidRDefault="00DF40E2" w:rsidP="00A0306E" w:rsidR="00DF40E2">
            <w:r>
              <w:t>ZAGREB, LASTOVSKA 17</w:t>
            </w:r>
          </w:p>
        </w:tc>
        <w:tc>
          <w:tcPr>
            <w:tcW w:type="dxa" w:w="1559"/>
          </w:tcPr>
          <w:p w:rsidRDefault="00DF40E2" w:rsidP="00A0306E" w:rsidR="00DF40E2">
            <w:r w:rsidRPr="00EF67AF">
              <w:t>43721983323</w:t>
            </w:r>
          </w:p>
        </w:tc>
        <w:tc>
          <w:tcPr>
            <w:tcW w:type="dxa" w:w="1530"/>
          </w:tcPr>
          <w:p w:rsidRDefault="00DF40E2" w:rsidP="00A0306E" w:rsidR="00DF40E2" w:rsidRPr="00EF67AF">
            <w:pPr>
              <w:jc w:val="center"/>
            </w:pPr>
            <w:r w:rsidRPr="00EF67AF">
              <w:t>2.546,71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</w:t>
            </w:r>
            <w:r>
              <w:t>, prijevoz</w:t>
            </w:r>
          </w:p>
        </w:tc>
        <w:tc>
          <w:tcPr>
            <w:tcW w:type="dxa" w:w="1843"/>
          </w:tcPr>
          <w:p w:rsidRDefault="00DF40E2" w:rsidP="00A0306E" w:rsidR="00DF40E2" w:rsidRPr="00EF67AF">
            <w:pPr>
              <w:jc w:val="center"/>
            </w:pPr>
            <w:r w:rsidRPr="00EF67AF">
              <w:t>2.546,71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ŠTULEC MLADEN</w:t>
            </w:r>
          </w:p>
          <w:p w:rsidRDefault="00DF40E2" w:rsidP="00A0306E" w:rsidR="00DF40E2">
            <w:r>
              <w:t>POŽEGA, ARSLANOVCI 39</w:t>
            </w:r>
          </w:p>
        </w:tc>
        <w:tc>
          <w:tcPr>
            <w:tcW w:type="dxa" w:w="1559"/>
          </w:tcPr>
          <w:p w:rsidRDefault="00DF40E2" w:rsidP="00A0306E" w:rsidR="00DF40E2">
            <w:r w:rsidRPr="006314B8">
              <w:t>14691422915</w:t>
            </w:r>
          </w:p>
        </w:tc>
        <w:tc>
          <w:tcPr>
            <w:tcW w:type="dxa" w:w="1530"/>
          </w:tcPr>
          <w:p w:rsidRDefault="00DF40E2" w:rsidP="00A0306E" w:rsidR="00DF40E2" w:rsidRPr="006314B8">
            <w:pPr>
              <w:jc w:val="center"/>
            </w:pPr>
            <w:r w:rsidRPr="006314B8">
              <w:t>12.345,87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314B8">
            <w:pPr>
              <w:jc w:val="center"/>
            </w:pPr>
            <w:r w:rsidRPr="006314B8">
              <w:t>12.345,87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ŠULAVA NIKOLA</w:t>
            </w:r>
          </w:p>
          <w:p w:rsidRDefault="00DF40E2" w:rsidP="00A0306E" w:rsidR="00DF40E2">
            <w:r>
              <w:t>MARKOVAC NAŠIČKI, F. STRAPAĆA 107</w:t>
            </w:r>
          </w:p>
        </w:tc>
        <w:tc>
          <w:tcPr>
            <w:tcW w:type="dxa" w:w="1559"/>
          </w:tcPr>
          <w:p w:rsidRDefault="00DF40E2" w:rsidP="00A0306E" w:rsidR="00DF40E2">
            <w:r w:rsidRPr="006314B8">
              <w:t xml:space="preserve">79554492558 </w:t>
            </w:r>
          </w:p>
        </w:tc>
        <w:tc>
          <w:tcPr>
            <w:tcW w:type="dxa" w:w="1530"/>
          </w:tcPr>
          <w:p w:rsidRDefault="00DF40E2" w:rsidP="00A0306E" w:rsidR="00DF40E2" w:rsidRPr="006314B8">
            <w:pPr>
              <w:jc w:val="center"/>
            </w:pPr>
            <w:r w:rsidRPr="006314B8">
              <w:t>13.234,32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314B8">
            <w:pPr>
              <w:jc w:val="center"/>
            </w:pPr>
            <w:r w:rsidRPr="006314B8">
              <w:t>13.234,32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1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ŠUŠAK GOJKO</w:t>
            </w:r>
          </w:p>
          <w:p w:rsidRDefault="00DF40E2" w:rsidP="00A0306E" w:rsidR="00DF40E2">
            <w:r>
              <w:t>NAŠICE, R.BOŠKOVIĆA 30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04145969464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127.196,69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otpremnina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127.196,69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2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ŠUŠAK IVAN</w:t>
            </w:r>
          </w:p>
          <w:p w:rsidRDefault="00DF40E2" w:rsidP="00A0306E" w:rsidR="00DF40E2">
            <w:r>
              <w:t>DUGO SELO, KUMROVEČKA 3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64139067841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94.006,47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94.006,47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TADIĆ ŠUTRA MLADEN</w:t>
            </w:r>
          </w:p>
          <w:p w:rsidRDefault="00DF40E2" w:rsidP="00A0306E" w:rsidR="00DF40E2">
            <w:r>
              <w:t>SINJ, OTOK 522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63403529562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3.471,55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3.471,55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TAHIR ALI</w:t>
            </w:r>
          </w:p>
          <w:p w:rsidRDefault="00DF40E2" w:rsidP="00A0306E" w:rsidR="00DF40E2">
            <w:r>
              <w:lastRenderedPageBreak/>
              <w:t>SRAČINEC, VARAŽDINSKA 22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lastRenderedPageBreak/>
              <w:t>58552873151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36.793,26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lastRenderedPageBreak/>
              <w:t xml:space="preserve">Plaća, otpremnina, </w:t>
            </w:r>
            <w:r w:rsidRPr="002C1F29">
              <w:lastRenderedPageBreak/>
              <w:t>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lastRenderedPageBreak/>
              <w:t>36.793,26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4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TAŠIĆ MARIJAN</w:t>
            </w:r>
          </w:p>
          <w:p w:rsidRDefault="00DF40E2" w:rsidP="00A0306E" w:rsidR="00DF40E2">
            <w:r>
              <w:t>M. GORICA, BREGOVITA 14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74108750006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21.256,33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21.256,33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TESAR ZDRAVKO</w:t>
            </w:r>
          </w:p>
          <w:p w:rsidRDefault="00DF40E2" w:rsidP="00A0306E" w:rsidR="00DF40E2">
            <w:r>
              <w:t>LIPOVLJANJI, I. KOZARCA 64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03448175670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12.110,23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12.110,23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TOMAC MATIJA</w:t>
            </w:r>
          </w:p>
          <w:p w:rsidRDefault="00DF40E2" w:rsidP="00A0306E" w:rsidR="00DF40E2">
            <w:r>
              <w:t>NAŠICE, ZRINSKIH I FRANKOPANA 82A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42502900779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17.411,69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17.411,69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TOMŠIĆ IVAN</w:t>
            </w:r>
          </w:p>
          <w:p w:rsidRDefault="00DF40E2" w:rsidP="00A0306E" w:rsidR="00DF40E2">
            <w:r>
              <w:t>ĐAKOVO, STANKA VRAZA 51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33152941688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12.882,60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12.882,60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7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TOPIĆ SLAVKO</w:t>
            </w:r>
          </w:p>
          <w:p w:rsidRDefault="00DF40E2" w:rsidP="00A0306E" w:rsidR="00DF40E2">
            <w:r>
              <w:t>ŠARENGRAD, OSIJEČKA 28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56063199192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12.906,78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12.906,78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TURIĆ JOSIP</w:t>
            </w:r>
          </w:p>
          <w:p w:rsidRDefault="00DF40E2" w:rsidP="00A0306E" w:rsidR="00DF40E2">
            <w:r>
              <w:t>ĐAKOVO, STOČIN 6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95213613596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10.191,74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10.191,74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TURSAN BERNARDO</w:t>
            </w:r>
          </w:p>
          <w:p w:rsidRDefault="00DF40E2" w:rsidP="00A0306E" w:rsidR="00DF40E2">
            <w:r>
              <w:t>M. GORICA, BREGOVITA 3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47094509430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30.235,04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30.235,04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TUŠAK IGOR</w:t>
            </w:r>
          </w:p>
          <w:p w:rsidRDefault="00DF40E2" w:rsidP="00A0306E" w:rsidR="00DF40E2">
            <w:r>
              <w:t>ZAGREB,VI. JUŽNA OBALA 3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00266943098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278.076,46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278.076,46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8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UZUN VELIMIR</w:t>
            </w:r>
          </w:p>
          <w:p w:rsidRDefault="00DF40E2" w:rsidP="00A0306E" w:rsidR="00DF40E2">
            <w:r>
              <w:t>ZAPREŠIĆ, PRIGORSKA 28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19642900508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83.707,34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83.707,34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VALIDŽIĆ ANĐELKO</w:t>
            </w:r>
          </w:p>
          <w:p w:rsidRDefault="00DF40E2" w:rsidP="00A0306E" w:rsidR="00DF40E2">
            <w:r>
              <w:t>STRIZIVOJNA, B. JELAČIĆA 18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18627676969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15.223,31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15.223,31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VESELOVAC TOMISLAV</w:t>
            </w:r>
          </w:p>
          <w:p w:rsidRDefault="00DF40E2" w:rsidP="00A0306E" w:rsidR="00DF40E2">
            <w:r>
              <w:t>KOŠKA, J. KOZARCA 65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79668032659</w:t>
            </w:r>
          </w:p>
        </w:tc>
        <w:tc>
          <w:tcPr>
            <w:tcW w:type="dxa" w:w="1530"/>
          </w:tcPr>
          <w:p w:rsidRDefault="00DF40E2" w:rsidP="00A0306E" w:rsidR="00DF40E2" w:rsidRPr="0086256B">
            <w:pPr>
              <w:jc w:val="center"/>
            </w:pPr>
            <w:r w:rsidRPr="0086256B">
              <w:t>20.978,94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86256B">
            <w:pPr>
              <w:jc w:val="center"/>
            </w:pPr>
            <w:r w:rsidRPr="0086256B">
              <w:t>20.978,94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VIDOVIĆ VLADIMIR</w:t>
            </w:r>
          </w:p>
          <w:p w:rsidRDefault="00DF40E2" w:rsidP="00A0306E" w:rsidR="00DF40E2">
            <w:r>
              <w:t>ZAGREB, ZVONINGRADSKA 14</w:t>
            </w:r>
          </w:p>
        </w:tc>
        <w:tc>
          <w:tcPr>
            <w:tcW w:type="dxa" w:w="1559"/>
          </w:tcPr>
          <w:p w:rsidRDefault="00DF40E2" w:rsidP="00A0306E" w:rsidR="00DF40E2">
            <w:r w:rsidRPr="0086256B">
              <w:t>13803445134</w:t>
            </w:r>
          </w:p>
        </w:tc>
        <w:tc>
          <w:tcPr>
            <w:tcW w:type="dxa" w:w="1530"/>
          </w:tcPr>
          <w:p w:rsidRDefault="00DF40E2" w:rsidP="00A0306E" w:rsidR="00DF40E2" w:rsidRPr="00F43F7F">
            <w:pPr>
              <w:jc w:val="center"/>
            </w:pPr>
            <w:r w:rsidRPr="00F43F7F">
              <w:t>448.850,08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</w:t>
            </w:r>
            <w:r>
              <w:t>, otpremnina, prijevoz</w:t>
            </w:r>
          </w:p>
        </w:tc>
        <w:tc>
          <w:tcPr>
            <w:tcW w:type="dxa" w:w="1843"/>
          </w:tcPr>
          <w:p w:rsidRDefault="00DF40E2" w:rsidP="00A0306E" w:rsidR="00DF40E2" w:rsidRPr="00F43F7F">
            <w:pPr>
              <w:jc w:val="center"/>
            </w:pPr>
            <w:r w:rsidRPr="00F43F7F">
              <w:t>448.850,</w:t>
            </w:r>
            <w:r>
              <w:t>v</w:t>
            </w:r>
            <w:r w:rsidRPr="00F43F7F">
              <w:t>08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VRANJKOVIĆ BLAGO</w:t>
            </w:r>
          </w:p>
          <w:p w:rsidRDefault="00DF40E2" w:rsidP="00A0306E" w:rsidR="00DF40E2">
            <w:r>
              <w:t>ZAGREB, 8.BUKOVAČKI OGRANAK 5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D13F81">
              <w:t>05834858713</w:t>
            </w:r>
          </w:p>
        </w:tc>
        <w:tc>
          <w:tcPr>
            <w:tcW w:type="dxa" w:w="1530"/>
          </w:tcPr>
          <w:p w:rsidRDefault="00DF40E2" w:rsidP="00A0306E" w:rsidR="00DF40E2" w:rsidRPr="00D13F81">
            <w:pPr>
              <w:jc w:val="center"/>
            </w:pPr>
            <w:r w:rsidRPr="00D13F81">
              <w:t>404.184,76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D13F81">
            <w:pPr>
              <w:jc w:val="center"/>
            </w:pPr>
            <w:r w:rsidRPr="00D13F81">
              <w:t>404.184,76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VRBEK KRUNOSLAV</w:t>
            </w:r>
          </w:p>
          <w:p w:rsidRDefault="00DF40E2" w:rsidP="00A0306E" w:rsidR="00DF40E2">
            <w:r>
              <w:t>ZLATAR, V. NAZORA 16</w:t>
            </w:r>
          </w:p>
        </w:tc>
        <w:tc>
          <w:tcPr>
            <w:tcW w:type="dxa" w:w="1559"/>
          </w:tcPr>
          <w:p w:rsidRDefault="00DF40E2" w:rsidP="00A0306E" w:rsidR="00DF40E2">
            <w:r w:rsidRPr="00D13F81">
              <w:t>22202111056</w:t>
            </w:r>
          </w:p>
        </w:tc>
        <w:tc>
          <w:tcPr>
            <w:tcW w:type="dxa" w:w="1530"/>
          </w:tcPr>
          <w:p w:rsidRDefault="00DF40E2" w:rsidP="00A0306E" w:rsidR="00DF40E2" w:rsidRPr="00D13F81">
            <w:pPr>
              <w:jc w:val="center"/>
            </w:pPr>
            <w:r w:rsidRPr="00D13F81">
              <w:t>7.776,57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</w:t>
            </w:r>
          </w:p>
        </w:tc>
        <w:tc>
          <w:tcPr>
            <w:tcW w:type="dxa" w:w="1843"/>
          </w:tcPr>
          <w:p w:rsidRDefault="00DF40E2" w:rsidP="00A0306E" w:rsidR="00DF40E2" w:rsidRPr="00D13F81">
            <w:pPr>
              <w:jc w:val="center"/>
            </w:pPr>
            <w:r w:rsidRPr="00D13F81">
              <w:t>7.776,57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VUKADIN FABIJAN</w:t>
            </w:r>
          </w:p>
          <w:p w:rsidRDefault="00DF40E2" w:rsidP="00A0306E" w:rsidR="00DF40E2">
            <w:r>
              <w:t>PIŠKOREVCI, J. KOZARCA 11</w:t>
            </w:r>
          </w:p>
        </w:tc>
        <w:tc>
          <w:tcPr>
            <w:tcW w:type="dxa" w:w="1559"/>
          </w:tcPr>
          <w:p w:rsidRDefault="00DF40E2" w:rsidP="00A0306E" w:rsidR="00DF40E2">
            <w:r w:rsidRPr="00D13F81">
              <w:t>40021544436</w:t>
            </w:r>
          </w:p>
        </w:tc>
        <w:tc>
          <w:tcPr>
            <w:tcW w:type="dxa" w:w="1530"/>
          </w:tcPr>
          <w:p w:rsidRDefault="00DF40E2" w:rsidP="00A0306E" w:rsidR="00DF40E2" w:rsidRPr="00D13F81">
            <w:pPr>
              <w:jc w:val="center"/>
            </w:pPr>
            <w:r w:rsidRPr="00D13F81">
              <w:t>6.000,65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D13F81">
            <w:pPr>
              <w:jc w:val="center"/>
            </w:pPr>
            <w:r w:rsidRPr="00D13F81">
              <w:t>6.000,65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6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VUKADIN SLAVKO</w:t>
            </w:r>
          </w:p>
          <w:p w:rsidRDefault="00DF40E2" w:rsidP="00A0306E" w:rsidR="00DF40E2">
            <w:r>
              <w:t>PIŠKOREVCI, J. KOZARCA 11</w:t>
            </w:r>
          </w:p>
        </w:tc>
        <w:tc>
          <w:tcPr>
            <w:tcW w:type="dxa" w:w="1559"/>
          </w:tcPr>
          <w:p w:rsidRDefault="00DF40E2" w:rsidP="00A0306E" w:rsidR="00DF40E2">
            <w:r w:rsidRPr="00D13F81">
              <w:t>95078947652</w:t>
            </w:r>
          </w:p>
        </w:tc>
        <w:tc>
          <w:tcPr>
            <w:tcW w:type="dxa" w:w="1530"/>
          </w:tcPr>
          <w:p w:rsidRDefault="00DF40E2" w:rsidP="00A0306E" w:rsidR="00DF40E2" w:rsidRPr="00D13F81">
            <w:pPr>
              <w:jc w:val="center"/>
            </w:pPr>
            <w:r w:rsidRPr="00D13F81">
              <w:t>1.993,48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D13F81">
            <w:pPr>
              <w:jc w:val="center"/>
            </w:pPr>
            <w:r w:rsidRPr="00D13F81">
              <w:t>1.993,48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VUKOJA KRUNOSLAV</w:t>
            </w:r>
          </w:p>
          <w:p w:rsidRDefault="00DF40E2" w:rsidP="00A0306E" w:rsidR="00DF40E2">
            <w:r>
              <w:t>PLETERNICA, BRESNICA 10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D13F81">
              <w:t>39070940732</w:t>
            </w:r>
          </w:p>
        </w:tc>
        <w:tc>
          <w:tcPr>
            <w:tcW w:type="dxa" w:w="1530"/>
          </w:tcPr>
          <w:p w:rsidRDefault="00DF40E2" w:rsidP="00A0306E" w:rsidR="00DF40E2" w:rsidRPr="00D13F81">
            <w:pPr>
              <w:jc w:val="center"/>
            </w:pPr>
            <w:r w:rsidRPr="00D13F81">
              <w:t>36.434,71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D13F81">
            <w:pPr>
              <w:jc w:val="center"/>
            </w:pPr>
            <w:r w:rsidRPr="00D13F81">
              <w:t>36.434,71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43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VUKOVIĆ ĐURO</w:t>
            </w:r>
          </w:p>
          <w:p w:rsidRDefault="00DF40E2" w:rsidP="00A0306E" w:rsidR="00DF40E2">
            <w:r>
              <w:t>KRIŽEVCI, GRAČINA 51</w:t>
            </w:r>
          </w:p>
        </w:tc>
        <w:tc>
          <w:tcPr>
            <w:tcW w:type="dxa" w:w="1559"/>
          </w:tcPr>
          <w:p w:rsidRDefault="00DF40E2" w:rsidP="00A0306E" w:rsidR="00DF40E2">
            <w:r w:rsidRPr="00D13F81">
              <w:t>16641144039</w:t>
            </w:r>
          </w:p>
        </w:tc>
        <w:tc>
          <w:tcPr>
            <w:tcW w:type="dxa" w:w="1530"/>
          </w:tcPr>
          <w:p w:rsidRDefault="00DF40E2" w:rsidP="00A0306E" w:rsidR="00DF40E2" w:rsidRPr="00D13F81">
            <w:pPr>
              <w:jc w:val="center"/>
            </w:pPr>
            <w:r w:rsidRPr="00D13F81">
              <w:t>45.972,78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D13F81">
            <w:pPr>
              <w:jc w:val="center"/>
            </w:pPr>
            <w:r w:rsidRPr="00D13F81">
              <w:t>45.972,78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700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VUKOVIĆ MILJENKO</w:t>
            </w:r>
          </w:p>
          <w:p w:rsidRDefault="00DF40E2" w:rsidP="00A0306E" w:rsidR="00DF40E2">
            <w:r>
              <w:t>KOPRIVNICA, MIKLINOVEC 196</w:t>
            </w:r>
          </w:p>
        </w:tc>
        <w:tc>
          <w:tcPr>
            <w:tcW w:type="dxa" w:w="1559"/>
          </w:tcPr>
          <w:p w:rsidRDefault="00DF40E2" w:rsidP="00A0306E" w:rsidR="00DF40E2">
            <w:r w:rsidRPr="00D13F81">
              <w:t>28023361746</w:t>
            </w:r>
          </w:p>
        </w:tc>
        <w:tc>
          <w:tcPr>
            <w:tcW w:type="dxa" w:w="1530"/>
          </w:tcPr>
          <w:p w:rsidRDefault="00DF40E2" w:rsidP="00A0306E" w:rsidR="00DF40E2" w:rsidRPr="00D13F81">
            <w:pPr>
              <w:jc w:val="center"/>
            </w:pPr>
            <w:r w:rsidRPr="00D13F81">
              <w:t>23.409,58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D13F81">
            <w:pPr>
              <w:jc w:val="center"/>
            </w:pPr>
            <w:r w:rsidRPr="00D13F81">
              <w:t>23.409,58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VUKŠIĆ PERO</w:t>
            </w:r>
          </w:p>
          <w:p w:rsidRDefault="00DF40E2" w:rsidP="00A0306E" w:rsidR="00DF40E2">
            <w:r>
              <w:t>ZAGREB, HORVAĆANSKA CESTA 57</w:t>
            </w:r>
            <w:r>
              <w:tab/>
            </w:r>
          </w:p>
        </w:tc>
        <w:tc>
          <w:tcPr>
            <w:tcW w:type="dxa" w:w="1559"/>
          </w:tcPr>
          <w:p w:rsidRDefault="00DF40E2" w:rsidP="00A0306E" w:rsidR="00DF40E2">
            <w:r w:rsidRPr="00D13F81">
              <w:t>90825749344</w:t>
            </w:r>
          </w:p>
        </w:tc>
        <w:tc>
          <w:tcPr>
            <w:tcW w:type="dxa" w:w="1530"/>
          </w:tcPr>
          <w:p w:rsidRDefault="00DF40E2" w:rsidP="00A0306E" w:rsidR="00DF40E2" w:rsidRPr="00D13F81">
            <w:pPr>
              <w:jc w:val="center"/>
            </w:pPr>
            <w:r w:rsidRPr="00D13F81">
              <w:t>92.897,29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 xml:space="preserve">Plaća, otpremnina,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D13F81">
            <w:pPr>
              <w:jc w:val="center"/>
            </w:pPr>
            <w:r w:rsidRPr="00D13F81">
              <w:t>92.897,29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695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VUKŠINIĆ JURICA</w:t>
            </w:r>
          </w:p>
          <w:p w:rsidRDefault="00DF40E2" w:rsidP="00A0306E" w:rsidR="00DF40E2">
            <w:r>
              <w:t>ZAGREB, JARUŠČICA 9A</w:t>
            </w:r>
          </w:p>
        </w:tc>
        <w:tc>
          <w:tcPr>
            <w:tcW w:type="dxa" w:w="1559"/>
          </w:tcPr>
          <w:p w:rsidRDefault="00DF40E2" w:rsidP="00A0306E" w:rsidR="00DF40E2">
            <w:r w:rsidRPr="00D13F81">
              <w:t>33067869444</w:t>
            </w:r>
          </w:p>
        </w:tc>
        <w:tc>
          <w:tcPr>
            <w:tcW w:type="dxa" w:w="1530"/>
          </w:tcPr>
          <w:p w:rsidRDefault="00DF40E2" w:rsidP="00A0306E" w:rsidR="00DF40E2" w:rsidRPr="00D13F81">
            <w:pPr>
              <w:jc w:val="center"/>
            </w:pPr>
            <w:r w:rsidRPr="00D13F81">
              <w:t>978,29</w:t>
            </w:r>
          </w:p>
          <w:p w:rsidRDefault="00DF40E2" w:rsidP="00A0306E" w:rsidR="00DF40E2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1F29">
              <w:t>Plaća</w:t>
            </w:r>
          </w:p>
        </w:tc>
        <w:tc>
          <w:tcPr>
            <w:tcW w:type="dxa" w:w="1843"/>
          </w:tcPr>
          <w:p w:rsidRDefault="00DF40E2" w:rsidP="00A0306E" w:rsidR="00DF40E2" w:rsidRPr="00D13F81">
            <w:pPr>
              <w:jc w:val="center"/>
            </w:pPr>
            <w:r w:rsidRPr="00D13F81">
              <w:t>978,29</w:t>
            </w:r>
          </w:p>
          <w:p w:rsidRDefault="00DF40E2" w:rsidP="00A0306E" w:rsidR="00DF40E2" w:rsidRPr="0095117A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VULJETIĆ MARKO</w:t>
            </w:r>
          </w:p>
          <w:p w:rsidRDefault="00DF40E2" w:rsidP="00A0306E" w:rsidR="00DF40E2">
            <w:r>
              <w:t>ZAGREB, I. TRNAVA 98a</w:t>
            </w:r>
          </w:p>
        </w:tc>
        <w:tc>
          <w:tcPr>
            <w:tcW w:type="dxa" w:w="1559"/>
          </w:tcPr>
          <w:p w:rsidRDefault="00DF40E2" w:rsidP="00A0306E" w:rsidR="00DF40E2" w:rsidRPr="006F6037">
            <w:r w:rsidRPr="006F6037">
              <w:t>18287550505</w:t>
            </w:r>
          </w:p>
          <w:p w:rsidRDefault="00DF40E2" w:rsidP="00A0306E" w:rsidR="00DF40E2" w:rsidRPr="00D13F81"/>
        </w:tc>
        <w:tc>
          <w:tcPr>
            <w:tcW w:type="dxa" w:w="1530"/>
          </w:tcPr>
          <w:p w:rsidRDefault="00DF40E2" w:rsidP="00A0306E" w:rsidR="00DF40E2" w:rsidRPr="006F6037">
            <w:pPr>
              <w:jc w:val="center"/>
            </w:pPr>
            <w:r w:rsidRPr="006F6037">
              <w:t>30.448,11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 w:rsidRPr="002C1F29">
            <w:r w:rsidRPr="006F6037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6F6037">
            <w:pPr>
              <w:jc w:val="center"/>
            </w:pPr>
            <w:r w:rsidRPr="006F6037">
              <w:t>30.448,11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WERNER MARIJANA</w:t>
            </w:r>
          </w:p>
          <w:p w:rsidRDefault="00DF40E2" w:rsidP="00A0306E" w:rsidR="00DF40E2">
            <w:r>
              <w:t>ZAGREB, HORVAĆANSKA CESTA 45</w:t>
            </w:r>
          </w:p>
        </w:tc>
        <w:tc>
          <w:tcPr>
            <w:tcW w:type="dxa" w:w="1559"/>
          </w:tcPr>
          <w:p w:rsidRDefault="00DF40E2" w:rsidP="00A0306E" w:rsidR="00DF40E2" w:rsidRPr="00D13F81">
            <w:r w:rsidRPr="006F6037">
              <w:t>24444472748</w:t>
            </w:r>
          </w:p>
        </w:tc>
        <w:tc>
          <w:tcPr>
            <w:tcW w:type="dxa" w:w="1530"/>
          </w:tcPr>
          <w:p w:rsidRDefault="00DF40E2" w:rsidP="00A0306E" w:rsidR="00DF40E2" w:rsidRPr="006F6037">
            <w:pPr>
              <w:jc w:val="center"/>
            </w:pPr>
            <w:r w:rsidRPr="006F6037">
              <w:t>12.051,59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 w:rsidRPr="002C1F29">
            <w:r w:rsidRPr="006F6037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6F6037">
            <w:pPr>
              <w:jc w:val="center"/>
            </w:pPr>
            <w:r w:rsidRPr="006F6037">
              <w:t>12.051,59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WERNER WALTER</w:t>
            </w:r>
          </w:p>
          <w:p w:rsidRDefault="00DF40E2" w:rsidP="00A0306E" w:rsidR="00DF40E2">
            <w:r>
              <w:t xml:space="preserve">ZAGREB, HORVAĆANSKA </w:t>
            </w:r>
            <w:r>
              <w:lastRenderedPageBreak/>
              <w:t>CESTA 45</w:t>
            </w:r>
          </w:p>
        </w:tc>
        <w:tc>
          <w:tcPr>
            <w:tcW w:type="dxa" w:w="1559"/>
          </w:tcPr>
          <w:p w:rsidRDefault="00DF40E2" w:rsidP="00A0306E" w:rsidR="00DF40E2" w:rsidRPr="006F6037">
            <w:r w:rsidRPr="006F6037">
              <w:lastRenderedPageBreak/>
              <w:t>90194329096</w:t>
            </w:r>
          </w:p>
          <w:p w:rsidRDefault="00DF40E2" w:rsidP="00A0306E" w:rsidR="00DF40E2" w:rsidRPr="00D13F81"/>
        </w:tc>
        <w:tc>
          <w:tcPr>
            <w:tcW w:type="dxa" w:w="1530"/>
          </w:tcPr>
          <w:p w:rsidRDefault="00DF40E2" w:rsidP="00A0306E" w:rsidR="00DF40E2" w:rsidRPr="006F6037">
            <w:pPr>
              <w:jc w:val="center"/>
            </w:pPr>
            <w:r w:rsidRPr="006F6037">
              <w:t>494,77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6BCF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6F6037">
            <w:pPr>
              <w:jc w:val="center"/>
            </w:pPr>
            <w:r w:rsidRPr="006F6037">
              <w:t>494,77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888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ZEČEVIĆ KOLAK MIRJANA</w:t>
            </w:r>
          </w:p>
          <w:p w:rsidRDefault="00DF40E2" w:rsidP="00A0306E" w:rsidR="00DF40E2">
            <w:r>
              <w:t>ZAGREB, A. JUKŠIĆA 32</w:t>
            </w:r>
          </w:p>
        </w:tc>
        <w:tc>
          <w:tcPr>
            <w:tcW w:type="dxa" w:w="1559"/>
          </w:tcPr>
          <w:p w:rsidRDefault="00DF40E2" w:rsidP="00A0306E" w:rsidR="00DF40E2" w:rsidRPr="006F6037">
            <w:r w:rsidRPr="006F6037">
              <w:t>78701627576</w:t>
            </w:r>
          </w:p>
          <w:p w:rsidRDefault="00DF40E2" w:rsidP="00A0306E" w:rsidR="00DF40E2" w:rsidRPr="00D13F81"/>
        </w:tc>
        <w:tc>
          <w:tcPr>
            <w:tcW w:type="dxa" w:w="1530"/>
          </w:tcPr>
          <w:p w:rsidRDefault="00DF40E2" w:rsidP="00A0306E" w:rsidR="00DF40E2" w:rsidRPr="006F6037">
            <w:pPr>
              <w:jc w:val="center"/>
            </w:pPr>
            <w:r w:rsidRPr="006F6037">
              <w:t>31.018,30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6BCF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6F6037">
            <w:pPr>
              <w:jc w:val="center"/>
            </w:pPr>
            <w:r w:rsidRPr="006F6037">
              <w:t>31.018,30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ZULIANI LAREN</w:t>
            </w:r>
          </w:p>
          <w:p w:rsidRDefault="00DF40E2" w:rsidP="00A0306E" w:rsidR="00DF40E2">
            <w:r>
              <w:t>ZAGREB, B. VUKASA 53</w:t>
            </w:r>
          </w:p>
        </w:tc>
        <w:tc>
          <w:tcPr>
            <w:tcW w:type="dxa" w:w="1559"/>
          </w:tcPr>
          <w:p w:rsidRDefault="00DF40E2" w:rsidP="00A0306E" w:rsidR="00DF40E2" w:rsidRPr="006F6037">
            <w:r w:rsidRPr="006F6037">
              <w:t>26751087060</w:t>
            </w:r>
          </w:p>
          <w:p w:rsidRDefault="00DF40E2" w:rsidP="00A0306E" w:rsidR="00DF40E2" w:rsidRPr="00D13F81"/>
        </w:tc>
        <w:tc>
          <w:tcPr>
            <w:tcW w:type="dxa" w:w="1530"/>
          </w:tcPr>
          <w:p w:rsidRDefault="00DF40E2" w:rsidP="00A0306E" w:rsidR="00DF40E2" w:rsidRPr="006F6037">
            <w:pPr>
              <w:jc w:val="center"/>
            </w:pPr>
            <w:r w:rsidRPr="006F6037">
              <w:t>8.081,11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6BCF">
              <w:t xml:space="preserve">Plaća, </w:t>
            </w:r>
            <w:r>
              <w:t>prijevoz</w:t>
            </w:r>
          </w:p>
        </w:tc>
        <w:tc>
          <w:tcPr>
            <w:tcW w:type="dxa" w:w="1843"/>
          </w:tcPr>
          <w:p w:rsidRDefault="00DF40E2" w:rsidP="00A0306E" w:rsidR="00DF40E2" w:rsidRPr="006F6037">
            <w:pPr>
              <w:jc w:val="center"/>
            </w:pPr>
            <w:r w:rsidRPr="006F6037">
              <w:t>8.081,11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ŽAKULA HRVOJE</w:t>
            </w:r>
          </w:p>
          <w:p w:rsidRDefault="00DF40E2" w:rsidP="00A0306E" w:rsidR="00DF40E2">
            <w:r>
              <w:t>KARLOVAC, KAMENSKO 33</w:t>
            </w:r>
          </w:p>
        </w:tc>
        <w:tc>
          <w:tcPr>
            <w:tcW w:type="dxa" w:w="1559"/>
          </w:tcPr>
          <w:p w:rsidRDefault="00DF40E2" w:rsidP="00A0306E" w:rsidR="00DF40E2" w:rsidRPr="00D13F81">
            <w:r w:rsidRPr="006F6037">
              <w:t>35845227728</w:t>
            </w:r>
          </w:p>
        </w:tc>
        <w:tc>
          <w:tcPr>
            <w:tcW w:type="dxa" w:w="1530"/>
          </w:tcPr>
          <w:p w:rsidRDefault="00DF40E2" w:rsidP="00A0306E" w:rsidR="00DF40E2" w:rsidRPr="006F6037">
            <w:pPr>
              <w:jc w:val="center"/>
            </w:pPr>
            <w:r w:rsidRPr="006F6037">
              <w:t>17.520,18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6BCF">
              <w:t>Plaća, terenski dodatak</w:t>
            </w:r>
          </w:p>
        </w:tc>
        <w:tc>
          <w:tcPr>
            <w:tcW w:type="dxa" w:w="1843"/>
          </w:tcPr>
          <w:p w:rsidRDefault="00DF40E2" w:rsidP="00A0306E" w:rsidR="00DF40E2" w:rsidRPr="006F6037">
            <w:pPr>
              <w:jc w:val="center"/>
            </w:pPr>
            <w:r w:rsidRPr="006F6037">
              <w:t>17.520,18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ŽIGROVIĆ DRAGO</w:t>
            </w:r>
          </w:p>
          <w:p w:rsidRDefault="00DF40E2" w:rsidP="00A0306E" w:rsidR="00DF40E2">
            <w:r>
              <w:t>SV. IVAN ZELINA, PRETOKI 13</w:t>
            </w:r>
          </w:p>
        </w:tc>
        <w:tc>
          <w:tcPr>
            <w:tcW w:type="dxa" w:w="1559"/>
          </w:tcPr>
          <w:p w:rsidRDefault="00DF40E2" w:rsidP="00A0306E" w:rsidR="00DF40E2" w:rsidRPr="00D13F81">
            <w:r w:rsidRPr="006F6037">
              <w:t>37506576082</w:t>
            </w:r>
          </w:p>
        </w:tc>
        <w:tc>
          <w:tcPr>
            <w:tcW w:type="dxa" w:w="1530"/>
          </w:tcPr>
          <w:p w:rsidRDefault="00DF40E2" w:rsidP="00A0306E" w:rsidR="00DF40E2" w:rsidRPr="006F6037">
            <w:pPr>
              <w:jc w:val="center"/>
            </w:pPr>
            <w:r w:rsidRPr="006F6037">
              <w:t>54.785,38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6BCF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6F6037">
            <w:pPr>
              <w:jc w:val="center"/>
            </w:pPr>
            <w:r w:rsidRPr="006F6037">
              <w:t>54.785,38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ŽIGROVIĆ KRUNOSLAV</w:t>
            </w:r>
          </w:p>
          <w:p w:rsidRDefault="00DF40E2" w:rsidP="00A0306E" w:rsidR="00DF40E2">
            <w:r>
              <w:t>SV. IVAN ZELINA, ČREČEN 39</w:t>
            </w:r>
          </w:p>
        </w:tc>
        <w:tc>
          <w:tcPr>
            <w:tcW w:type="dxa" w:w="1559"/>
          </w:tcPr>
          <w:p w:rsidRDefault="00DF40E2" w:rsidP="00A0306E" w:rsidR="00DF40E2" w:rsidRPr="00D13F81">
            <w:r w:rsidRPr="006F6037">
              <w:t>42229519049</w:t>
            </w:r>
          </w:p>
        </w:tc>
        <w:tc>
          <w:tcPr>
            <w:tcW w:type="dxa" w:w="1530"/>
          </w:tcPr>
          <w:p w:rsidRDefault="00DF40E2" w:rsidP="00A0306E" w:rsidR="00DF40E2" w:rsidRPr="006F6037">
            <w:pPr>
              <w:jc w:val="center"/>
            </w:pPr>
            <w:r w:rsidRPr="006F6037">
              <w:t>13.584,33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6BCF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6F6037">
            <w:pPr>
              <w:jc w:val="center"/>
            </w:pPr>
            <w:r w:rsidRPr="006F6037">
              <w:t>13.584,33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988"/>
          </w:tcPr>
          <w:p w:rsidRDefault="00DF40E2" w:rsidP="00DF40E2" w:rsidR="00DF40E2">
            <w:pPr>
              <w:pStyle w:val="Odlomakpopisa"/>
              <w:numPr>
                <w:ilvl w:val="0"/>
                <w:numId w:val="35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2977"/>
          </w:tcPr>
          <w:p w:rsidRDefault="00DF40E2" w:rsidP="00A0306E" w:rsidR="00DF40E2">
            <w:r>
              <w:t>ZIRDUM IGOR</w:t>
            </w:r>
          </w:p>
          <w:p w:rsidRDefault="00DF40E2" w:rsidP="00A0306E" w:rsidR="00DF40E2">
            <w:r>
              <w:t>SL. BROD, RADNIČKA 12</w:t>
            </w:r>
          </w:p>
        </w:tc>
        <w:tc>
          <w:tcPr>
            <w:tcW w:type="dxa" w:w="1559"/>
          </w:tcPr>
          <w:p w:rsidRDefault="00DF40E2" w:rsidP="00A0306E" w:rsidR="00DF40E2" w:rsidRPr="00D13F81">
            <w:r w:rsidRPr="005D21AE">
              <w:t>92558926638</w:t>
            </w:r>
          </w:p>
        </w:tc>
        <w:tc>
          <w:tcPr>
            <w:tcW w:type="dxa" w:w="1530"/>
          </w:tcPr>
          <w:p w:rsidRDefault="00DF40E2" w:rsidP="00A0306E" w:rsidR="00DF40E2" w:rsidRPr="005D21AE">
            <w:pPr>
              <w:jc w:val="center"/>
            </w:pPr>
            <w:r w:rsidRPr="005D21AE">
              <w:t>30.072,75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2438"/>
          </w:tcPr>
          <w:p w:rsidRDefault="00DF40E2" w:rsidP="00A0306E" w:rsidR="00DF40E2">
            <w:r w:rsidRPr="002C6BCF">
              <w:t>Plaća, otpremnina, terenski dodatak</w:t>
            </w:r>
          </w:p>
        </w:tc>
        <w:tc>
          <w:tcPr>
            <w:tcW w:type="dxa" w:w="1843"/>
          </w:tcPr>
          <w:p w:rsidRDefault="00DF40E2" w:rsidP="00A0306E" w:rsidR="00DF40E2" w:rsidRPr="005D21AE">
            <w:pPr>
              <w:jc w:val="center"/>
            </w:pPr>
            <w:r w:rsidRPr="005D21AE">
              <w:t>30.072,75</w:t>
            </w:r>
          </w:p>
          <w:p w:rsidRDefault="00DF40E2" w:rsidP="00A0306E" w:rsidR="00DF40E2" w:rsidRPr="00D13F81">
            <w:pPr>
              <w:jc w:val="center"/>
            </w:pPr>
          </w:p>
        </w:tc>
        <w:tc>
          <w:tcPr>
            <w:tcW w:type="dxa" w:w="1843"/>
          </w:tcPr>
          <w:p w:rsidRDefault="00DF40E2" w:rsidP="00A0306E" w:rsidR="00DF40E2" w:rsidRPr="001D6747"/>
        </w:tc>
        <w:tc>
          <w:tcPr>
            <w:tcW w:type="dxa" w:w="2098"/>
          </w:tcPr>
          <w:p w:rsidRDefault="00DF40E2" w:rsidP="00A0306E" w:rsidR="00DF40E2"/>
        </w:tc>
      </w:tr>
      <w:tr w:rsidTr="00A0306E" w:rsidR="00DF40E2" w:rsidRPr="00B40BEB">
        <w:trPr>
          <w:trHeight w:val="418"/>
          <w:jc w:val="center"/>
        </w:trPr>
        <w:tc>
          <w:tcPr>
            <w:tcW w:type="dxa" w:w="5524"/>
            <w:gridSpan w:val="3"/>
            <w:vAlign w:val="center"/>
          </w:tcPr>
          <w:p w:rsidRDefault="00DF40E2" w:rsidP="00A0306E" w:rsidR="00DF40E2" w:rsidRPr="003E5850">
            <w:pPr>
              <w:jc w:val="center"/>
              <w:rPr>
                <w:b/>
              </w:rPr>
            </w:pPr>
            <w:r w:rsidRPr="003E5850">
              <w:rPr>
                <w:b/>
              </w:rPr>
              <w:t>UKUPNO:</w:t>
            </w:r>
          </w:p>
        </w:tc>
        <w:tc>
          <w:tcPr>
            <w:tcW w:type="dxa" w:w="1530"/>
            <w:vAlign w:val="center"/>
          </w:tcPr>
          <w:p w:rsidRDefault="00DF40E2" w:rsidP="00A0306E" w:rsidR="00DF40E2" w:rsidRPr="003E5850">
            <w:pPr>
              <w:jc w:val="center"/>
              <w:rPr>
                <w:b/>
              </w:rPr>
            </w:pPr>
            <w:r w:rsidRPr="005D21AE">
              <w:rPr>
                <w:b/>
              </w:rPr>
              <w:t>17.143.948,2</w:t>
            </w:r>
            <w:r>
              <w:rPr>
                <w:b/>
              </w:rPr>
              <w:t>8</w:t>
            </w:r>
          </w:p>
        </w:tc>
        <w:tc>
          <w:tcPr>
            <w:tcW w:type="dxa" w:w="2438"/>
            <w:vAlign w:val="center"/>
          </w:tcPr>
          <w:p w:rsidRDefault="00DF40E2" w:rsidP="00A0306E" w:rsidR="00DF40E2" w:rsidRPr="002C1F29">
            <w:pPr>
              <w:jc w:val="center"/>
            </w:pPr>
          </w:p>
        </w:tc>
        <w:tc>
          <w:tcPr>
            <w:tcW w:type="dxa" w:w="1843"/>
            <w:vAlign w:val="center"/>
          </w:tcPr>
          <w:p w:rsidRDefault="00DF40E2" w:rsidP="00A0306E" w:rsidR="00DF40E2" w:rsidRPr="003E5850">
            <w:pPr>
              <w:jc w:val="center"/>
              <w:rPr>
                <w:b/>
              </w:rPr>
            </w:pPr>
            <w:r w:rsidRPr="005D21AE">
              <w:rPr>
                <w:b/>
              </w:rPr>
              <w:t>16.719.785,42</w:t>
            </w:r>
          </w:p>
        </w:tc>
        <w:tc>
          <w:tcPr>
            <w:tcW w:type="dxa" w:w="1843"/>
            <w:vAlign w:val="center"/>
          </w:tcPr>
          <w:p w:rsidRDefault="00DF40E2" w:rsidP="00A0306E" w:rsidR="00DF40E2" w:rsidRPr="003E5850">
            <w:pPr>
              <w:jc w:val="center"/>
              <w:rPr>
                <w:b/>
              </w:rPr>
            </w:pPr>
            <w:r w:rsidRPr="003E5850">
              <w:rPr>
                <w:b/>
              </w:rPr>
              <w:t>424.162,86</w:t>
            </w:r>
          </w:p>
        </w:tc>
        <w:tc>
          <w:tcPr>
            <w:tcW w:type="dxa" w:w="2098"/>
            <w:vAlign w:val="center"/>
          </w:tcPr>
          <w:p w:rsidRDefault="00DF40E2" w:rsidP="00A0306E" w:rsidR="00DF40E2">
            <w:pPr>
              <w:jc w:val="center"/>
            </w:pPr>
          </w:p>
        </w:tc>
      </w:tr>
    </w:tbl>
    <w:p w:rsidRDefault="00DF40E2" w:rsidP="00DF40E2" w:rsidR="00DF40E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</w:t>
      </w:r>
    </w:p>
    <w:p w:rsidRDefault="00DF40E2" w:rsidP="00DF40E2" w:rsidR="00DF40E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Perica Mitrović,dipl.iur.</w:t>
      </w:r>
    </w:p>
    <w:p w:rsidRDefault="00DF40E2" w:rsidP="00581DDD" w:rsidR="00DF40E2">
      <w:pPr>
        <w:pStyle w:val="Bezproreda"/>
      </w:pPr>
    </w:p>
    <w:p w:rsidRDefault="00DF40E2" w:rsidP="00581DDD" w:rsidR="00DF40E2">
      <w:pPr>
        <w:pStyle w:val="Bezproreda"/>
      </w:pPr>
    </w:p>
    <w:p w:rsidRDefault="00DF40E2" w:rsidP="00DF40E2" w:rsidR="00DF40E2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DF40E2" w:rsidP="00DF40E2" w:rsidR="00DF40E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F40E2" w:rsidP="00DF40E2" w:rsidR="00DF40E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DF40E2" w:rsidP="00DF40E2" w:rsidR="00DF40E2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vjerovnika 2. višeg isplatnog reda</w:t>
      </w:r>
    </w:p>
    <w:p w:rsidRDefault="00DF40E2" w:rsidP="00DF40E2" w:rsidR="00DF40E2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499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2864"/>
        <w:gridCol w:w="1530"/>
        <w:gridCol w:w="1701"/>
        <w:gridCol w:w="2694"/>
        <w:gridCol w:w="1701"/>
        <w:gridCol w:w="1559"/>
        <w:gridCol w:w="2127"/>
      </w:tblGrid>
      <w:tr w:rsidTr="00A0306E" w:rsidR="00DF40E2" w:rsidRPr="00B40BEB">
        <w:trPr>
          <w:trHeight w:val="1124"/>
          <w:jc w:val="center"/>
        </w:trPr>
        <w:tc>
          <w:tcPr>
            <w:tcW w:type="dxa" w:w="817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R.b</w:t>
            </w:r>
          </w:p>
        </w:tc>
        <w:tc>
          <w:tcPr>
            <w:tcW w:type="dxa" w:w="2864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Ime i prezime / tvrtka  ili naziv vjerovnika, adresa/</w:t>
            </w:r>
          </w:p>
          <w:p w:rsidRDefault="00DF40E2" w:rsidP="00A0306E" w:rsidR="00DF40E2" w:rsidRPr="00B40BEB">
            <w:r w:rsidRPr="009D44B8">
              <w:rPr>
                <w:b/>
              </w:rPr>
              <w:t>sjedište</w:t>
            </w:r>
          </w:p>
        </w:tc>
        <w:tc>
          <w:tcPr>
            <w:tcW w:type="dxa" w:w="1530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OIB vjerovnika</w:t>
            </w: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 xml:space="preserve">Iznos prijavljene tražbine (kn) </w:t>
            </w:r>
          </w:p>
        </w:tc>
        <w:tc>
          <w:tcPr>
            <w:tcW w:type="dxa" w:w="2694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 xml:space="preserve">Osnova   tražbine </w:t>
            </w: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DF40E2" w:rsidP="00A0306E" w:rsidR="00DF40E2"/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Iznos priznate tražbine (kn)</w:t>
            </w:r>
          </w:p>
          <w:p w:rsidRDefault="00DF40E2" w:rsidP="00A0306E" w:rsidR="00DF40E2" w:rsidRPr="00B40BEB"/>
        </w:tc>
        <w:tc>
          <w:tcPr>
            <w:tcW w:type="dxa" w:w="1559"/>
            <w:vAlign w:val="center"/>
          </w:tcPr>
          <w:p w:rsidRDefault="00DF40E2" w:rsidP="00A0306E" w:rsidR="00DF40E2" w:rsidRPr="00B40BEB">
            <w:r w:rsidRPr="009D44B8">
              <w:rPr>
                <w:b/>
              </w:rPr>
              <w:t>Iznos osporene  tražbine  (kn</w:t>
            </w:r>
            <w:r>
              <w:t>)</w:t>
            </w:r>
          </w:p>
        </w:tc>
        <w:tc>
          <w:tcPr>
            <w:tcW w:type="dxa" w:w="2127"/>
            <w:vAlign w:val="center"/>
          </w:tcPr>
          <w:p w:rsidRDefault="00DF40E2" w:rsidP="00A0306E" w:rsidR="00DF40E2" w:rsidRPr="009D44B8">
            <w:pPr>
              <w:rPr>
                <w:b/>
              </w:rPr>
            </w:pPr>
            <w:r w:rsidRPr="009D44B8">
              <w:rPr>
                <w:b/>
              </w:rPr>
              <w:t>Razlog osporavanja</w:t>
            </w:r>
          </w:p>
        </w:tc>
      </w:tr>
      <w:tr w:rsidTr="00A0306E" w:rsidR="00DF40E2" w:rsidRPr="00B40BEB">
        <w:trPr>
          <w:trHeight w:val="1220"/>
          <w:jc w:val="center"/>
        </w:trPr>
        <w:tc>
          <w:tcPr>
            <w:tcW w:type="dxa" w:w="817"/>
          </w:tcPr>
          <w:p w:rsidRDefault="00DF40E2" w:rsidP="00A0306E" w:rsidR="00DF40E2" w:rsidRPr="00F243FA">
            <w:r w:rsidRPr="00F243FA">
              <w:t>1.</w:t>
            </w:r>
          </w:p>
        </w:tc>
        <w:tc>
          <w:tcPr>
            <w:tcW w:type="dxa" w:w="2864"/>
          </w:tcPr>
          <w:p w:rsidRDefault="00DF40E2" w:rsidP="00A0306E" w:rsidR="00DF40E2" w:rsidRPr="00F243FA">
            <w:r w:rsidRPr="00F243FA">
              <w:t>HETA ASSET RESOLUTION GmbH, zast. po odvj. društvu Kožul i Petrinović d.o.o., Bužanova 4, Zagreb</w:t>
            </w:r>
          </w:p>
        </w:tc>
        <w:tc>
          <w:tcPr>
            <w:tcW w:type="dxa" w:w="1530"/>
          </w:tcPr>
          <w:p w:rsidRDefault="00DF40E2" w:rsidP="00A0306E" w:rsidR="00DF40E2" w:rsidRPr="00F243FA">
            <w:r w:rsidRPr="00F243FA">
              <w:t>99846888275</w:t>
            </w:r>
          </w:p>
        </w:tc>
        <w:tc>
          <w:tcPr>
            <w:tcW w:type="dxa" w:w="1701"/>
          </w:tcPr>
          <w:p w:rsidRDefault="00DF40E2" w:rsidP="00A0306E" w:rsidR="00DF40E2" w:rsidRPr="00F243FA">
            <w:pPr>
              <w:jc w:val="right"/>
            </w:pPr>
            <w:r w:rsidRPr="00F243FA">
              <w:t>52.124.691,36</w:t>
            </w:r>
          </w:p>
        </w:tc>
        <w:tc>
          <w:tcPr>
            <w:tcW w:type="dxa" w:w="2694"/>
          </w:tcPr>
          <w:p w:rsidRDefault="00DF40E2" w:rsidP="00A0306E" w:rsidR="00DF40E2">
            <w:r w:rsidRPr="00F243FA">
              <w:t>Ugovor o leasingu, rješenje o ovrsi</w:t>
            </w:r>
            <w:r>
              <w:t xml:space="preserve"> OVR-12093/15 OGSZ, </w:t>
            </w:r>
          </w:p>
          <w:p w:rsidRDefault="00DF40E2" w:rsidP="00A0306E" w:rsidR="00DF40E2" w:rsidRPr="00F243FA">
            <w:r>
              <w:t>Prav.</w:t>
            </w:r>
          </w:p>
        </w:tc>
        <w:tc>
          <w:tcPr>
            <w:tcW w:type="dxa" w:w="1701"/>
          </w:tcPr>
          <w:p w:rsidRDefault="00DF40E2" w:rsidP="00A0306E" w:rsidR="00DF40E2" w:rsidRPr="00F243FA">
            <w:pPr>
              <w:pStyle w:val="Bezproreda"/>
              <w:jc w:val="right"/>
            </w:pPr>
            <w:r w:rsidRPr="00F243FA">
              <w:t>1.110</w:t>
            </w:r>
            <w:r>
              <w:t>.</w:t>
            </w:r>
            <w:r w:rsidRPr="00F243FA">
              <w:t>562,50</w:t>
            </w:r>
          </w:p>
        </w:tc>
        <w:tc>
          <w:tcPr>
            <w:tcW w:type="dxa" w:w="1559"/>
          </w:tcPr>
          <w:p w:rsidRDefault="00DF40E2" w:rsidP="00A0306E" w:rsidR="00DF40E2" w:rsidRPr="00F243FA">
            <w:pPr>
              <w:pStyle w:val="Bezproreda"/>
              <w:jc w:val="right"/>
              <w:rPr>
                <w:rFonts w:cstheme="minorHAnsi"/>
                <w:szCs w:val="24"/>
              </w:rPr>
            </w:pPr>
            <w:r w:rsidRPr="00F243FA">
              <w:rPr>
                <w:rFonts w:cstheme="minorHAnsi"/>
                <w:szCs w:val="24"/>
              </w:rPr>
              <w:t>51.014.128,86</w:t>
            </w:r>
          </w:p>
          <w:p w:rsidRDefault="00DF40E2" w:rsidP="00A0306E" w:rsidR="00DF40E2" w:rsidRPr="00F243FA">
            <w:pPr>
              <w:pStyle w:val="Bezproreda"/>
              <w:jc w:val="right"/>
              <w:rPr>
                <w:rFonts w:cstheme="minorHAnsi"/>
                <w:szCs w:val="24"/>
              </w:rPr>
            </w:pPr>
          </w:p>
        </w:tc>
        <w:tc>
          <w:tcPr>
            <w:tcW w:type="dxa" w:w="2127"/>
          </w:tcPr>
          <w:p w:rsidRDefault="00DF40E2" w:rsidP="00A0306E" w:rsidR="00DF40E2" w:rsidRPr="00F243FA">
            <w:pPr>
              <w:pStyle w:val="Bezproreda"/>
              <w:ind w:right="532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Potraživanje osporeno u predstečajnom postupku</w:t>
            </w:r>
          </w:p>
        </w:tc>
      </w:tr>
      <w:tr w:rsidTr="00A0306E" w:rsidR="00DF40E2" w:rsidRPr="00B40BEB">
        <w:trPr>
          <w:trHeight w:val="490"/>
          <w:jc w:val="center"/>
        </w:trPr>
        <w:tc>
          <w:tcPr>
            <w:tcW w:type="dxa" w:w="817"/>
          </w:tcPr>
          <w:p w:rsidRDefault="00DF40E2" w:rsidP="00A0306E" w:rsidR="00DF40E2" w:rsidRPr="00C41C9D">
            <w:r w:rsidRPr="00C41C9D">
              <w:t>2.</w:t>
            </w:r>
          </w:p>
        </w:tc>
        <w:tc>
          <w:tcPr>
            <w:tcW w:type="dxa" w:w="2864"/>
          </w:tcPr>
          <w:p w:rsidRDefault="00DF40E2" w:rsidP="00A0306E" w:rsidR="00DF40E2" w:rsidRPr="00C41C9D">
            <w:r w:rsidRPr="00C41C9D">
              <w:t>HEP TOPLINARSTVO d.o.o., Miševečka 15a, Zagreb</w:t>
            </w:r>
          </w:p>
        </w:tc>
        <w:tc>
          <w:tcPr>
            <w:tcW w:type="dxa" w:w="1530"/>
          </w:tcPr>
          <w:p w:rsidRDefault="00DF40E2" w:rsidP="00A0306E" w:rsidR="00DF40E2" w:rsidRPr="00C41C9D">
            <w:r w:rsidRPr="00C41C9D">
              <w:t>15907062900</w:t>
            </w:r>
          </w:p>
        </w:tc>
        <w:tc>
          <w:tcPr>
            <w:tcW w:type="dxa" w:w="1701"/>
          </w:tcPr>
          <w:p w:rsidRDefault="00DF40E2" w:rsidP="00A0306E" w:rsidR="00DF40E2" w:rsidRPr="00C41C9D">
            <w:pPr>
              <w:jc w:val="right"/>
            </w:pPr>
            <w:r w:rsidRPr="00C41C9D">
              <w:t>374.730,46</w:t>
            </w:r>
          </w:p>
        </w:tc>
        <w:tc>
          <w:tcPr>
            <w:tcW w:type="dxa" w:w="2694"/>
          </w:tcPr>
          <w:p w:rsidRDefault="00DF40E2" w:rsidP="00A0306E" w:rsidR="00DF40E2" w:rsidRPr="00C41C9D">
            <w:r w:rsidRPr="00C41C9D">
              <w:t>Potraživanje priznato po predstečajnoj nagodbi,  presuda TS Zagreb br.Povrv-4023/17, rješenje o ovrsi br.Ovrv-1731/17 JB B. Jakić</w:t>
            </w:r>
          </w:p>
        </w:tc>
        <w:tc>
          <w:tcPr>
            <w:tcW w:type="dxa" w:w="1701"/>
          </w:tcPr>
          <w:p w:rsidRDefault="00DF40E2" w:rsidP="00A0306E" w:rsidR="00DF40E2" w:rsidRPr="00C41C9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1C9D">
              <w:t>374.730,46</w:t>
            </w:r>
          </w:p>
        </w:tc>
        <w:tc>
          <w:tcPr>
            <w:tcW w:type="dxa" w:w="1559"/>
          </w:tcPr>
          <w:p w:rsidRDefault="00DF40E2" w:rsidP="00A0306E" w:rsidR="00DF40E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</w:p>
        </w:tc>
        <w:tc>
          <w:tcPr>
            <w:tcW w:type="dxa" w:w="2127"/>
          </w:tcPr>
          <w:p w:rsidRDefault="00DF40E2" w:rsidP="00A0306E" w:rsidR="00DF40E2" w:rsidRPr="00B40BEB">
            <w:pPr>
              <w:pStyle w:val="Bezproreda"/>
              <w:ind w:right="532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0306E" w:rsidR="00DF40E2" w:rsidRPr="00B40BEB">
        <w:trPr>
          <w:trHeight w:val="561"/>
          <w:jc w:val="center"/>
        </w:trPr>
        <w:tc>
          <w:tcPr>
            <w:tcW w:type="dxa" w:w="817"/>
          </w:tcPr>
          <w:p w:rsidRDefault="00DF40E2" w:rsidP="00A0306E" w:rsidR="00DF40E2" w:rsidRPr="003C4243">
            <w:r>
              <w:t>3.</w:t>
            </w:r>
          </w:p>
        </w:tc>
        <w:tc>
          <w:tcPr>
            <w:tcW w:type="dxa" w:w="2864"/>
          </w:tcPr>
          <w:p w:rsidRDefault="00DF40E2" w:rsidP="00A0306E" w:rsidR="00DF40E2" w:rsidRPr="00E37B1C">
            <w:pPr>
              <w:pStyle w:val="Bezproreda"/>
              <w:rPr>
                <w:rFonts w:cs="Calibri"/>
                <w:szCs w:val="24"/>
              </w:rPr>
            </w:pPr>
            <w:r w:rsidRPr="00E37B1C">
              <w:rPr>
                <w:rFonts w:cs="Calibri"/>
                <w:szCs w:val="24"/>
              </w:rPr>
              <w:t>CROATIA OSIGURANJE</w:t>
            </w:r>
            <w:r>
              <w:rPr>
                <w:rFonts w:cs="Calibri"/>
                <w:szCs w:val="24"/>
              </w:rPr>
              <w:t xml:space="preserve"> d.d., Vatroslava Jagića 33,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26187994862</w:t>
            </w:r>
          </w:p>
        </w:tc>
        <w:tc>
          <w:tcPr>
            <w:tcW w:type="dxa" w:w="1701"/>
          </w:tcPr>
          <w:p w:rsidRDefault="00DF40E2" w:rsidP="00A0306E" w:rsidR="00DF40E2" w:rsidRPr="00B40BEB">
            <w:pPr>
              <w:jc w:val="right"/>
            </w:pPr>
            <w:r>
              <w:t>238.534,96</w:t>
            </w:r>
          </w:p>
        </w:tc>
        <w:tc>
          <w:tcPr>
            <w:tcW w:type="dxa" w:w="2694"/>
          </w:tcPr>
          <w:p w:rsidRDefault="00DF40E2" w:rsidP="00A0306E" w:rsidR="00DF40E2" w:rsidRPr="00B40BEB">
            <w:r>
              <w:t>Potraživanje priznato po predstečajnoj nagodbi</w:t>
            </w:r>
          </w:p>
        </w:tc>
        <w:tc>
          <w:tcPr>
            <w:tcW w:type="dxa" w:w="1701"/>
          </w:tcPr>
          <w:p w:rsidRDefault="00DF40E2" w:rsidP="00A0306E" w:rsidR="00DF40E2">
            <w:pPr>
              <w:jc w:val="right"/>
            </w:pPr>
            <w:r>
              <w:t>238.534,96</w:t>
            </w:r>
          </w:p>
          <w:p w:rsidRDefault="00DF40E2" w:rsidP="00A0306E" w:rsidR="00DF40E2" w:rsidRPr="00B40BEB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DF40E2" w:rsidP="00A0306E" w:rsidR="00DF40E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</w:p>
        </w:tc>
        <w:tc>
          <w:tcPr>
            <w:tcW w:type="dxa" w:w="2127"/>
          </w:tcPr>
          <w:p w:rsidRDefault="00DF40E2" w:rsidP="00A0306E" w:rsidR="00DF40E2" w:rsidRPr="00B40BEB">
            <w:pPr>
              <w:pStyle w:val="Bezproreda"/>
              <w:ind w:right="532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0306E" w:rsidR="00DF40E2" w:rsidRPr="00B40BEB">
        <w:trPr>
          <w:trHeight w:val="633"/>
          <w:jc w:val="center"/>
        </w:trPr>
        <w:tc>
          <w:tcPr>
            <w:tcW w:type="dxa" w:w="817"/>
          </w:tcPr>
          <w:p w:rsidRDefault="00DF40E2" w:rsidP="00A0306E" w:rsidR="00DF40E2" w:rsidRPr="003C4243">
            <w:r w:rsidRPr="003C4243">
              <w:lastRenderedPageBreak/>
              <w:t>4.</w:t>
            </w:r>
          </w:p>
        </w:tc>
        <w:tc>
          <w:tcPr>
            <w:tcW w:type="dxa" w:w="2864"/>
          </w:tcPr>
          <w:p w:rsidRDefault="00DF40E2" w:rsidP="00A0306E" w:rsidR="00DF40E2">
            <w:pPr>
              <w:pStyle w:val="Bezproreda"/>
            </w:pPr>
            <w:r>
              <w:t xml:space="preserve">VIP NET d.o.o., </w:t>
            </w:r>
          </w:p>
          <w:p w:rsidRDefault="00DF40E2" w:rsidP="00A0306E" w:rsidR="00DF40E2" w:rsidRPr="00B40BEB">
            <w:pPr>
              <w:pStyle w:val="Bezproreda"/>
            </w:pPr>
            <w:r>
              <w:t>Vrtni put 1,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 w:rsidRPr="00FF4092">
              <w:t>29524210204</w:t>
            </w:r>
          </w:p>
        </w:tc>
        <w:tc>
          <w:tcPr>
            <w:tcW w:type="dxa" w:w="1701"/>
          </w:tcPr>
          <w:p w:rsidRDefault="00DF40E2" w:rsidP="00A0306E" w:rsidR="00DF40E2" w:rsidRPr="00B40BEB">
            <w:pPr>
              <w:jc w:val="right"/>
            </w:pPr>
            <w:r>
              <w:t>58.546,39</w:t>
            </w:r>
          </w:p>
        </w:tc>
        <w:tc>
          <w:tcPr>
            <w:tcW w:type="dxa" w:w="2694"/>
          </w:tcPr>
          <w:p w:rsidRDefault="00DF40E2" w:rsidP="00A0306E" w:rsidR="00DF40E2" w:rsidRPr="00B40BEB">
            <w:r>
              <w:t>Izvod otvorenih stavaka, računi za pružene usluge</w:t>
            </w:r>
          </w:p>
        </w:tc>
        <w:tc>
          <w:tcPr>
            <w:tcW w:type="dxa" w:w="1701"/>
          </w:tcPr>
          <w:p w:rsidRDefault="00DF40E2" w:rsidP="00A0306E" w:rsidR="00DF40E2" w:rsidRPr="00B40BEB">
            <w:pPr>
              <w:jc w:val="right"/>
            </w:pPr>
            <w:r>
              <w:t>58.546,39</w:t>
            </w:r>
          </w:p>
        </w:tc>
        <w:tc>
          <w:tcPr>
            <w:tcW w:type="dxa" w:w="1559"/>
          </w:tcPr>
          <w:p w:rsidRDefault="00DF40E2" w:rsidP="00A0306E" w:rsidR="00DF40E2" w:rsidRPr="00E37B1C">
            <w:pPr>
              <w:pStyle w:val="Bezproreda"/>
              <w:ind w:right="-108"/>
              <w:jc w:val="right"/>
              <w:rPr>
                <w:rFonts w:cs="Calibri"/>
                <w:szCs w:val="24"/>
              </w:rPr>
            </w:pPr>
          </w:p>
          <w:p w:rsidRDefault="00DF40E2" w:rsidP="00A0306E" w:rsidR="00DF40E2" w:rsidRPr="00E37B1C">
            <w:pPr>
              <w:jc w:val="right"/>
              <w:rPr>
                <w:rFonts w:cs="Calibri"/>
              </w:rPr>
            </w:pPr>
          </w:p>
          <w:p w:rsidRDefault="00DF40E2" w:rsidP="00A0306E" w:rsidR="00DF40E2" w:rsidRPr="00E37B1C">
            <w:pPr>
              <w:jc w:val="right"/>
              <w:rPr>
                <w:rFonts w:cs="Calibri"/>
              </w:rPr>
            </w:pPr>
          </w:p>
        </w:tc>
        <w:tc>
          <w:tcPr>
            <w:tcW w:type="dxa" w:w="2127"/>
          </w:tcPr>
          <w:p w:rsidRDefault="00DF40E2" w:rsidP="00A0306E" w:rsidR="00DF40E2"/>
          <w:p w:rsidRDefault="00DF40E2" w:rsidP="00A0306E" w:rsidR="00DF40E2" w:rsidRPr="00B40BEB"/>
        </w:tc>
      </w:tr>
      <w:tr w:rsidTr="00A0306E" w:rsidR="00DF40E2" w:rsidRPr="00B40BEB">
        <w:trPr>
          <w:trHeight w:val="1281"/>
          <w:jc w:val="center"/>
        </w:trPr>
        <w:tc>
          <w:tcPr>
            <w:tcW w:type="dxa" w:w="817"/>
          </w:tcPr>
          <w:p w:rsidRDefault="00DF40E2" w:rsidP="00A0306E" w:rsidR="00DF40E2" w:rsidRPr="003C4243">
            <w:r w:rsidRPr="003C4243">
              <w:t>5.</w:t>
            </w:r>
          </w:p>
        </w:tc>
        <w:tc>
          <w:tcPr>
            <w:tcW w:type="dxa" w:w="2864"/>
          </w:tcPr>
          <w:p w:rsidRDefault="00DF40E2" w:rsidP="00A0306E" w:rsidR="00DF40E2" w:rsidRPr="00B40BEB">
            <w:r>
              <w:t>HEP - OPERATOR DISTRIBUCIJSKOG SUSTAVA d.o.o., Gundulićeva 32, Zagreb</w:t>
            </w:r>
          </w:p>
        </w:tc>
        <w:tc>
          <w:tcPr>
            <w:tcW w:type="dxa" w:w="1530"/>
          </w:tcPr>
          <w:p w:rsidRDefault="00DF40E2" w:rsidP="00A0306E" w:rsidR="00DF40E2">
            <w:r>
              <w:t>46830600751</w:t>
            </w:r>
          </w:p>
          <w:p w:rsidRDefault="00DF40E2" w:rsidP="00A0306E" w:rsidR="00DF40E2" w:rsidRPr="00B40BEB"/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5.840,90</w:t>
            </w:r>
          </w:p>
        </w:tc>
        <w:tc>
          <w:tcPr>
            <w:tcW w:type="dxa" w:w="2694"/>
          </w:tcPr>
          <w:p w:rsidRDefault="00DF40E2" w:rsidP="00A0306E" w:rsidR="00DF40E2" w:rsidRPr="00B40BEB">
            <w:r w:rsidRPr="001D6747">
              <w:t>Potraživanje priznato po predstečajno</w:t>
            </w:r>
            <w:r>
              <w:t xml:space="preserve">j </w:t>
            </w:r>
            <w:r w:rsidRPr="001D6747">
              <w:t>nagodbi</w:t>
            </w:r>
          </w:p>
        </w:tc>
        <w:tc>
          <w:tcPr>
            <w:tcW w:type="dxa" w:w="1701"/>
          </w:tcPr>
          <w:p w:rsidRDefault="00DF40E2" w:rsidP="00A0306E" w:rsidR="00DF40E2" w:rsidRPr="00B40BEB">
            <w:pPr>
              <w:jc w:val="right"/>
            </w:pPr>
            <w:r w:rsidRPr="001D6747">
              <w:t>5.840,90</w:t>
            </w:r>
          </w:p>
        </w:tc>
        <w:tc>
          <w:tcPr>
            <w:tcW w:type="dxa" w:w="1559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127"/>
          </w:tcPr>
          <w:p w:rsidRDefault="00DF40E2" w:rsidP="00A0306E" w:rsidR="00DF40E2" w:rsidRPr="001D6747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 w:rsidRPr="00B40BEB">
            <w:r>
              <w:t>6.</w:t>
            </w:r>
          </w:p>
        </w:tc>
        <w:tc>
          <w:tcPr>
            <w:tcW w:type="dxa" w:w="2864"/>
          </w:tcPr>
          <w:p w:rsidRDefault="00DF40E2" w:rsidP="00A0306E" w:rsidR="00DF40E2">
            <w:r>
              <w:t>HRVATSKI TELEKOM d.d., R.F. Mihanovića 9,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81793146560</w:t>
            </w:r>
          </w:p>
        </w:tc>
        <w:tc>
          <w:tcPr>
            <w:tcW w:type="dxa" w:w="1701"/>
          </w:tcPr>
          <w:p w:rsidRDefault="00DF40E2" w:rsidP="00A0306E" w:rsidR="00DF40E2" w:rsidRPr="00106CB6">
            <w:pPr>
              <w:jc w:val="right"/>
            </w:pPr>
            <w:r>
              <w:t>4.272,96</w:t>
            </w:r>
          </w:p>
        </w:tc>
        <w:tc>
          <w:tcPr>
            <w:tcW w:type="dxa" w:w="2694"/>
          </w:tcPr>
          <w:p w:rsidRDefault="00DF40E2" w:rsidP="00A0306E" w:rsidR="00DF40E2" w:rsidRPr="00106CB6">
            <w:r w:rsidRPr="0013453C">
              <w:t>Potraživanje priznato po predstečajnoj nagodbi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4.272,96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 w:rsidRPr="00B40BEB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 w:rsidRPr="00B40BEB">
            <w:r>
              <w:t>7.</w:t>
            </w:r>
          </w:p>
        </w:tc>
        <w:tc>
          <w:tcPr>
            <w:tcW w:type="dxa" w:w="2864"/>
          </w:tcPr>
          <w:p w:rsidRDefault="00DF40E2" w:rsidP="00A0306E" w:rsidR="00DF40E2">
            <w:r>
              <w:t>VG VODOOPSKRBA d.o.o., Kneza Lj. Posavskog 45, Velika Gorica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62462242629</w:t>
            </w:r>
          </w:p>
        </w:tc>
        <w:tc>
          <w:tcPr>
            <w:tcW w:type="dxa" w:w="1701"/>
          </w:tcPr>
          <w:p w:rsidRDefault="00DF40E2" w:rsidP="00A0306E" w:rsidR="00DF40E2" w:rsidRPr="00EB5CED">
            <w:pPr>
              <w:jc w:val="right"/>
            </w:pPr>
            <w:r>
              <w:t>931,41</w:t>
            </w:r>
          </w:p>
        </w:tc>
        <w:tc>
          <w:tcPr>
            <w:tcW w:type="dxa" w:w="2694"/>
          </w:tcPr>
          <w:p w:rsidRDefault="00DF40E2" w:rsidP="00A0306E" w:rsidR="00DF40E2" w:rsidRPr="00EB5CED">
            <w:r w:rsidRPr="001D6747">
              <w:t>Potraživanje priznato po predstečajno</w:t>
            </w:r>
            <w:r>
              <w:t xml:space="preserve">j </w:t>
            </w:r>
            <w:r w:rsidRPr="001D6747">
              <w:t>nagodbi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931,41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 w:rsidRPr="00B40BEB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 w:rsidRPr="00B40BEB">
            <w:r>
              <w:t>8.</w:t>
            </w:r>
          </w:p>
        </w:tc>
        <w:tc>
          <w:tcPr>
            <w:tcW w:type="dxa" w:w="2864"/>
          </w:tcPr>
          <w:p w:rsidRDefault="00DF40E2" w:rsidP="00A0306E" w:rsidR="00DF40E2">
            <w:r w:rsidRPr="00E37B1C">
              <w:t>FOND ZA ZASTITU OKOLIŠA</w:t>
            </w:r>
            <w:r>
              <w:t xml:space="preserve"> i ENERGETSKU UČINKOVITOST, </w:t>
            </w:r>
          </w:p>
          <w:p w:rsidRDefault="00DF40E2" w:rsidP="00A0306E" w:rsidR="00DF40E2" w:rsidRPr="00E37B1C">
            <w:r>
              <w:t>Radnička cesta 80,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85828625994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7.918,51</w:t>
            </w:r>
          </w:p>
        </w:tc>
        <w:tc>
          <w:tcPr>
            <w:tcW w:type="dxa" w:w="2694"/>
          </w:tcPr>
          <w:p w:rsidRDefault="00DF40E2" w:rsidP="00A0306E" w:rsidR="00DF40E2">
            <w:r>
              <w:t>Rješenje o ovrsi od 15.11.2016.g. br. Klasa: UP/I 351-02/15-24/5112, Urbr.563-02-1/234-16-4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7.918,51</w:t>
            </w:r>
          </w:p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  <w:p w:rsidRDefault="00DF40E2" w:rsidP="00A0306E" w:rsidR="00DF40E2"/>
          <w:p w:rsidRDefault="00DF40E2" w:rsidP="00A0306E" w:rsidR="00DF40E2" w:rsidRPr="00B40BEB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9.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TUV CROATIA d.o.o., </w:t>
            </w:r>
          </w:p>
          <w:p w:rsidRDefault="00DF40E2" w:rsidP="00A0306E" w:rsidR="00DF40E2">
            <w:r>
              <w:t>Savska 41,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64520989853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35.506,16</w:t>
            </w:r>
          </w:p>
        </w:tc>
        <w:tc>
          <w:tcPr>
            <w:tcW w:type="dxa" w:w="2694"/>
          </w:tcPr>
          <w:p w:rsidRDefault="00DF40E2" w:rsidP="00A0306E" w:rsidR="00DF40E2">
            <w:r w:rsidRPr="00662D04">
              <w:t>Rješenj</w:t>
            </w:r>
            <w:r>
              <w:t>e</w:t>
            </w:r>
            <w:r w:rsidRPr="00662D04">
              <w:t xml:space="preserve"> o ovrsi</w:t>
            </w:r>
            <w:r>
              <w:t xml:space="preserve"> JB Željke Picukarić br. Ovrv-297/17 od 29.06.2017.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35.506,16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736"/>
          <w:jc w:val="center"/>
        </w:trPr>
        <w:tc>
          <w:tcPr>
            <w:tcW w:type="dxa" w:w="817"/>
          </w:tcPr>
          <w:p w:rsidRDefault="00DF40E2" w:rsidP="00A0306E" w:rsidR="00DF40E2">
            <w:r>
              <w:t>10.</w:t>
            </w:r>
          </w:p>
        </w:tc>
        <w:tc>
          <w:tcPr>
            <w:tcW w:type="dxa" w:w="2864"/>
          </w:tcPr>
          <w:p w:rsidRDefault="00DF40E2" w:rsidP="00A0306E" w:rsidR="00DF40E2">
            <w:r>
              <w:t>ZOU BARIŠIĆ – BARIŠIĆ, Basaričekova 27, Koprivnica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87210270845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32.142,50</w:t>
            </w:r>
          </w:p>
        </w:tc>
        <w:tc>
          <w:tcPr>
            <w:tcW w:type="dxa" w:w="2694"/>
          </w:tcPr>
          <w:p w:rsidRDefault="00DF40E2" w:rsidP="00A0306E" w:rsidR="00DF40E2">
            <w:r>
              <w:t>Račun za izvršene usluge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32.142,50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lastRenderedPageBreak/>
              <w:t>11.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REPUBLIKA HRVATSKA, </w:t>
            </w:r>
            <w:r w:rsidRPr="00D75BB9">
              <w:t>zast. po ŽDO, Savska 41,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52634238587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56.178,40</w:t>
            </w:r>
          </w:p>
        </w:tc>
        <w:tc>
          <w:tcPr>
            <w:tcW w:type="dxa" w:w="2694"/>
          </w:tcPr>
          <w:p w:rsidRDefault="00DF40E2" w:rsidP="00A0306E" w:rsidR="00DF40E2">
            <w:r>
              <w:t>Rješenje ŽS Zagreb br. Gž Ovr-4764/13 od 07.02.2017.g.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56.178,40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 w:rsidRPr="00F243FA">
            <w:r w:rsidRPr="00F243FA">
              <w:t>1</w:t>
            </w:r>
            <w:r>
              <w:t>2</w:t>
            </w:r>
            <w:r w:rsidRPr="00F243FA">
              <w:t xml:space="preserve">. </w:t>
            </w:r>
          </w:p>
        </w:tc>
        <w:tc>
          <w:tcPr>
            <w:tcW w:type="dxa" w:w="2864"/>
          </w:tcPr>
          <w:p w:rsidRDefault="00DF40E2" w:rsidP="00A0306E" w:rsidR="00DF40E2" w:rsidRPr="00F243FA">
            <w:r w:rsidRPr="00F243FA">
              <w:t>REPUBLIKA HRVATSKA</w:t>
            </w:r>
          </w:p>
          <w:p w:rsidRDefault="00DF40E2" w:rsidP="00A0306E" w:rsidR="00DF40E2" w:rsidRPr="00F243FA">
            <w:r w:rsidRPr="00F243FA">
              <w:t>Ministarstvo Financija,  zast. po ŽDO, Savska 41, Zagreb</w:t>
            </w:r>
          </w:p>
        </w:tc>
        <w:tc>
          <w:tcPr>
            <w:tcW w:type="dxa" w:w="1530"/>
          </w:tcPr>
          <w:p w:rsidRDefault="00DF40E2" w:rsidP="00A0306E" w:rsidR="00DF40E2" w:rsidRPr="00F243FA">
            <w:r w:rsidRPr="00F243FA">
              <w:t>18683136487</w:t>
            </w:r>
          </w:p>
        </w:tc>
        <w:tc>
          <w:tcPr>
            <w:tcW w:type="dxa" w:w="1701"/>
          </w:tcPr>
          <w:p w:rsidRDefault="00DF40E2" w:rsidP="00A0306E" w:rsidR="00DF40E2" w:rsidRPr="00F243FA">
            <w:pPr>
              <w:jc w:val="right"/>
            </w:pPr>
            <w:r>
              <w:t>4</w:t>
            </w:r>
            <w:r w:rsidRPr="00F243FA">
              <w:t>.</w:t>
            </w:r>
            <w:r>
              <w:t>432</w:t>
            </w:r>
            <w:r w:rsidRPr="00F243FA">
              <w:t>.5</w:t>
            </w:r>
            <w:r>
              <w:t>22</w:t>
            </w:r>
            <w:r w:rsidRPr="00F243FA">
              <w:t>,9</w:t>
            </w:r>
            <w:r>
              <w:t>7</w:t>
            </w:r>
          </w:p>
        </w:tc>
        <w:tc>
          <w:tcPr>
            <w:tcW w:type="dxa" w:w="2694"/>
          </w:tcPr>
          <w:p w:rsidRDefault="00DF40E2" w:rsidP="00A0306E" w:rsidR="00DF40E2" w:rsidRPr="00F243FA">
            <w:r w:rsidRPr="00F243FA">
              <w:t>Porezi i doprinosi te druga javna davanja</w:t>
            </w:r>
            <w:r>
              <w:t xml:space="preserve"> po prijavi i  dopuni prijave </w:t>
            </w:r>
          </w:p>
        </w:tc>
        <w:tc>
          <w:tcPr>
            <w:tcW w:type="dxa" w:w="1701"/>
          </w:tcPr>
          <w:p w:rsidRDefault="00DF40E2" w:rsidP="00A0306E" w:rsidR="00DF40E2" w:rsidRPr="00F243FA">
            <w:pPr>
              <w:jc w:val="right"/>
            </w:pPr>
            <w:r>
              <w:t>3</w:t>
            </w:r>
            <w:r w:rsidRPr="00F243FA">
              <w:t>.</w:t>
            </w:r>
            <w:r>
              <w:t>671.885,29</w:t>
            </w:r>
          </w:p>
        </w:tc>
        <w:tc>
          <w:tcPr>
            <w:tcW w:type="dxa" w:w="1559"/>
          </w:tcPr>
          <w:p w:rsidRDefault="00DF40E2" w:rsidP="00A0306E" w:rsidR="00DF40E2" w:rsidRPr="00F243FA">
            <w:pPr>
              <w:jc w:val="right"/>
            </w:pPr>
            <w:r>
              <w:t>760.637,68</w:t>
            </w:r>
          </w:p>
        </w:tc>
        <w:tc>
          <w:tcPr>
            <w:tcW w:type="dxa" w:w="2127"/>
          </w:tcPr>
          <w:p w:rsidRDefault="00DF40E2" w:rsidP="00A0306E" w:rsidR="00DF40E2" w:rsidRPr="00F243FA">
            <w:r>
              <w:t>Osporeni iznos priznat je u 1.višem isplatnom redu kroz bruto plaće radnika</w:t>
            </w:r>
          </w:p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13.</w:t>
            </w:r>
          </w:p>
        </w:tc>
        <w:tc>
          <w:tcPr>
            <w:tcW w:type="dxa" w:w="2864"/>
          </w:tcPr>
          <w:p w:rsidRDefault="00DF40E2" w:rsidP="00A0306E" w:rsidR="00DF40E2">
            <w:r>
              <w:t>REPUBLIKA  HRVATSKA, zast. po ŽDO, Savska 41,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 w:rsidRPr="00A37F93">
              <w:t>52634238587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501.067,18</w:t>
            </w:r>
          </w:p>
        </w:tc>
        <w:tc>
          <w:tcPr>
            <w:tcW w:type="dxa" w:w="2694"/>
          </w:tcPr>
          <w:p w:rsidRDefault="00DF40E2" w:rsidP="00A0306E" w:rsidR="00DF40E2">
            <w:r>
              <w:t>Rješenje TS Zagreb br. P-5082/2005 od 19.12.2012.g.  (troškovi postupka)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501.067,18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14.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HRVATSKE VODE, </w:t>
            </w:r>
          </w:p>
          <w:p w:rsidRDefault="00DF40E2" w:rsidP="00A0306E" w:rsidR="00DF40E2">
            <w:r>
              <w:t>Ul. Grada Vukovara 220,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28921383001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35.469,82</w:t>
            </w:r>
          </w:p>
        </w:tc>
        <w:tc>
          <w:tcPr>
            <w:tcW w:type="dxa" w:w="2694"/>
          </w:tcPr>
          <w:p w:rsidRDefault="00DF40E2" w:rsidP="00A0306E" w:rsidR="00DF40E2">
            <w:r w:rsidRPr="00A37F93">
              <w:t>Potraživanje priznato po predstečajnoj nagodbi, rješenje o ovrsi</w:t>
            </w:r>
            <w:r>
              <w:t xml:space="preserve"> i izvadak iz poslovnih knjiga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 w:rsidRPr="004F1083">
              <w:t>35.469,82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15.</w:t>
            </w:r>
          </w:p>
        </w:tc>
        <w:tc>
          <w:tcPr>
            <w:tcW w:type="dxa" w:w="2864"/>
          </w:tcPr>
          <w:p w:rsidRDefault="00DF40E2" w:rsidP="00A0306E" w:rsidR="00DF40E2">
            <w:r>
              <w:t>PRIMACOŠPED d.o.o., Jankomir 25,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92920196103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1.207,50</w:t>
            </w:r>
          </w:p>
        </w:tc>
        <w:tc>
          <w:tcPr>
            <w:tcW w:type="dxa" w:w="2694"/>
          </w:tcPr>
          <w:p w:rsidRDefault="00DF40E2" w:rsidP="00A0306E" w:rsidR="00DF40E2">
            <w:r>
              <w:t>Račun za izvršene usluge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 w:rsidRPr="00A37F93">
              <w:t>1.207,50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16.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Suvlasnici stambene zgrade Rapska 28a, Zagreb, </w:t>
            </w:r>
            <w:r w:rsidRPr="00806B4E">
              <w:t>zast. po GSKG d.o.o., Savska 1,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03744272526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15.764,78</w:t>
            </w:r>
          </w:p>
        </w:tc>
        <w:tc>
          <w:tcPr>
            <w:tcW w:type="dxa" w:w="2694"/>
          </w:tcPr>
          <w:p w:rsidRDefault="00DF40E2" w:rsidP="00A0306E" w:rsidR="00DF40E2">
            <w:r>
              <w:t>Presuda OS zabok br. Povrv-1328/12 i Rješenje o ovrsi JB L. Škaričić br. Ovrv-10576/14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15.764,78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17.</w:t>
            </w:r>
          </w:p>
        </w:tc>
        <w:tc>
          <w:tcPr>
            <w:tcW w:type="dxa" w:w="2864"/>
          </w:tcPr>
          <w:p w:rsidRDefault="00DF40E2" w:rsidP="00A0306E" w:rsidR="00DF40E2">
            <w:r>
              <w:t>CREDITREFORM d.o.o., Božidara Adžije 19,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99994367333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2.277,60</w:t>
            </w:r>
          </w:p>
        </w:tc>
        <w:tc>
          <w:tcPr>
            <w:tcW w:type="dxa" w:w="2694"/>
          </w:tcPr>
          <w:p w:rsidRDefault="00DF40E2" w:rsidP="00A0306E" w:rsidR="00DF40E2">
            <w:r>
              <w:t>Račun za izvršene usluge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1.138.50</w:t>
            </w:r>
          </w:p>
        </w:tc>
        <w:tc>
          <w:tcPr>
            <w:tcW w:type="dxa" w:w="1559"/>
          </w:tcPr>
          <w:p w:rsidRDefault="00DF40E2" w:rsidP="00A0306E" w:rsidR="00DF40E2" w:rsidRPr="001D6747">
            <w:pPr>
              <w:jc w:val="right"/>
            </w:pPr>
            <w:r>
              <w:t>1.139.10</w:t>
            </w:r>
          </w:p>
        </w:tc>
        <w:tc>
          <w:tcPr>
            <w:tcW w:type="dxa" w:w="2127"/>
          </w:tcPr>
          <w:p w:rsidRDefault="00DF40E2" w:rsidP="00A0306E" w:rsidR="00DF40E2">
            <w:r>
              <w:t>Otpust duga u predstečajnoj nagodbi</w:t>
            </w:r>
          </w:p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lastRenderedPageBreak/>
              <w:t>18.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GRAD ZAGREB, </w:t>
            </w:r>
          </w:p>
          <w:p w:rsidRDefault="00DF40E2" w:rsidP="00A0306E" w:rsidR="00DF40E2">
            <w:r>
              <w:t>Trg Stjepana Radića 1,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61817894937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120.640,49</w:t>
            </w:r>
          </w:p>
        </w:tc>
        <w:tc>
          <w:tcPr>
            <w:tcW w:type="dxa" w:w="2694"/>
          </w:tcPr>
          <w:p w:rsidRDefault="00DF40E2" w:rsidP="00A0306E" w:rsidR="00DF40E2">
            <w:r w:rsidRPr="00EC224B">
              <w:t>Potraživanje priznato po predstečajnoj nagodbi</w:t>
            </w:r>
            <w:r>
              <w:t>, rješenje o ovrsi od 18.11.2016.g., izvadak iz poslovnih knjiga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 w:rsidRPr="00EC224B">
              <w:t>120.640,49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19.</w:t>
            </w:r>
          </w:p>
        </w:tc>
        <w:tc>
          <w:tcPr>
            <w:tcW w:type="dxa" w:w="2864"/>
          </w:tcPr>
          <w:p w:rsidRDefault="00DF40E2" w:rsidP="00A0306E" w:rsidR="00DF40E2">
            <w:r w:rsidRPr="00EC224B">
              <w:t>Suvlasnici stambene zgrade</w:t>
            </w:r>
            <w:r>
              <w:t xml:space="preserve"> Lastovska 11, Zagreb, zast. po GSKG d.o.o., Savska 1,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 w:rsidRPr="00EC224B">
              <w:t>03744272526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4.770,25</w:t>
            </w:r>
          </w:p>
        </w:tc>
        <w:tc>
          <w:tcPr>
            <w:tcW w:type="dxa" w:w="2694"/>
          </w:tcPr>
          <w:p w:rsidRDefault="00DF40E2" w:rsidP="00A0306E" w:rsidR="00DF40E2">
            <w:r>
              <w:t>R</w:t>
            </w:r>
            <w:r w:rsidRPr="00363C78">
              <w:t>ješenje o ovrsi</w:t>
            </w:r>
            <w:r>
              <w:t xml:space="preserve"> JB S. Šaškor br. Ovrv-13977/12 i Ovrv-10465/14 JB L. Škaričić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4.770,25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 xml:space="preserve">20. 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FINA, </w:t>
            </w:r>
          </w:p>
          <w:p w:rsidRDefault="00DF40E2" w:rsidP="00A0306E" w:rsidR="00DF40E2">
            <w:r>
              <w:t>Ul. Grada Vukovara 70,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85821130368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4.290,24</w:t>
            </w:r>
          </w:p>
        </w:tc>
        <w:tc>
          <w:tcPr>
            <w:tcW w:type="dxa" w:w="2694"/>
          </w:tcPr>
          <w:p w:rsidRDefault="00DF40E2" w:rsidP="00A0306E" w:rsidR="00DF40E2">
            <w:r w:rsidRPr="00363C78">
              <w:t>Potraživanje priznato po predstečajnoj nagodbi</w:t>
            </w:r>
            <w:r>
              <w:t>, izvadak iz poslovnih knjiga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4.290,24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21.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ZAGREBAČKI HOLDING d.o.o., </w:t>
            </w:r>
          </w:p>
          <w:p w:rsidRDefault="00DF40E2" w:rsidP="00A0306E" w:rsidR="00DF40E2">
            <w:r>
              <w:t>Ul. Grada Vukovara 41,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85584865987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110.688,63</w:t>
            </w:r>
          </w:p>
        </w:tc>
        <w:tc>
          <w:tcPr>
            <w:tcW w:type="dxa" w:w="2694"/>
          </w:tcPr>
          <w:p w:rsidRDefault="00DF40E2" w:rsidP="00A0306E" w:rsidR="00DF40E2">
            <w:r>
              <w:t>Potraživanje priznato po predstečajnoj nagodbi,  izvod iz poslovnih knjiga, rješenja  o ovrsi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110.688,63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414AB5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 w:rsidRPr="00414AB5">
            <w:r w:rsidRPr="00414AB5">
              <w:t>22.</w:t>
            </w:r>
          </w:p>
        </w:tc>
        <w:tc>
          <w:tcPr>
            <w:tcW w:type="dxa" w:w="2864"/>
          </w:tcPr>
          <w:p w:rsidRDefault="00DF40E2" w:rsidP="00A0306E" w:rsidR="00DF40E2" w:rsidRPr="00414AB5">
            <w:r w:rsidRPr="00414AB5">
              <w:t>VODOOPSKRBA I ODVODNJA  d.o.o., Folnegovićeva 1, Zagreb</w:t>
            </w:r>
          </w:p>
        </w:tc>
        <w:tc>
          <w:tcPr>
            <w:tcW w:type="dxa" w:w="1530"/>
          </w:tcPr>
          <w:p w:rsidRDefault="00DF40E2" w:rsidP="00A0306E" w:rsidR="00DF40E2" w:rsidRPr="00414AB5">
            <w:r w:rsidRPr="00414AB5">
              <w:t>83416546499</w:t>
            </w:r>
          </w:p>
        </w:tc>
        <w:tc>
          <w:tcPr>
            <w:tcW w:type="dxa" w:w="1701"/>
          </w:tcPr>
          <w:p w:rsidRDefault="00DF40E2" w:rsidP="00A0306E" w:rsidR="00DF40E2" w:rsidRPr="00414AB5">
            <w:pPr>
              <w:jc w:val="right"/>
            </w:pPr>
            <w:r w:rsidRPr="00414AB5">
              <w:t>173.475,78</w:t>
            </w:r>
          </w:p>
        </w:tc>
        <w:tc>
          <w:tcPr>
            <w:tcW w:type="dxa" w:w="2694"/>
          </w:tcPr>
          <w:p w:rsidRDefault="00DF40E2" w:rsidP="00A0306E" w:rsidR="00DF40E2" w:rsidRPr="00414AB5">
            <w:r w:rsidRPr="00414AB5">
              <w:t>Izvadak otvorenih stavaka, računi,  troškovi ovršnog postupka (Ovrv-3956/17, Ovrv-3955/17)</w:t>
            </w:r>
          </w:p>
        </w:tc>
        <w:tc>
          <w:tcPr>
            <w:tcW w:type="dxa" w:w="1701"/>
          </w:tcPr>
          <w:p w:rsidRDefault="00DF40E2" w:rsidP="00A0306E" w:rsidR="00DF40E2" w:rsidRPr="00414AB5">
            <w:pPr>
              <w:jc w:val="right"/>
            </w:pPr>
            <w:r>
              <w:t>173.475,78</w:t>
            </w:r>
          </w:p>
        </w:tc>
        <w:tc>
          <w:tcPr>
            <w:tcW w:type="dxa" w:w="1559"/>
          </w:tcPr>
          <w:p w:rsidRDefault="00DF40E2" w:rsidP="00A0306E" w:rsidR="00DF40E2" w:rsidRPr="000101F9">
            <w:pPr>
              <w:jc w:val="right"/>
            </w:pPr>
          </w:p>
          <w:p w:rsidRDefault="00DF40E2" w:rsidP="00A0306E" w:rsidR="00DF40E2" w:rsidRPr="00414AB5"/>
        </w:tc>
        <w:tc>
          <w:tcPr>
            <w:tcW w:type="dxa" w:w="2127"/>
          </w:tcPr>
          <w:p w:rsidRDefault="00DF40E2" w:rsidP="00A0306E" w:rsidR="00DF40E2" w:rsidRPr="00414AB5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23.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SKDD d.d., </w:t>
            </w:r>
          </w:p>
          <w:p w:rsidRDefault="00DF40E2" w:rsidP="00A0306E" w:rsidR="00DF40E2">
            <w:r>
              <w:t>Heinzelova 62a,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64406809162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90.012,91</w:t>
            </w:r>
          </w:p>
        </w:tc>
        <w:tc>
          <w:tcPr>
            <w:tcW w:type="dxa" w:w="2694"/>
          </w:tcPr>
          <w:p w:rsidRDefault="00DF40E2" w:rsidP="00A0306E" w:rsidR="00DF40E2">
            <w:r w:rsidRPr="00E4677C">
              <w:t>Potraživanje priznato po predstečajnoj nagodbi, rješenje o ovrsi</w:t>
            </w:r>
            <w:r>
              <w:t>, ugovor o članstvu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90.012,91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lastRenderedPageBreak/>
              <w:t>24.</w:t>
            </w:r>
          </w:p>
        </w:tc>
        <w:tc>
          <w:tcPr>
            <w:tcW w:type="dxa" w:w="2864"/>
          </w:tcPr>
          <w:p w:rsidRDefault="00DF40E2" w:rsidP="00A0306E" w:rsidR="00DF40E2">
            <w:r>
              <w:t>MMB INTERNATIONAL LTD., zast. po odvj. uredu Maćešić  i partneri d.o.o., Ul. pod Kaštelom 4, Rijeka</w:t>
            </w:r>
          </w:p>
        </w:tc>
        <w:tc>
          <w:tcPr>
            <w:tcW w:type="dxa" w:w="1530"/>
          </w:tcPr>
          <w:p w:rsidRDefault="00DF40E2" w:rsidP="00A0306E" w:rsidR="00DF40E2" w:rsidRPr="00B40BEB"/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406.736,17</w:t>
            </w:r>
          </w:p>
        </w:tc>
        <w:tc>
          <w:tcPr>
            <w:tcW w:type="dxa" w:w="2694"/>
          </w:tcPr>
          <w:p w:rsidRDefault="00DF40E2" w:rsidP="00A0306E" w:rsidR="00DF40E2">
            <w:r w:rsidRPr="00E4677C">
              <w:t>Potraživanje priznato po predstečajnoj nagodbi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406.736,17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844"/>
          <w:jc w:val="center"/>
        </w:trPr>
        <w:tc>
          <w:tcPr>
            <w:tcW w:type="dxa" w:w="817"/>
          </w:tcPr>
          <w:p w:rsidRDefault="00DF40E2" w:rsidP="00A0306E" w:rsidR="00DF40E2">
            <w:r>
              <w:t>25.</w:t>
            </w:r>
          </w:p>
        </w:tc>
        <w:tc>
          <w:tcPr>
            <w:tcW w:type="dxa" w:w="2864"/>
          </w:tcPr>
          <w:p w:rsidRDefault="00DF40E2" w:rsidP="00A0306E" w:rsidR="00DF40E2">
            <w:r>
              <w:t>ERSTE&amp;STEIERMARKISCHE BANK d.d.,Jadranski trg 3/a, Rijeka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23057039320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40.087.993,62</w:t>
            </w:r>
          </w:p>
        </w:tc>
        <w:tc>
          <w:tcPr>
            <w:tcW w:type="dxa" w:w="2694"/>
          </w:tcPr>
          <w:p w:rsidRDefault="00DF40E2" w:rsidP="00A0306E" w:rsidR="00DF40E2">
            <w:r>
              <w:t>Ugovori o kreditima i   bankovnim garancijama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40.087.993,62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800"/>
          <w:jc w:val="center"/>
        </w:trPr>
        <w:tc>
          <w:tcPr>
            <w:tcW w:type="dxa" w:w="817"/>
          </w:tcPr>
          <w:p w:rsidRDefault="00DF40E2" w:rsidP="00A0306E" w:rsidR="00DF40E2">
            <w:r>
              <w:t>26.</w:t>
            </w:r>
          </w:p>
        </w:tc>
        <w:tc>
          <w:tcPr>
            <w:tcW w:type="dxa" w:w="2864"/>
          </w:tcPr>
          <w:p w:rsidRDefault="00DF40E2" w:rsidP="00A0306E" w:rsidR="00DF40E2">
            <w:r>
              <w:t>AUTOZUBAK d.o.o., Zagrebačka 117, Velika Gorica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39135989747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21.231,59</w:t>
            </w:r>
          </w:p>
        </w:tc>
        <w:tc>
          <w:tcPr>
            <w:tcW w:type="dxa" w:w="2694"/>
          </w:tcPr>
          <w:p w:rsidRDefault="00DF40E2" w:rsidP="00A0306E" w:rsidR="00DF40E2">
            <w:r w:rsidRPr="003E287C">
              <w:t>Potraživanje priznato po predstečajnoj nagodbi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21.231,59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1047"/>
          <w:jc w:val="center"/>
        </w:trPr>
        <w:tc>
          <w:tcPr>
            <w:tcW w:type="dxa" w:w="817"/>
          </w:tcPr>
          <w:p w:rsidRDefault="00DF40E2" w:rsidP="00A0306E" w:rsidR="00DF40E2">
            <w:r>
              <w:t>27.</w:t>
            </w:r>
          </w:p>
        </w:tc>
        <w:tc>
          <w:tcPr>
            <w:tcW w:type="dxa" w:w="2864"/>
          </w:tcPr>
          <w:p w:rsidRDefault="00DF40E2" w:rsidP="00A0306E" w:rsidR="00DF40E2">
            <w:r>
              <w:t>EUROHERC OSIGURANJE d.d., PODRUŽNICA SISAK, Franje Lovrića 17a, Sisak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22694857747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13.983,51</w:t>
            </w:r>
          </w:p>
        </w:tc>
        <w:tc>
          <w:tcPr>
            <w:tcW w:type="dxa" w:w="2694"/>
          </w:tcPr>
          <w:p w:rsidRDefault="00DF40E2" w:rsidP="00A0306E" w:rsidR="00DF40E2">
            <w:r>
              <w:t>Potraživanje priznato u predstečajnoj nagodbi, Izvadak iz poslovnih knjiga – polica osiguranja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13.983,51</w:t>
            </w:r>
          </w:p>
        </w:tc>
        <w:tc>
          <w:tcPr>
            <w:tcW w:type="dxa" w:w="1559"/>
          </w:tcPr>
          <w:p w:rsidRDefault="00DF40E2" w:rsidP="00A0306E" w:rsidR="00DF40E2" w:rsidRPr="001D6747">
            <w:pPr>
              <w:jc w:val="right"/>
            </w:pPr>
          </w:p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28.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CROSCO d.o.o., </w:t>
            </w:r>
          </w:p>
          <w:p w:rsidRDefault="00DF40E2" w:rsidP="00A0306E" w:rsidR="00DF40E2">
            <w:r>
              <w:t xml:space="preserve">Ul. grada Vukovara 18, Zagreb 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15538072333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1.616.051,82</w:t>
            </w:r>
          </w:p>
        </w:tc>
        <w:tc>
          <w:tcPr>
            <w:tcW w:type="dxa" w:w="2694"/>
          </w:tcPr>
          <w:p w:rsidRDefault="00DF40E2" w:rsidP="00A0306E" w:rsidR="00DF40E2">
            <w:r w:rsidRPr="003E287C">
              <w:t>Potraživanje priznato po predstečajnoj nagodbi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1.616.051,82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t>29.</w:t>
            </w:r>
          </w:p>
        </w:tc>
        <w:tc>
          <w:tcPr>
            <w:tcW w:type="dxa" w:w="2864"/>
          </w:tcPr>
          <w:p w:rsidRDefault="00DF40E2" w:rsidP="00A0306E" w:rsidR="00DF40E2">
            <w:r>
              <w:t>ŠKOLSKA KNJIGA D.D., Masarykova 28, Zagreb</w:t>
            </w:r>
          </w:p>
          <w:p w:rsidRDefault="00DF40E2" w:rsidP="00A0306E" w:rsidR="00DF40E2"/>
        </w:tc>
        <w:tc>
          <w:tcPr>
            <w:tcW w:type="dxa" w:w="1530"/>
          </w:tcPr>
          <w:p w:rsidRDefault="00DF40E2" w:rsidP="00A0306E" w:rsidR="00DF40E2" w:rsidRPr="00B40BEB">
            <w:r>
              <w:t>38967655335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75.275.094,92</w:t>
            </w:r>
          </w:p>
        </w:tc>
        <w:tc>
          <w:tcPr>
            <w:tcW w:type="dxa" w:w="2694"/>
          </w:tcPr>
          <w:p w:rsidRDefault="00DF40E2" w:rsidP="00A0306E" w:rsidR="00DF40E2">
            <w:r>
              <w:t>Izvod iz poslovnih knjiga, sporazum radi osiguranja novčane tražbine, ugovor o zajmu, ugovor o pristupu dugu, regresna potraživanja o preuzetim obvezama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75.275.094,92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71"/>
          <w:jc w:val="center"/>
        </w:trPr>
        <w:tc>
          <w:tcPr>
            <w:tcW w:type="dxa" w:w="817"/>
          </w:tcPr>
          <w:p w:rsidRDefault="00DF40E2" w:rsidP="00A0306E" w:rsidR="00DF40E2">
            <w:r>
              <w:lastRenderedPageBreak/>
              <w:t>30.</w:t>
            </w:r>
          </w:p>
        </w:tc>
        <w:tc>
          <w:tcPr>
            <w:tcW w:type="dxa" w:w="2864"/>
          </w:tcPr>
          <w:p w:rsidRDefault="00DF40E2" w:rsidP="00A0306E" w:rsidR="00DF40E2">
            <w:r>
              <w:t xml:space="preserve">HEP-OPSKRBA d.o.o., </w:t>
            </w:r>
          </w:p>
          <w:p w:rsidRDefault="00DF40E2" w:rsidP="00A0306E" w:rsidR="00DF40E2">
            <w:r>
              <w:t>Ul. grada Vukovara 37,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63073332379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9.221,82</w:t>
            </w:r>
          </w:p>
        </w:tc>
        <w:tc>
          <w:tcPr>
            <w:tcW w:type="dxa" w:w="2694"/>
          </w:tcPr>
          <w:p w:rsidRDefault="00DF40E2" w:rsidP="00A0306E" w:rsidR="00DF40E2">
            <w:r>
              <w:t>Potraživanje priznato u predstečajnoj nagodbi, računi, izvod iz poslovnih knjiga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9.221,82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1259"/>
          <w:jc w:val="center"/>
        </w:trPr>
        <w:tc>
          <w:tcPr>
            <w:tcW w:type="dxa" w:w="817"/>
          </w:tcPr>
          <w:p w:rsidRDefault="00DF40E2" w:rsidP="00A0306E" w:rsidR="00DF40E2">
            <w:r>
              <w:t>31.</w:t>
            </w:r>
          </w:p>
        </w:tc>
        <w:tc>
          <w:tcPr>
            <w:tcW w:type="dxa" w:w="2864"/>
          </w:tcPr>
          <w:p w:rsidRDefault="00DF40E2" w:rsidP="00A0306E" w:rsidR="00DF40E2">
            <w:r>
              <w:t>HRVATSKA RADIO TELEVIZIJA, zast. po odvj. uredu Hanžeković i partneri d.o.o., Radnička cesta 22, Zagreb</w:t>
            </w:r>
          </w:p>
        </w:tc>
        <w:tc>
          <w:tcPr>
            <w:tcW w:type="dxa" w:w="1530"/>
          </w:tcPr>
          <w:p w:rsidRDefault="00DF40E2" w:rsidP="00A0306E" w:rsidR="00DF40E2" w:rsidRPr="00B40BEB">
            <w:r>
              <w:t>68419124305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47.536,89</w:t>
            </w:r>
          </w:p>
        </w:tc>
        <w:tc>
          <w:tcPr>
            <w:tcW w:type="dxa" w:w="2694"/>
          </w:tcPr>
          <w:p w:rsidRDefault="00DF40E2" w:rsidP="00A0306E" w:rsidR="00DF40E2">
            <w:r w:rsidRPr="00234D71">
              <w:t>Potraživanje priznato po predstečajnoj nagodbi, rješenj</w:t>
            </w:r>
            <w:r>
              <w:t>a</w:t>
            </w:r>
            <w:r w:rsidRPr="00234D71">
              <w:t xml:space="preserve"> o ovrsi,</w:t>
            </w:r>
            <w:r>
              <w:t xml:space="preserve"> računi</w:t>
            </w:r>
          </w:p>
        </w:tc>
        <w:tc>
          <w:tcPr>
            <w:tcW w:type="dxa" w:w="1701"/>
          </w:tcPr>
          <w:p w:rsidRDefault="00DF40E2" w:rsidP="00A0306E" w:rsidR="00DF40E2" w:rsidRPr="001D6747">
            <w:pPr>
              <w:jc w:val="right"/>
            </w:pPr>
            <w:r>
              <w:t>47.536,89</w:t>
            </w:r>
          </w:p>
        </w:tc>
        <w:tc>
          <w:tcPr>
            <w:tcW w:type="dxa" w:w="1559"/>
          </w:tcPr>
          <w:p w:rsidRDefault="00DF40E2" w:rsidP="00A0306E" w:rsidR="00DF40E2" w:rsidRPr="001D6747"/>
        </w:tc>
        <w:tc>
          <w:tcPr>
            <w:tcW w:type="dxa" w:w="2127"/>
          </w:tcPr>
          <w:p w:rsidRDefault="00DF40E2" w:rsidP="00A0306E" w:rsidR="00DF40E2"/>
        </w:tc>
      </w:tr>
      <w:tr w:rsidTr="00A0306E" w:rsidR="00DF40E2" w:rsidRPr="00B40BEB">
        <w:trPr>
          <w:trHeight w:val="962"/>
          <w:jc w:val="center"/>
        </w:trPr>
        <w:tc>
          <w:tcPr>
            <w:tcW w:type="dxa" w:w="817"/>
          </w:tcPr>
          <w:p w:rsidRDefault="00DF40E2" w:rsidP="00A0306E" w:rsidR="00DF40E2">
            <w:r>
              <w:t>32.</w:t>
            </w:r>
          </w:p>
        </w:tc>
        <w:tc>
          <w:tcPr>
            <w:tcW w:type="dxa" w:w="2864"/>
          </w:tcPr>
          <w:p w:rsidRDefault="00DF40E2" w:rsidP="00A0306E" w:rsidR="00DF40E2">
            <w:r>
              <w:t>ODVJETNIK ANTUN ŠAGOVAC, Zagrebačka 17, Velika Gorica</w:t>
            </w:r>
          </w:p>
        </w:tc>
        <w:tc>
          <w:tcPr>
            <w:tcW w:type="dxa" w:w="1530"/>
          </w:tcPr>
          <w:p w:rsidRDefault="00DF40E2" w:rsidP="00A0306E" w:rsidR="00DF40E2">
            <w:r>
              <w:t>95796365243</w:t>
            </w:r>
          </w:p>
        </w:tc>
        <w:tc>
          <w:tcPr>
            <w:tcW w:type="dxa" w:w="1701"/>
          </w:tcPr>
          <w:p w:rsidRDefault="00DF40E2" w:rsidP="00A0306E" w:rsidR="00DF40E2">
            <w:pPr>
              <w:jc w:val="right"/>
            </w:pPr>
            <w:r>
              <w:t>1.000.000,00</w:t>
            </w:r>
          </w:p>
        </w:tc>
        <w:tc>
          <w:tcPr>
            <w:tcW w:type="dxa" w:w="2694"/>
          </w:tcPr>
          <w:p w:rsidRDefault="00DF40E2" w:rsidP="00A0306E" w:rsidR="00DF40E2" w:rsidRPr="00234D71">
            <w:r w:rsidRPr="00635F65">
              <w:t>Potraživanje priznato po predstečajnoj nagodbi</w:t>
            </w:r>
          </w:p>
        </w:tc>
        <w:tc>
          <w:tcPr>
            <w:tcW w:type="dxa" w:w="1701"/>
          </w:tcPr>
          <w:p w:rsidRDefault="00DF40E2" w:rsidP="00A0306E" w:rsidR="00DF40E2">
            <w:pPr>
              <w:jc w:val="right"/>
            </w:pPr>
            <w:r>
              <w:t>500.000,00</w:t>
            </w:r>
          </w:p>
        </w:tc>
        <w:tc>
          <w:tcPr>
            <w:tcW w:type="dxa" w:w="1559"/>
          </w:tcPr>
          <w:p w:rsidRDefault="00DF40E2" w:rsidP="00A0306E" w:rsidR="00DF40E2" w:rsidRPr="001D6747">
            <w:pPr>
              <w:jc w:val="right"/>
            </w:pPr>
            <w:r>
              <w:t>500.000,00</w:t>
            </w:r>
          </w:p>
        </w:tc>
        <w:tc>
          <w:tcPr>
            <w:tcW w:type="dxa" w:w="2127"/>
          </w:tcPr>
          <w:p w:rsidRDefault="00DF40E2" w:rsidP="00A0306E" w:rsidR="00DF40E2">
            <w:r>
              <w:t>Otpust duga u predstečajnoj nagodbi</w:t>
            </w:r>
          </w:p>
        </w:tc>
      </w:tr>
      <w:tr w:rsidTr="00A0306E" w:rsidR="00DF40E2" w:rsidRPr="00B40BEB">
        <w:trPr>
          <w:trHeight w:val="472"/>
          <w:jc w:val="center"/>
        </w:trPr>
        <w:tc>
          <w:tcPr>
            <w:tcW w:type="dxa" w:w="817"/>
          </w:tcPr>
          <w:p w:rsidRDefault="00DF40E2" w:rsidP="00A0306E" w:rsidR="00DF40E2"/>
        </w:tc>
        <w:tc>
          <w:tcPr>
            <w:tcW w:type="dxa" w:w="2864"/>
          </w:tcPr>
          <w:p w:rsidRDefault="00DF40E2" w:rsidP="00A0306E" w:rsidR="00DF40E2" w:rsidRPr="00E13106">
            <w:pPr>
              <w:rPr>
                <w:b/>
              </w:rPr>
            </w:pPr>
            <w:r w:rsidRPr="00E13106">
              <w:rPr>
                <w:b/>
              </w:rPr>
              <w:t>UKUPNO:</w:t>
            </w:r>
          </w:p>
        </w:tc>
        <w:tc>
          <w:tcPr>
            <w:tcW w:type="dxa" w:w="1530"/>
          </w:tcPr>
          <w:p w:rsidRDefault="00DF40E2" w:rsidP="00A0306E" w:rsidR="00DF40E2"/>
        </w:tc>
        <w:tc>
          <w:tcPr>
            <w:tcW w:type="dxa" w:w="1701"/>
          </w:tcPr>
          <w:p w:rsidRDefault="00DF40E2" w:rsidP="00A0306E" w:rsidR="00DF40E2" w:rsidRPr="00726679">
            <w:pPr>
              <w:jc w:val="right"/>
              <w:rPr>
                <w:b/>
              </w:rPr>
            </w:pPr>
            <w:r w:rsidRPr="00726679">
              <w:rPr>
                <w:b/>
              </w:rPr>
              <w:t>176.</w:t>
            </w:r>
            <w:r>
              <w:rPr>
                <w:b/>
              </w:rPr>
              <w:t>909</w:t>
            </w:r>
            <w:r w:rsidRPr="00726679">
              <w:rPr>
                <w:b/>
              </w:rPr>
              <w:t>.3</w:t>
            </w:r>
            <w:r>
              <w:rPr>
                <w:b/>
              </w:rPr>
              <w:t>32</w:t>
            </w:r>
            <w:r w:rsidRPr="00726679">
              <w:rPr>
                <w:b/>
              </w:rPr>
              <w:t>,</w:t>
            </w:r>
            <w:r>
              <w:rPr>
                <w:b/>
              </w:rPr>
              <w:t>50</w:t>
            </w:r>
          </w:p>
        </w:tc>
        <w:tc>
          <w:tcPr>
            <w:tcW w:type="dxa" w:w="2694"/>
          </w:tcPr>
          <w:p w:rsidRDefault="00DF40E2" w:rsidP="00A0306E" w:rsidR="00DF40E2" w:rsidRPr="00635F65"/>
        </w:tc>
        <w:tc>
          <w:tcPr>
            <w:tcW w:type="dxa" w:w="1701"/>
          </w:tcPr>
          <w:p w:rsidRDefault="00DF40E2" w:rsidP="00A0306E" w:rsidR="00DF40E2" w:rsidRPr="00726679">
            <w:pPr>
              <w:jc w:val="right"/>
              <w:rPr>
                <w:b/>
              </w:rPr>
            </w:pPr>
            <w:r w:rsidRPr="00726679">
              <w:rPr>
                <w:b/>
              </w:rPr>
              <w:t>12</w:t>
            </w:r>
            <w:r>
              <w:rPr>
                <w:b/>
              </w:rPr>
              <w:t>4</w:t>
            </w:r>
            <w:r w:rsidRPr="00726679">
              <w:rPr>
                <w:b/>
              </w:rPr>
              <w:t>.</w:t>
            </w:r>
            <w:r>
              <w:rPr>
                <w:b/>
              </w:rPr>
              <w:t>633</w:t>
            </w:r>
            <w:r w:rsidRPr="00726679">
              <w:rPr>
                <w:b/>
              </w:rPr>
              <w:t>.</w:t>
            </w:r>
            <w:r>
              <w:rPr>
                <w:b/>
              </w:rPr>
              <w:t>426</w:t>
            </w:r>
            <w:r w:rsidRPr="00726679">
              <w:rPr>
                <w:b/>
              </w:rPr>
              <w:t>,</w:t>
            </w:r>
            <w:r>
              <w:rPr>
                <w:b/>
              </w:rPr>
              <w:t>86</w:t>
            </w:r>
          </w:p>
        </w:tc>
        <w:tc>
          <w:tcPr>
            <w:tcW w:type="dxa" w:w="1559"/>
          </w:tcPr>
          <w:p w:rsidRDefault="00DF40E2" w:rsidP="00A0306E" w:rsidR="00DF40E2" w:rsidRPr="00C54FC3">
            <w:pPr>
              <w:jc w:val="right"/>
              <w:rPr>
                <w:b/>
              </w:rPr>
            </w:pPr>
            <w:r w:rsidRPr="00C54FC3">
              <w:rPr>
                <w:b/>
              </w:rPr>
              <w:t>5</w:t>
            </w:r>
            <w:r>
              <w:rPr>
                <w:b/>
              </w:rPr>
              <w:t>2</w:t>
            </w:r>
            <w:r w:rsidRPr="00C54FC3">
              <w:rPr>
                <w:b/>
              </w:rPr>
              <w:t>.</w:t>
            </w:r>
            <w:r>
              <w:rPr>
                <w:b/>
              </w:rPr>
              <w:t>275</w:t>
            </w:r>
            <w:r w:rsidRPr="00C54FC3">
              <w:rPr>
                <w:b/>
              </w:rPr>
              <w:t>.</w:t>
            </w:r>
            <w:r>
              <w:rPr>
                <w:b/>
              </w:rPr>
              <w:t>905</w:t>
            </w:r>
            <w:r w:rsidRPr="00C54FC3">
              <w:rPr>
                <w:b/>
              </w:rPr>
              <w:t>,</w:t>
            </w:r>
            <w:r>
              <w:rPr>
                <w:b/>
              </w:rPr>
              <w:t>64</w:t>
            </w:r>
          </w:p>
        </w:tc>
        <w:tc>
          <w:tcPr>
            <w:tcW w:type="dxa" w:w="2127"/>
          </w:tcPr>
          <w:p w:rsidRDefault="00DF40E2" w:rsidP="00A0306E" w:rsidR="00DF40E2"/>
        </w:tc>
      </w:tr>
    </w:tbl>
    <w:p w:rsidRDefault="00DF40E2" w:rsidP="00DF40E2" w:rsidR="00DF40E2">
      <w:pPr>
        <w:rPr>
          <w:rFonts w:hAnsi="Times New Roman" w:ascii="Times New Roman"/>
          <w:sz w:val="24"/>
        </w:rPr>
      </w:pPr>
    </w:p>
    <w:p w:rsidRDefault="00DF40E2" w:rsidP="00DF40E2" w:rsidR="00DF40E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</w:t>
      </w:r>
    </w:p>
    <w:p w:rsidRDefault="00DF40E2" w:rsidP="00DF40E2" w:rsidR="00DF40E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Perica Mitrović,dipl.iur.</w:t>
      </w:r>
    </w:p>
    <w:p w:rsidRDefault="00DF40E2" w:rsidP="00DF40E2" w:rsidR="00DF40E2">
      <w:pPr>
        <w:rPr>
          <w:rFonts w:hAnsi="Times New Roman" w:ascii="Times New Roman"/>
          <w:sz w:val="24"/>
        </w:rPr>
      </w:pPr>
    </w:p>
    <w:p w:rsidRDefault="00DF40E2" w:rsidP="00DF40E2" w:rsidR="00DF40E2">
      <w:pPr>
        <w:rPr>
          <w:rFonts w:hAnsi="Times New Roman" w:ascii="Times New Roman"/>
          <w:sz w:val="24"/>
        </w:rPr>
      </w:pPr>
    </w:p>
    <w:p w:rsidRDefault="00DF40E2" w:rsidP="00DF40E2" w:rsidR="00DF40E2">
      <w:pPr>
        <w:rPr>
          <w:rFonts w:hAnsi="Times New Roman" w:ascii="Times New Roman"/>
          <w:sz w:val="24"/>
        </w:rPr>
      </w:pPr>
    </w:p>
    <w:p w:rsidRDefault="00DF40E2" w:rsidP="00DF40E2" w:rsidR="00DF40E2">
      <w:pPr>
        <w:rPr>
          <w:rFonts w:hAnsi="Times New Roman" w:ascii="Times New Roman"/>
          <w:sz w:val="24"/>
        </w:rPr>
      </w:pPr>
    </w:p>
    <w:p w:rsidRDefault="00DF40E2" w:rsidP="00DF40E2" w:rsidR="00DF40E2">
      <w:pPr>
        <w:rPr>
          <w:rFonts w:hAnsi="Times New Roman" w:ascii="Times New Roman"/>
          <w:sz w:val="24"/>
        </w:rPr>
      </w:pPr>
    </w:p>
    <w:p w:rsidRDefault="00DF40E2" w:rsidP="00DF40E2" w:rsidR="00DF40E2">
      <w:pPr>
        <w:rPr>
          <w:rFonts w:hAnsi="Times New Roman" w:ascii="Times New Roman"/>
          <w:sz w:val="24"/>
        </w:rPr>
      </w:pPr>
    </w:p>
    <w:p w:rsidRDefault="00DF40E2" w:rsidP="00DF40E2" w:rsidR="00DF40E2" w:rsidRPr="00C066F0">
      <w:pPr>
        <w:pStyle w:val="Bezproreda"/>
        <w:rPr>
          <w:rFonts w:hAnsiTheme="majorHAnsi" w:asciiTheme="majorHAnsi"/>
          <w:b/>
          <w:sz w:val="20"/>
          <w:szCs w:val="20"/>
        </w:rPr>
      </w:pPr>
      <w:r>
        <w:rPr>
          <w:rFonts w:hAnsiTheme="majorHAnsi" w:asciiTheme="majorHAnsi"/>
          <w:b/>
          <w:sz w:val="20"/>
          <w:szCs w:val="20"/>
        </w:rPr>
        <w:lastRenderedPageBreak/>
        <w:t xml:space="preserve">GEOFIZIKA d.d. </w:t>
      </w:r>
      <w:r w:rsidRPr="00C066F0">
        <w:rPr>
          <w:rFonts w:hAnsiTheme="majorHAnsi" w:asciiTheme="majorHAnsi"/>
          <w:b/>
          <w:sz w:val="20"/>
          <w:szCs w:val="20"/>
        </w:rPr>
        <w:t xml:space="preserve"> u stečaju</w:t>
      </w:r>
    </w:p>
    <w:p w:rsidRDefault="00DF40E2" w:rsidP="00DF40E2" w:rsidR="00DF40E2" w:rsidRPr="00C066F0">
      <w:pPr>
        <w:pStyle w:val="Bezproreda"/>
        <w:rPr>
          <w:rFonts w:hAnsiTheme="majorHAnsi" w:asciiTheme="majorHAnsi"/>
          <w:b/>
          <w:sz w:val="20"/>
          <w:szCs w:val="20"/>
        </w:rPr>
      </w:pPr>
      <w:r>
        <w:rPr>
          <w:rFonts w:hAnsiTheme="majorHAnsi" w:asciiTheme="majorHAnsi"/>
          <w:b/>
          <w:sz w:val="20"/>
          <w:szCs w:val="20"/>
        </w:rPr>
        <w:t>Zagreb, Savska 64</w:t>
      </w:r>
      <w:r w:rsidRPr="00C066F0">
        <w:rPr>
          <w:rFonts w:hAnsiTheme="majorHAnsi" w:asciiTheme="majorHAnsi"/>
          <w:b/>
          <w:sz w:val="20"/>
          <w:szCs w:val="20"/>
        </w:rPr>
        <w:tab/>
      </w:r>
      <w:r w:rsidRPr="00C066F0">
        <w:rPr>
          <w:rFonts w:hAnsiTheme="majorHAnsi" w:asciiTheme="majorHAnsi"/>
          <w:b/>
          <w:sz w:val="20"/>
          <w:szCs w:val="20"/>
        </w:rPr>
        <w:tab/>
      </w:r>
      <w:r w:rsidRPr="00C066F0">
        <w:rPr>
          <w:rFonts w:hAnsiTheme="majorHAnsi" w:asciiTheme="majorHAnsi"/>
          <w:b/>
          <w:sz w:val="20"/>
          <w:szCs w:val="20"/>
        </w:rPr>
        <w:tab/>
      </w:r>
    </w:p>
    <w:p w:rsidRDefault="00DF40E2" w:rsidP="00DF40E2" w:rsidR="00DF40E2">
      <w:pPr>
        <w:pStyle w:val="Bezproreda"/>
        <w:rPr>
          <w:rFonts w:hAnsiTheme="majorHAnsi" w:asciiTheme="majorHAnsi"/>
          <w:b/>
          <w:sz w:val="20"/>
          <w:szCs w:val="20"/>
        </w:rPr>
      </w:pPr>
      <w:r w:rsidRPr="00C066F0">
        <w:rPr>
          <w:rFonts w:hAnsiTheme="majorHAnsi" w:asciiTheme="majorHAnsi"/>
          <w:b/>
          <w:sz w:val="20"/>
          <w:szCs w:val="20"/>
        </w:rPr>
        <w:t xml:space="preserve">OIB  </w:t>
      </w:r>
      <w:r>
        <w:rPr>
          <w:rFonts w:hAnsiTheme="majorHAnsi" w:asciiTheme="majorHAnsi"/>
          <w:b/>
          <w:sz w:val="20"/>
          <w:szCs w:val="20"/>
        </w:rPr>
        <w:t>23290350589</w:t>
      </w:r>
    </w:p>
    <w:p w:rsidRDefault="00DF40E2" w:rsidP="00DF40E2" w:rsidR="00DF40E2">
      <w:pPr>
        <w:pStyle w:val="Bezproreda"/>
        <w:rPr>
          <w:rFonts w:hAnsiTheme="majorHAnsi" w:asciiTheme="majorHAnsi"/>
          <w:b/>
          <w:sz w:val="20"/>
          <w:szCs w:val="20"/>
        </w:rPr>
      </w:pPr>
    </w:p>
    <w:p w:rsidRDefault="00DF40E2" w:rsidP="00DF40E2" w:rsidR="00DF40E2">
      <w:pPr>
        <w:pStyle w:val="Bezproreda"/>
        <w:rPr>
          <w:rFonts w:hAnsiTheme="majorHAnsi" w:asciiTheme="majorHAnsi"/>
          <w:b/>
          <w:sz w:val="20"/>
          <w:szCs w:val="20"/>
        </w:rPr>
      </w:pPr>
    </w:p>
    <w:p w:rsidRDefault="00DF40E2" w:rsidP="00DF40E2" w:rsidR="00DF40E2">
      <w:pPr>
        <w:pStyle w:val="Bezproreda"/>
        <w:rPr>
          <w:rFonts w:hAnsiTheme="majorHAnsi" w:asciiTheme="majorHAnsi"/>
          <w:b/>
          <w:sz w:val="20"/>
          <w:szCs w:val="20"/>
        </w:rPr>
      </w:pPr>
    </w:p>
    <w:p w:rsidRDefault="00DF40E2" w:rsidP="00DF40E2" w:rsidR="00DF40E2">
      <w:pPr>
        <w:pStyle w:val="Bezproreda"/>
        <w:rPr>
          <w:rFonts w:hAnsi="Times New Roman" w:ascii="Times New Roman"/>
          <w:b/>
          <w:sz w:val="28"/>
        </w:rPr>
      </w:pPr>
    </w:p>
    <w:p w:rsidRDefault="00DF40E2" w:rsidP="00DF40E2" w:rsidR="00DF40E2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DF40E2" w:rsidP="00DF40E2" w:rsidR="00DF40E2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95"/>
        <w:gridCol w:w="2496"/>
        <w:gridCol w:w="1574"/>
        <w:gridCol w:w="1711"/>
        <w:gridCol w:w="2100"/>
        <w:gridCol w:w="1708"/>
        <w:gridCol w:w="2100"/>
        <w:gridCol w:w="2362"/>
      </w:tblGrid>
      <w:tr w:rsidTr="00A0306E" w:rsidR="00DF40E2" w:rsidRPr="00B40BEB">
        <w:trPr>
          <w:jc w:val="center"/>
        </w:trPr>
        <w:tc>
          <w:tcPr>
            <w:tcW w:type="pct" w:w="170"/>
            <w:vAlign w:val="center"/>
          </w:tcPr>
          <w:p w:rsidRDefault="00DF40E2" w:rsidP="00A0306E" w:rsidR="00DF40E2" w:rsidRPr="00676726">
            <w:pPr>
              <w:pStyle w:val="Bezproreda"/>
              <w:jc w:val="center"/>
            </w:pPr>
            <w:r w:rsidRPr="00676726">
              <w:t>R</w:t>
            </w:r>
            <w:r>
              <w:t>.b</w:t>
            </w:r>
          </w:p>
        </w:tc>
        <w:tc>
          <w:tcPr>
            <w:tcW w:type="pct" w:w="858"/>
            <w:vAlign w:val="center"/>
          </w:tcPr>
          <w:p w:rsidRDefault="00DF40E2" w:rsidP="00A0306E" w:rsidR="00DF40E2" w:rsidRPr="00676726">
            <w:pPr>
              <w:pStyle w:val="Bezproreda"/>
              <w:jc w:val="center"/>
            </w:pPr>
            <w:r w:rsidRPr="00676726">
              <w:t>Ime i prezime /  tvrtka ili naziv razlučnog vjerovnika</w:t>
            </w:r>
          </w:p>
        </w:tc>
        <w:tc>
          <w:tcPr>
            <w:tcW w:type="pct" w:w="541"/>
            <w:vAlign w:val="center"/>
          </w:tcPr>
          <w:p w:rsidRDefault="00DF40E2" w:rsidP="00A0306E" w:rsidR="00DF40E2" w:rsidRPr="00676726">
            <w:pPr>
              <w:pStyle w:val="Bezproreda"/>
              <w:jc w:val="center"/>
            </w:pPr>
            <w:r w:rsidRPr="00676726">
              <w:t xml:space="preserve">OIB razlučnog vjerovnika </w:t>
            </w:r>
          </w:p>
        </w:tc>
        <w:tc>
          <w:tcPr>
            <w:tcW w:type="pct" w:w="588"/>
            <w:vAlign w:val="center"/>
          </w:tcPr>
          <w:p w:rsidRDefault="00DF40E2" w:rsidP="00A0306E" w:rsidR="00DF40E2" w:rsidRPr="00676726">
            <w:pPr>
              <w:pStyle w:val="Bezproreda"/>
              <w:jc w:val="center"/>
            </w:pPr>
            <w:r w:rsidRPr="00676726">
              <w:t>Adresa / sjedište razlučnog vjerovnika</w:t>
            </w:r>
          </w:p>
        </w:tc>
        <w:tc>
          <w:tcPr>
            <w:tcW w:type="pct" w:w="722"/>
            <w:vAlign w:val="center"/>
          </w:tcPr>
          <w:p w:rsidRDefault="00DF40E2" w:rsidP="00A0306E" w:rsidR="00DF40E2" w:rsidRPr="00676726">
            <w:pPr>
              <w:pStyle w:val="Bezproreda"/>
              <w:jc w:val="center"/>
            </w:pPr>
            <w:r w:rsidRPr="00676726">
              <w:t>Javna knjiga u koju je razlučno pravo upisano</w:t>
            </w:r>
          </w:p>
        </w:tc>
        <w:tc>
          <w:tcPr>
            <w:tcW w:type="pct" w:w="587"/>
            <w:vAlign w:val="center"/>
          </w:tcPr>
          <w:p w:rsidRDefault="00DF40E2" w:rsidP="00A0306E" w:rsidR="00DF40E2" w:rsidRPr="00676726">
            <w:pPr>
              <w:pStyle w:val="Bezproreda"/>
              <w:jc w:val="center"/>
            </w:pPr>
            <w:r w:rsidRPr="00676726">
              <w:t>Iznos tražbine osigurane razlučnim pravom</w:t>
            </w:r>
          </w:p>
        </w:tc>
        <w:tc>
          <w:tcPr>
            <w:tcW w:type="pct" w:w="722"/>
            <w:vAlign w:val="center"/>
          </w:tcPr>
          <w:p w:rsidRDefault="00DF40E2" w:rsidP="00A0306E" w:rsidR="00DF40E2" w:rsidRPr="00676726">
            <w:pPr>
              <w:pStyle w:val="Bezproreda"/>
              <w:jc w:val="center"/>
            </w:pPr>
            <w:r w:rsidRPr="00676726">
              <w:t>Pravnu osnovu tražbine osigurane razlučnim pravom</w:t>
            </w:r>
          </w:p>
        </w:tc>
        <w:tc>
          <w:tcPr>
            <w:tcW w:type="pct" w:w="812"/>
            <w:vAlign w:val="center"/>
          </w:tcPr>
          <w:p w:rsidRDefault="00DF40E2" w:rsidP="00A0306E" w:rsidR="00DF40E2" w:rsidRPr="00676726">
            <w:pPr>
              <w:pStyle w:val="Bezproreda"/>
              <w:jc w:val="center"/>
            </w:pPr>
            <w:r w:rsidRPr="00676726">
              <w:t>Dio imovine na koji se odnosi razlučno pravo</w:t>
            </w:r>
          </w:p>
        </w:tc>
      </w:tr>
      <w:tr w:rsidTr="00A0306E" w:rsidR="00DF40E2" w:rsidRPr="00B40BEB">
        <w:trPr>
          <w:trHeight w:val="1835"/>
          <w:jc w:val="center"/>
        </w:trPr>
        <w:tc>
          <w:tcPr>
            <w:tcW w:type="pct" w:w="170"/>
          </w:tcPr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8"/>
          </w:tcPr>
          <w:p w:rsidRDefault="00DF40E2" w:rsidP="00A0306E" w:rsidR="00DF40E2">
            <w:r>
              <w:t xml:space="preserve"> </w:t>
            </w:r>
          </w:p>
          <w:p w:rsidRDefault="00DF40E2" w:rsidP="00A0306E" w:rsidR="00DF40E2"/>
          <w:p w:rsidRDefault="00DF40E2" w:rsidP="00A0306E" w:rsidR="00DF40E2">
            <w:r>
              <w:t>ŠKOLSKA KNJIGA d.d.</w:t>
            </w:r>
          </w:p>
          <w:p w:rsidRDefault="00DF40E2" w:rsidP="00A0306E" w:rsidR="00DF40E2" w:rsidRPr="00B40BEB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</w:tcPr>
          <w:p w:rsidRDefault="00DF40E2" w:rsidP="00A0306E" w:rsidR="00DF40E2">
            <w:pPr>
              <w:pStyle w:val="Bezproreda"/>
            </w:pPr>
          </w:p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t>38967655335</w:t>
            </w:r>
          </w:p>
        </w:tc>
        <w:tc>
          <w:tcPr>
            <w:tcW w:type="pct" w:w="588"/>
          </w:tcPr>
          <w:p w:rsidRDefault="00DF40E2" w:rsidP="00A0306E" w:rsidR="00DF40E2"/>
          <w:p w:rsidRDefault="00DF40E2" w:rsidP="00A0306E" w:rsidR="00DF40E2"/>
          <w:p w:rsidRDefault="00DF40E2" w:rsidP="00A0306E" w:rsidR="00DF40E2">
            <w:r>
              <w:t>Zagreb, Masarykova 28</w:t>
            </w: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>
            <w:pPr>
              <w:pStyle w:val="Bezproreda"/>
            </w:pPr>
          </w:p>
          <w:p w:rsidRDefault="00DF40E2" w:rsidP="00A0306E" w:rsidR="00DF40E2">
            <w:pPr>
              <w:pStyle w:val="Bezproreda"/>
            </w:pPr>
            <w:r>
              <w:t>Zemljišne knjige Općinskog građanskog suda u Zagrebu</w:t>
            </w: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</w:tcPr>
          <w:p w:rsidRDefault="00DF40E2" w:rsidP="00A0306E" w:rsidR="00DF40E2">
            <w:pPr>
              <w:pStyle w:val="Bezproreda"/>
              <w:jc w:val="right"/>
            </w:pPr>
          </w:p>
          <w:p w:rsidRDefault="00DF40E2" w:rsidP="00A0306E" w:rsidR="00DF40E2">
            <w:pPr>
              <w:jc w:val="right"/>
            </w:pPr>
          </w:p>
          <w:p w:rsidRDefault="00DF40E2" w:rsidP="00A0306E" w:rsidR="00DF40E2">
            <w:pPr>
              <w:jc w:val="right"/>
            </w:pPr>
            <w:r>
              <w:t>38</w:t>
            </w:r>
            <w:r w:rsidRPr="00BD5C84">
              <w:t>.16</w:t>
            </w:r>
            <w:r>
              <w:t>8</w:t>
            </w:r>
            <w:r w:rsidRPr="00BD5C84">
              <w:t>.</w:t>
            </w:r>
            <w:r>
              <w:t>897</w:t>
            </w:r>
            <w:r w:rsidRPr="00BD5C84">
              <w:t>,</w:t>
            </w:r>
            <w:r>
              <w:t>98</w:t>
            </w:r>
            <w:r w:rsidRPr="00BD5C84">
              <w:t xml:space="preserve">  </w:t>
            </w:r>
            <w:r>
              <w:t xml:space="preserve">  </w:t>
            </w:r>
          </w:p>
          <w:p w:rsidRDefault="00DF40E2" w:rsidP="00A0306E" w:rsidR="00DF40E2" w:rsidRPr="00676726">
            <w:pPr>
              <w:pStyle w:val="Bezproreda"/>
              <w:jc w:val="right"/>
            </w:pPr>
          </w:p>
        </w:tc>
        <w:tc>
          <w:tcPr>
            <w:tcW w:type="pct" w:w="722"/>
          </w:tcPr>
          <w:p w:rsidRDefault="00DF40E2" w:rsidP="00A0306E" w:rsidR="00DF40E2">
            <w:pPr>
              <w:pStyle w:val="Bezproreda"/>
              <w:rPr>
                <w:sz w:val="20"/>
                <w:szCs w:val="20"/>
              </w:rPr>
            </w:pPr>
            <w:r w:rsidRPr="000D6C07">
              <w:rPr>
                <w:sz w:val="20"/>
                <w:szCs w:val="20"/>
              </w:rPr>
              <w:t xml:space="preserve">Sporazum radi osiguranja novčane tražbine prijenosom vlasništva na nekretninama i pokretninama od 15.10.2010.g. br. OV-10531/10 JB Vladimir Marčinko </w:t>
            </w:r>
          </w:p>
          <w:p w:rsidRDefault="00DF40E2" w:rsidP="00A0306E" w:rsidR="00DF40E2" w:rsidRPr="000D6C07">
            <w:pPr>
              <w:pStyle w:val="Bezproreda"/>
              <w:rPr>
                <w:sz w:val="20"/>
                <w:szCs w:val="20"/>
              </w:rPr>
            </w:pPr>
            <w:r w:rsidRPr="000D6C07">
              <w:rPr>
                <w:sz w:val="20"/>
                <w:szCs w:val="20"/>
              </w:rPr>
              <w:t xml:space="preserve">Sporazum radi osiguranja novčane tražbine prijenosom vlasništva na  pokretninama  i pravima  01.06.2017.g. br. OV-3284/17 JB Vladimir Marčinko </w:t>
            </w:r>
          </w:p>
          <w:p w:rsidRDefault="00DF40E2" w:rsidP="00A0306E" w:rsidR="00DF40E2" w:rsidRPr="00676726">
            <w:pPr>
              <w:jc w:val="both"/>
            </w:pPr>
          </w:p>
        </w:tc>
        <w:tc>
          <w:tcPr>
            <w:tcW w:type="pct" w:w="812"/>
          </w:tcPr>
          <w:p w:rsidRDefault="00DF40E2" w:rsidP="00A0306E" w:rsidR="00DF40E2" w:rsidRPr="000D6C07">
            <w:pPr>
              <w:pStyle w:val="Bezproreda"/>
              <w:rPr>
                <w:sz w:val="20"/>
                <w:szCs w:val="20"/>
              </w:rPr>
            </w:pPr>
            <w:r w:rsidRPr="000D6C07">
              <w:rPr>
                <w:sz w:val="20"/>
                <w:szCs w:val="20"/>
              </w:rPr>
              <w:t xml:space="preserve">Nekretnina kčbr. 4490/54, upisana u zk.ul.br. 24432 k.o. Grad Zagreb </w:t>
            </w:r>
          </w:p>
          <w:p w:rsidRDefault="00DF40E2" w:rsidP="00A0306E" w:rsidR="00DF40E2" w:rsidRPr="009A7BDD">
            <w:pPr>
              <w:pStyle w:val="Bezproreda"/>
            </w:pPr>
            <w:r>
              <w:rPr>
                <w:sz w:val="20"/>
                <w:szCs w:val="20"/>
              </w:rPr>
              <w:t>P</w:t>
            </w:r>
            <w:r w:rsidRPr="000D6C07">
              <w:rPr>
                <w:sz w:val="20"/>
                <w:szCs w:val="20"/>
              </w:rPr>
              <w:t>ravo na sastav zahtjeva, vođenja postupka, naplatu potraživanja od ANC i GMRA, pravo na sastav odštetnog zahtjeva, vođenja postupka, naplatu potraživanja prema ANC i GMRA i/ili države Libije sukladno tri</w:t>
            </w:r>
            <w:r>
              <w:t xml:space="preserve"> </w:t>
            </w:r>
            <w:r w:rsidRPr="000D6C07">
              <w:rPr>
                <w:sz w:val="20"/>
                <w:szCs w:val="20"/>
              </w:rPr>
              <w:t>obavijesti o nastaloj šteti, pravo na sastav odštetnog zahtjeva, vođenja postupka, naplatu potraživanja, sa osnove odštetnog zahtjeva prema NOC i/ili države Libije sa osnove otuđene ili uništene opreme</w:t>
            </w:r>
          </w:p>
        </w:tc>
      </w:tr>
      <w:tr w:rsidTr="00A0306E" w:rsidR="00DF40E2" w:rsidRPr="00B40BEB">
        <w:trPr>
          <w:trHeight w:val="2115"/>
          <w:jc w:val="center"/>
        </w:trPr>
        <w:tc>
          <w:tcPr>
            <w:tcW w:type="pct" w:w="170"/>
          </w:tcPr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pct" w:w="858"/>
          </w:tcPr>
          <w:p w:rsidRDefault="00DF40E2" w:rsidP="00A0306E" w:rsidR="00DF40E2"/>
          <w:p w:rsidRDefault="00DF40E2" w:rsidP="00A0306E" w:rsidR="00DF40E2"/>
          <w:p w:rsidRDefault="00DF40E2" w:rsidP="00A0306E" w:rsidR="00DF40E2">
            <w:r>
              <w:t>ERSTE&amp;STEIERMARKISCHE BANK d.d.</w:t>
            </w:r>
          </w:p>
        </w:tc>
        <w:tc>
          <w:tcPr>
            <w:tcW w:type="pct" w:w="541"/>
          </w:tcPr>
          <w:p w:rsidRDefault="00DF40E2" w:rsidP="00A0306E" w:rsidR="00DF40E2">
            <w:pPr>
              <w:pStyle w:val="Bezproreda"/>
            </w:pPr>
          </w:p>
          <w:p w:rsidRDefault="00DF40E2" w:rsidP="00A0306E" w:rsidR="00DF40E2">
            <w:pPr>
              <w:pStyle w:val="Bezproreda"/>
            </w:pPr>
          </w:p>
          <w:p w:rsidRDefault="00DF40E2" w:rsidP="00A0306E" w:rsidR="00DF40E2">
            <w:pPr>
              <w:pStyle w:val="Bezproreda"/>
            </w:pPr>
            <w:r>
              <w:t>23057039320</w:t>
            </w:r>
          </w:p>
        </w:tc>
        <w:tc>
          <w:tcPr>
            <w:tcW w:type="pct" w:w="588"/>
          </w:tcPr>
          <w:p w:rsidRDefault="00DF40E2" w:rsidP="00A0306E" w:rsidR="00DF40E2"/>
          <w:p w:rsidRDefault="00DF40E2" w:rsidP="00A0306E" w:rsidR="00DF40E2"/>
          <w:p w:rsidRDefault="00DF40E2" w:rsidP="00A0306E" w:rsidR="00DF40E2">
            <w:r>
              <w:t>Rijeka, Jadranski trg 3/a</w:t>
            </w:r>
          </w:p>
        </w:tc>
        <w:tc>
          <w:tcPr>
            <w:tcW w:type="pct" w:w="722"/>
          </w:tcPr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>
            <w:pPr>
              <w:pStyle w:val="Bezproreda"/>
            </w:pPr>
            <w:r>
              <w:t>Zemljišne knjige Općinskog građanskog suda u Zagrebu</w:t>
            </w:r>
          </w:p>
          <w:p w:rsidRDefault="00DF40E2" w:rsidP="00A0306E" w:rsidR="00DF40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</w:tcPr>
          <w:p w:rsidRDefault="00DF40E2" w:rsidP="00A0306E" w:rsidR="00DF40E2">
            <w:pPr>
              <w:pStyle w:val="Bezproreda"/>
              <w:jc w:val="right"/>
            </w:pPr>
          </w:p>
          <w:p w:rsidRDefault="00DF40E2" w:rsidP="00A0306E" w:rsidR="00DF40E2">
            <w:pPr>
              <w:pStyle w:val="Bezproreda"/>
              <w:jc w:val="right"/>
            </w:pPr>
          </w:p>
          <w:p w:rsidRDefault="00DF40E2" w:rsidP="00A0306E" w:rsidR="00DF40E2">
            <w:pPr>
              <w:pStyle w:val="Bezproreda"/>
              <w:jc w:val="right"/>
            </w:pPr>
            <w:r>
              <w:t>40.076.286,40</w:t>
            </w:r>
          </w:p>
        </w:tc>
        <w:tc>
          <w:tcPr>
            <w:tcW w:type="pct" w:w="722"/>
          </w:tcPr>
          <w:p w:rsidRDefault="00DF40E2" w:rsidP="00A0306E" w:rsidR="00DF40E2" w:rsidRPr="000D6C07">
            <w:pPr>
              <w:pStyle w:val="Bezproreda"/>
              <w:rPr>
                <w:sz w:val="20"/>
                <w:szCs w:val="20"/>
              </w:rPr>
            </w:pPr>
            <w:r w:rsidRPr="000D6C07">
              <w:rPr>
                <w:sz w:val="20"/>
                <w:szCs w:val="20"/>
              </w:rPr>
              <w:t xml:space="preserve">Ugovor o okvirnom iznosu zaduženja i osiguranja hipotekom na nekretnini, br. ES 334/5 od 13.04.2005.g. solemniziran pod br. OU-362/05-1 JB Vesna Pučar iz </w:t>
            </w:r>
            <w:r>
              <w:rPr>
                <w:sz w:val="20"/>
                <w:szCs w:val="20"/>
              </w:rPr>
              <w:t xml:space="preserve"> </w:t>
            </w:r>
            <w:r w:rsidRPr="000D6C07">
              <w:rPr>
                <w:sz w:val="20"/>
                <w:szCs w:val="20"/>
              </w:rPr>
              <w:t>Zagreba</w:t>
            </w:r>
          </w:p>
        </w:tc>
        <w:tc>
          <w:tcPr>
            <w:tcW w:type="pct" w:w="812"/>
          </w:tcPr>
          <w:p w:rsidRDefault="00DF40E2" w:rsidP="00A0306E" w:rsidR="00DF40E2">
            <w:pPr>
              <w:pStyle w:val="Bezproreda"/>
            </w:pPr>
          </w:p>
          <w:p w:rsidRDefault="00DF40E2" w:rsidP="00A0306E" w:rsidR="00DF40E2" w:rsidRPr="000D6C07">
            <w:pPr>
              <w:pStyle w:val="Bezproreda"/>
              <w:rPr>
                <w:sz w:val="20"/>
                <w:szCs w:val="20"/>
              </w:rPr>
            </w:pPr>
            <w:r w:rsidRPr="000D6C07">
              <w:rPr>
                <w:sz w:val="20"/>
                <w:szCs w:val="20"/>
              </w:rPr>
              <w:t xml:space="preserve">Nekretnina kčbr. 4490/54, upisana u zk.ul.br. 24432 k.o. Grad Zagreb </w:t>
            </w:r>
          </w:p>
          <w:p w:rsidRDefault="00DF40E2" w:rsidP="00A0306E" w:rsidR="00DF40E2" w:rsidRPr="00C96861">
            <w:pPr>
              <w:pStyle w:val="Bezproreda"/>
            </w:pPr>
          </w:p>
        </w:tc>
      </w:tr>
      <w:tr w:rsidTr="00A0306E" w:rsidR="00DF40E2" w:rsidRPr="00B40BEB">
        <w:trPr>
          <w:trHeight w:val="846"/>
          <w:jc w:val="center"/>
        </w:trPr>
        <w:tc>
          <w:tcPr>
            <w:tcW w:type="pct" w:w="170"/>
          </w:tcPr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8"/>
          </w:tcPr>
          <w:p w:rsidRDefault="00DF40E2" w:rsidP="00A0306E" w:rsidR="00DF40E2" w:rsidRPr="001E3B60">
            <w:pPr>
              <w:pStyle w:val="Bezproreda"/>
              <w:rPr>
                <w:b/>
              </w:rPr>
            </w:pPr>
            <w:r w:rsidRPr="001E3B60">
              <w:rPr>
                <w:b/>
              </w:rPr>
              <w:t xml:space="preserve">UKUPNO          </w:t>
            </w:r>
          </w:p>
        </w:tc>
        <w:tc>
          <w:tcPr>
            <w:tcW w:type="pct" w:w="541"/>
          </w:tcPr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8"/>
          </w:tcPr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  <w:vAlign w:val="center"/>
          </w:tcPr>
          <w:p w:rsidRDefault="00DF40E2" w:rsidP="00A0306E" w:rsidR="00DF40E2" w:rsidRPr="001E3B60">
            <w:pPr>
              <w:jc w:val="right"/>
              <w:rPr>
                <w:b/>
              </w:rPr>
            </w:pPr>
            <w:r>
              <w:rPr>
                <w:b/>
              </w:rPr>
              <w:t>78.245.184,38</w:t>
            </w:r>
          </w:p>
          <w:p w:rsidRDefault="00DF40E2" w:rsidP="00A0306E" w:rsidR="00DF40E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2"/>
          </w:tcPr>
          <w:p w:rsidRDefault="00DF40E2" w:rsidP="00A0306E" w:rsidR="00DF40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F40E2" w:rsidP="00DF40E2" w:rsidR="00DF40E2">
      <w:pPr>
        <w:jc w:val="center"/>
        <w:rPr>
          <w:rFonts w:hAnsi="Times New Roman" w:ascii="Times New Roman"/>
          <w:sz w:val="24"/>
          <w:szCs w:val="24"/>
        </w:rPr>
      </w:pPr>
    </w:p>
    <w:p w:rsidRDefault="00DF40E2" w:rsidP="00DF40E2" w:rsidR="00DF40E2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0E2" w:rsidP="00DF40E2" w:rsidR="00DF40E2">
      <w:pPr>
        <w:pStyle w:val="Odlomakpopisa"/>
      </w:pPr>
    </w:p>
    <w:p w:rsidRDefault="00DF40E2" w:rsidP="00DF40E2" w:rsidR="00DF40E2" w:rsidRPr="00B8545F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545F">
        <w:t>Stečajni upravitelj</w:t>
      </w:r>
    </w:p>
    <w:p w:rsidRDefault="00DF40E2" w:rsidP="00DF40E2" w:rsidR="00DF40E2" w:rsidRPr="00B8545F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 w:rsidRPr="00B8545F">
        <w:t>Perica Mitrović, dipl.iur.</w:t>
      </w:r>
    </w:p>
    <w:p w:rsidRDefault="00DF40E2" w:rsidP="00DF40E2" w:rsidR="00DF40E2">
      <w:pPr>
        <w:rPr>
          <w:rFonts w:hAnsi="Times New Roman" w:ascii="Times New Roman"/>
          <w:sz w:val="24"/>
        </w:rPr>
      </w:pPr>
    </w:p>
    <w:p w:rsidRDefault="00DF40E2" w:rsidP="00581DDD" w:rsidR="00DF40E2" w:rsidRPr="00DD3D23">
      <w:pPr>
        <w:pStyle w:val="Bezproreda"/>
      </w:pPr>
    </w:p>
    <w:sectPr w:rsidSect="00DF40E2" w:rsidR="00DF40E2" w:rsidRPr="00DD3D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orient="landscape" w:h="12240" w:w="15840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C9D" w:rsidP="004D3752" w:rsidR="00130C9D">
      <w:pPr>
        <w:spacing w:lineRule="auto" w:line="240" w:after="0"/>
      </w:pPr>
      <w:r>
        <w:separator/>
      </w:r>
    </w:p>
  </w:endnote>
  <w:endnote w:id="0" w:type="continuationSeparator">
    <w:p w:rsidRDefault="00130C9D" w:rsidP="004D3752" w:rsidR="00130C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hruti">
    <w:panose1 w:val="020B0502040204020203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A94" w:rsidR="00CE1A9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9477063"/>
      <w:docPartObj>
        <w:docPartGallery w:val="Page Numbers (Bottom of Page)"/>
        <w:docPartUnique/>
      </w:docPartObj>
    </w:sdtPr>
    <w:sdtEndPr/>
    <w:sdtContent>
      <w:p w:rsidRDefault="00DF40E2" w:rsidR="00CE1A9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A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CE1A94" w:rsidR="00CE1A9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A94" w:rsidR="00CE1A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C9D" w:rsidP="004D3752" w:rsidR="00130C9D">
      <w:pPr>
        <w:spacing w:lineRule="auto" w:line="240" w:after="0"/>
      </w:pPr>
      <w:r>
        <w:separator/>
      </w:r>
    </w:p>
  </w:footnote>
  <w:footnote w:id="0" w:type="continuationSeparator">
    <w:p w:rsidRDefault="00130C9D" w:rsidP="004D3752" w:rsidR="00130C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A94" w:rsidR="00CE1A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A94" w:rsidR="00CE1A9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A94" w:rsidR="00CE1A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D3204C"/>
    <w:multiLevelType w:val="hybridMultilevel"/>
    <w:tmpl w:val="44422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2720E5"/>
    <w:multiLevelType w:val="hybridMultilevel"/>
    <w:tmpl w:val="90487F20"/>
    <w:lvl w:tplc="572A72B8" w:ilvl="0">
      <w:start w:val="1"/>
      <w:numFmt w:val="bullet"/>
      <w:lvlText w:val="-"/>
      <w:lvlJc w:val="left"/>
      <w:pPr>
        <w:ind w:hanging="360" w:left="1069"/>
      </w:pPr>
      <w:rPr>
        <w:rFonts w:cstheme="minorBidi" w:eastAsiaTheme="minorEastAsia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CF6644"/>
    <w:multiLevelType w:val="hybridMultilevel"/>
    <w:tmpl w:val="4E8E298E"/>
    <w:lvl w:tplc="56D24A0E" w:ilvl="0">
      <w:numFmt w:val="bullet"/>
      <w:lvlText w:val="-"/>
      <w:lvlJc w:val="left"/>
      <w:pPr>
        <w:ind w:hanging="360" w:left="50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B5A7339"/>
    <w:multiLevelType w:val="hybridMultilevel"/>
    <w:tmpl w:val="1520EAC8"/>
    <w:lvl w:tplc="B32E9F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27227D1"/>
    <w:multiLevelType w:val="hybridMultilevel"/>
    <w:tmpl w:val="200267B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CD092D"/>
    <w:multiLevelType w:val="hybridMultilevel"/>
    <w:tmpl w:val="A652FFCA"/>
    <w:lvl w:tplc="99365A32" w:ilvl="0">
      <w:numFmt w:val="bullet"/>
      <w:lvlText w:val="-"/>
      <w:lvlJc w:val="left"/>
      <w:pPr>
        <w:ind w:hanging="360" w:left="1080"/>
      </w:pPr>
      <w:rPr>
        <w:rFonts w:eastAsiaTheme="minorEastAsia" w:cs="Shrut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E576A1A"/>
    <w:multiLevelType w:val="hybridMultilevel"/>
    <w:tmpl w:val="E02CACAE"/>
    <w:lvl w:tplc="81B6B66C" w:ilvl="0">
      <w:numFmt w:val="bullet"/>
      <w:lvlText w:val="-"/>
      <w:lvlJc w:val="left"/>
      <w:pPr>
        <w:ind w:hanging="360" w:left="720"/>
      </w:pPr>
      <w:rPr>
        <w:rFonts w:cstheme="minorBidi" w:eastAsiaTheme="minorEastAsia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8F6CAF"/>
    <w:multiLevelType w:val="hybridMultilevel"/>
    <w:tmpl w:val="C142A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9AA5C6E"/>
    <w:multiLevelType w:val="hybridMultilevel"/>
    <w:tmpl w:val="F322278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655FEF"/>
    <w:multiLevelType w:val="hybridMultilevel"/>
    <w:tmpl w:val="E8E8AD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F45D28"/>
    <w:multiLevelType w:val="hybridMultilevel"/>
    <w:tmpl w:val="E06E7480"/>
    <w:lvl w:tplc="B17A1E12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65C07C2"/>
    <w:multiLevelType w:val="hybridMultilevel"/>
    <w:tmpl w:val="E96C85BA"/>
    <w:lvl w:tplc="40487528" w:ilvl="0">
      <w:start w:val="26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FB5AC5"/>
    <w:multiLevelType w:val="hybridMultilevel"/>
    <w:tmpl w:val="C142A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A36E54"/>
    <w:multiLevelType w:val="hybridMultilevel"/>
    <w:tmpl w:val="E8E8AD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F67B89"/>
    <w:multiLevelType w:val="hybridMultilevel"/>
    <w:tmpl w:val="75EECF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642E64"/>
    <w:multiLevelType w:val="hybridMultilevel"/>
    <w:tmpl w:val="33EE7B74"/>
    <w:lvl w:tplc="3B06A77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A7D2A44"/>
    <w:multiLevelType w:val="hybridMultilevel"/>
    <w:tmpl w:val="C142A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C962143"/>
    <w:multiLevelType w:val="hybridMultilevel"/>
    <w:tmpl w:val="9D125702"/>
    <w:lvl w:tplc="AB208CD0" w:ilvl="0">
      <w:numFmt w:val="bullet"/>
      <w:lvlText w:val="-"/>
      <w:lvlJc w:val="left"/>
      <w:pPr>
        <w:ind w:hanging="360" w:left="720"/>
      </w:pPr>
      <w:rPr>
        <w:rFonts w:eastAsiaTheme="minorEastAsia" w:cs="Shrut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DE7341D"/>
    <w:multiLevelType w:val="multilevel"/>
    <w:tmpl w:val="701C7DE0"/>
    <w:lvl w:ilvl="0">
      <w:start w:val="5"/>
      <w:numFmt w:val="decimal"/>
      <w:lvlText w:val="%1."/>
      <w:lvlJc w:val="left"/>
      <w:pPr>
        <w:ind w:hanging="360" w:left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84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hanging="720" w:left="123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hanging="720" w:left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6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07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490"/>
      </w:pPr>
      <w:rPr>
        <w:rFonts w:hint="default"/>
      </w:rPr>
    </w:lvl>
  </w:abstractNum>
  <w:abstractNum w:abstractNumId="20">
    <w:nsid w:val="5ED01EBC"/>
    <w:multiLevelType w:val="hybridMultilevel"/>
    <w:tmpl w:val="9D3213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3D281F"/>
    <w:multiLevelType w:val="hybridMultilevel"/>
    <w:tmpl w:val="465A586C"/>
    <w:lvl w:tplc="609CA1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3AF71BF"/>
    <w:multiLevelType w:val="hybridMultilevel"/>
    <w:tmpl w:val="37506512"/>
    <w:lvl w:tplc="FFAC034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82935A8"/>
    <w:multiLevelType w:val="hybridMultilevel"/>
    <w:tmpl w:val="545474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9662FEF"/>
    <w:multiLevelType w:val="hybridMultilevel"/>
    <w:tmpl w:val="DEA62BD8"/>
    <w:lvl w:tplc="CFEC3E14" w:ilvl="0">
      <w:start w:val="1"/>
      <w:numFmt w:val="bullet"/>
      <w:lvlText w:val="-"/>
      <w:lvlJc w:val="left"/>
      <w:pPr>
        <w:ind w:hanging="360" w:left="1080"/>
      </w:pPr>
      <w:rPr>
        <w:rFonts w:eastAsiaTheme="minorEastAsia" w:cs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69D6173B"/>
    <w:multiLevelType w:val="hybridMultilevel"/>
    <w:tmpl w:val="C34CDD5A"/>
    <w:lvl w:tplc="879E4CE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6">
    <w:nsid w:val="6C59508A"/>
    <w:multiLevelType w:val="hybridMultilevel"/>
    <w:tmpl w:val="478C242E"/>
    <w:lvl w:tplc="8348E2E6" w:ilvl="0">
      <w:start w:val="2"/>
      <w:numFmt w:val="upperRoman"/>
      <w:lvlText w:val="%1."/>
      <w:lvlJc w:val="left"/>
      <w:pPr>
        <w:ind w:hanging="720" w:left="108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D843E78"/>
    <w:multiLevelType w:val="hybridMultilevel"/>
    <w:tmpl w:val="BFA261C8"/>
    <w:lvl w:tplc="8A08C9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F4F06CE"/>
    <w:multiLevelType w:val="hybridMultilevel"/>
    <w:tmpl w:val="111A96D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1B75B6D"/>
    <w:multiLevelType w:val="hybridMultilevel"/>
    <w:tmpl w:val="467A3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30E1DFD"/>
    <w:multiLevelType w:val="hybridMultilevel"/>
    <w:tmpl w:val="C142A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802757"/>
    <w:multiLevelType w:val="hybridMultilevel"/>
    <w:tmpl w:val="93EC2CB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F3A396C"/>
    <w:multiLevelType w:val="hybridMultilevel"/>
    <w:tmpl w:val="306E62EE"/>
    <w:lvl w:tplc="5CD4A478" w:ilvl="0">
      <w:start w:val="26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F885FF0"/>
    <w:multiLevelType w:val="hybridMultilevel"/>
    <w:tmpl w:val="C142A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29"/>
  </w:num>
  <w:num w:numId="3">
    <w:abstractNumId w:val="16"/>
  </w:num>
  <w:num w:numId="4">
    <w:abstractNumId w:val="11"/>
  </w:num>
  <w:num w:numId="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10"/>
  </w:num>
  <w:num w:numId="9">
    <w:abstractNumId w:val="14"/>
  </w:num>
  <w:num w:numId="10">
    <w:abstractNumId w:val="28"/>
  </w:num>
  <w:num w:numId="11">
    <w:abstractNumId w:val="24"/>
  </w:num>
  <w:num w:numId="12">
    <w:abstractNumId w:val="9"/>
  </w:num>
  <w:num w:numId="13">
    <w:abstractNumId w:val="6"/>
  </w:num>
  <w:num w:numId="14">
    <w:abstractNumId w:val="15"/>
  </w:num>
  <w:num w:numId="15">
    <w:abstractNumId w:val="23"/>
  </w:num>
  <w:num w:numId="16">
    <w:abstractNumId w:val="5"/>
  </w:num>
  <w:num w:numId="17">
    <w:abstractNumId w:val="31"/>
  </w:num>
  <w:num w:numId="18">
    <w:abstractNumId w:val="12"/>
  </w:num>
  <w:num w:numId="19">
    <w:abstractNumId w:val="32"/>
  </w:num>
  <w:num w:numId="20">
    <w:abstractNumId w:val="18"/>
  </w:num>
  <w:num w:numId="21">
    <w:abstractNumId w:val="7"/>
  </w:num>
  <w:num w:numId="22">
    <w:abstractNumId w:val="30"/>
  </w:num>
  <w:num w:numId="23">
    <w:abstractNumId w:val="2"/>
  </w:num>
  <w:num w:numId="24">
    <w:abstractNumId w:val="22"/>
  </w:num>
  <w:num w:numId="25">
    <w:abstractNumId w:val="21"/>
  </w:num>
  <w:num w:numId="26">
    <w:abstractNumId w:val="4"/>
  </w:num>
  <w:num w:numId="27">
    <w:abstractNumId w:val="25"/>
  </w:num>
  <w:num w:numId="28">
    <w:abstractNumId w:val="17"/>
  </w:num>
  <w:num w:numId="29">
    <w:abstractNumId w:val="13"/>
  </w:num>
  <w:num w:numId="30">
    <w:abstractNumId w:val="33"/>
  </w:num>
  <w:num w:numId="31">
    <w:abstractNumId w:val="8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7"/>
  </w:num>
  <w:num w:numId="3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C054FC"/>
    <w:rsid w:val="000001F9"/>
    <w:rsid w:val="00000E66"/>
    <w:rsid w:val="00002956"/>
    <w:rsid w:val="000045A5"/>
    <w:rsid w:val="00005768"/>
    <w:rsid w:val="00006752"/>
    <w:rsid w:val="0001278B"/>
    <w:rsid w:val="000164D9"/>
    <w:rsid w:val="000171A2"/>
    <w:rsid w:val="00017C5F"/>
    <w:rsid w:val="00023210"/>
    <w:rsid w:val="00023440"/>
    <w:rsid w:val="000239B8"/>
    <w:rsid w:val="00023EF4"/>
    <w:rsid w:val="00025DAA"/>
    <w:rsid w:val="000261FF"/>
    <w:rsid w:val="000266F9"/>
    <w:rsid w:val="00027B61"/>
    <w:rsid w:val="000309B7"/>
    <w:rsid w:val="00030BB0"/>
    <w:rsid w:val="00030F91"/>
    <w:rsid w:val="000347EE"/>
    <w:rsid w:val="00035507"/>
    <w:rsid w:val="00037722"/>
    <w:rsid w:val="000423C9"/>
    <w:rsid w:val="00042B67"/>
    <w:rsid w:val="00044DB9"/>
    <w:rsid w:val="000507FB"/>
    <w:rsid w:val="0005131F"/>
    <w:rsid w:val="00054A82"/>
    <w:rsid w:val="000569FF"/>
    <w:rsid w:val="00056CE5"/>
    <w:rsid w:val="0006030A"/>
    <w:rsid w:val="0006095A"/>
    <w:rsid w:val="000612D0"/>
    <w:rsid w:val="0006259F"/>
    <w:rsid w:val="00062C43"/>
    <w:rsid w:val="0006663A"/>
    <w:rsid w:val="00067CA5"/>
    <w:rsid w:val="00072C0E"/>
    <w:rsid w:val="00072F3E"/>
    <w:rsid w:val="000758A6"/>
    <w:rsid w:val="00076256"/>
    <w:rsid w:val="0007737D"/>
    <w:rsid w:val="00077EBB"/>
    <w:rsid w:val="00082244"/>
    <w:rsid w:val="0008579F"/>
    <w:rsid w:val="00091711"/>
    <w:rsid w:val="00095163"/>
    <w:rsid w:val="000958A2"/>
    <w:rsid w:val="000A09D3"/>
    <w:rsid w:val="000A4E52"/>
    <w:rsid w:val="000A54B5"/>
    <w:rsid w:val="000A54BB"/>
    <w:rsid w:val="000A6974"/>
    <w:rsid w:val="000A6A71"/>
    <w:rsid w:val="000A7224"/>
    <w:rsid w:val="000A770A"/>
    <w:rsid w:val="000B0CA3"/>
    <w:rsid w:val="000B48F6"/>
    <w:rsid w:val="000B6CDD"/>
    <w:rsid w:val="000C0BB0"/>
    <w:rsid w:val="000C619F"/>
    <w:rsid w:val="000D0B9E"/>
    <w:rsid w:val="000D2AA6"/>
    <w:rsid w:val="000D3DF7"/>
    <w:rsid w:val="000D401E"/>
    <w:rsid w:val="000E46B4"/>
    <w:rsid w:val="000E47B8"/>
    <w:rsid w:val="000E52E5"/>
    <w:rsid w:val="000F09F3"/>
    <w:rsid w:val="000F0E90"/>
    <w:rsid w:val="000F384B"/>
    <w:rsid w:val="000F4061"/>
    <w:rsid w:val="0010394D"/>
    <w:rsid w:val="00106EB8"/>
    <w:rsid w:val="00107566"/>
    <w:rsid w:val="00107806"/>
    <w:rsid w:val="00110469"/>
    <w:rsid w:val="00111849"/>
    <w:rsid w:val="001130A8"/>
    <w:rsid w:val="00113BFB"/>
    <w:rsid w:val="001164AC"/>
    <w:rsid w:val="00116FE0"/>
    <w:rsid w:val="0011733E"/>
    <w:rsid w:val="001173F8"/>
    <w:rsid w:val="00117408"/>
    <w:rsid w:val="001207E0"/>
    <w:rsid w:val="001236CF"/>
    <w:rsid w:val="00124986"/>
    <w:rsid w:val="0012519F"/>
    <w:rsid w:val="0012797E"/>
    <w:rsid w:val="00130C9D"/>
    <w:rsid w:val="00133DAF"/>
    <w:rsid w:val="0013478C"/>
    <w:rsid w:val="0013762C"/>
    <w:rsid w:val="001401E2"/>
    <w:rsid w:val="00145387"/>
    <w:rsid w:val="00146C85"/>
    <w:rsid w:val="001511AA"/>
    <w:rsid w:val="00152D15"/>
    <w:rsid w:val="00154776"/>
    <w:rsid w:val="0015588E"/>
    <w:rsid w:val="0015772E"/>
    <w:rsid w:val="00161712"/>
    <w:rsid w:val="001629E5"/>
    <w:rsid w:val="00163643"/>
    <w:rsid w:val="00164C14"/>
    <w:rsid w:val="00166A1C"/>
    <w:rsid w:val="001676BC"/>
    <w:rsid w:val="00171D52"/>
    <w:rsid w:val="001730A3"/>
    <w:rsid w:val="00173B09"/>
    <w:rsid w:val="00181BD1"/>
    <w:rsid w:val="00183A86"/>
    <w:rsid w:val="00186C84"/>
    <w:rsid w:val="001934BC"/>
    <w:rsid w:val="001935DB"/>
    <w:rsid w:val="00193A93"/>
    <w:rsid w:val="001A1CB7"/>
    <w:rsid w:val="001A3525"/>
    <w:rsid w:val="001A37BC"/>
    <w:rsid w:val="001A7E77"/>
    <w:rsid w:val="001B2A78"/>
    <w:rsid w:val="001B36A5"/>
    <w:rsid w:val="001B4F72"/>
    <w:rsid w:val="001B5AAF"/>
    <w:rsid w:val="001B5EFC"/>
    <w:rsid w:val="001B69C8"/>
    <w:rsid w:val="001C2D6B"/>
    <w:rsid w:val="001C2D80"/>
    <w:rsid w:val="001C7E49"/>
    <w:rsid w:val="001D2657"/>
    <w:rsid w:val="001E0509"/>
    <w:rsid w:val="001E0913"/>
    <w:rsid w:val="001E1E68"/>
    <w:rsid w:val="001E2511"/>
    <w:rsid w:val="001E546B"/>
    <w:rsid w:val="001F01D0"/>
    <w:rsid w:val="001F2BE9"/>
    <w:rsid w:val="001F3B47"/>
    <w:rsid w:val="001F42DB"/>
    <w:rsid w:val="001F6358"/>
    <w:rsid w:val="00200607"/>
    <w:rsid w:val="002021E2"/>
    <w:rsid w:val="00204412"/>
    <w:rsid w:val="00205DC2"/>
    <w:rsid w:val="00206A54"/>
    <w:rsid w:val="00207DD7"/>
    <w:rsid w:val="002122DB"/>
    <w:rsid w:val="0021380A"/>
    <w:rsid w:val="00213AD2"/>
    <w:rsid w:val="00213CAD"/>
    <w:rsid w:val="00214792"/>
    <w:rsid w:val="0021701F"/>
    <w:rsid w:val="00217D1E"/>
    <w:rsid w:val="00220804"/>
    <w:rsid w:val="00221179"/>
    <w:rsid w:val="00223A65"/>
    <w:rsid w:val="00226C97"/>
    <w:rsid w:val="002332F3"/>
    <w:rsid w:val="00234B06"/>
    <w:rsid w:val="00240423"/>
    <w:rsid w:val="00240930"/>
    <w:rsid w:val="00241758"/>
    <w:rsid w:val="00241CCB"/>
    <w:rsid w:val="00252623"/>
    <w:rsid w:val="0025311B"/>
    <w:rsid w:val="00253243"/>
    <w:rsid w:val="002539DC"/>
    <w:rsid w:val="00254C2A"/>
    <w:rsid w:val="002555E5"/>
    <w:rsid w:val="002562CE"/>
    <w:rsid w:val="00260795"/>
    <w:rsid w:val="002616E6"/>
    <w:rsid w:val="00262061"/>
    <w:rsid w:val="00262CF1"/>
    <w:rsid w:val="0026339C"/>
    <w:rsid w:val="00266540"/>
    <w:rsid w:val="00267CE8"/>
    <w:rsid w:val="00267E6A"/>
    <w:rsid w:val="00270983"/>
    <w:rsid w:val="00272110"/>
    <w:rsid w:val="00272497"/>
    <w:rsid w:val="00272811"/>
    <w:rsid w:val="002742C8"/>
    <w:rsid w:val="0028090E"/>
    <w:rsid w:val="00282A8A"/>
    <w:rsid w:val="00283CFF"/>
    <w:rsid w:val="002926EA"/>
    <w:rsid w:val="00293767"/>
    <w:rsid w:val="002946E0"/>
    <w:rsid w:val="00294EA5"/>
    <w:rsid w:val="00296AD9"/>
    <w:rsid w:val="002A39B2"/>
    <w:rsid w:val="002B083B"/>
    <w:rsid w:val="002B0CDF"/>
    <w:rsid w:val="002B1639"/>
    <w:rsid w:val="002B185F"/>
    <w:rsid w:val="002B1DE0"/>
    <w:rsid w:val="002B563C"/>
    <w:rsid w:val="002B73F4"/>
    <w:rsid w:val="002C12B1"/>
    <w:rsid w:val="002C1B1B"/>
    <w:rsid w:val="002C2CBC"/>
    <w:rsid w:val="002C2F3C"/>
    <w:rsid w:val="002C3EDD"/>
    <w:rsid w:val="002C5B52"/>
    <w:rsid w:val="002C61B0"/>
    <w:rsid w:val="002C6446"/>
    <w:rsid w:val="002D449D"/>
    <w:rsid w:val="002D5231"/>
    <w:rsid w:val="002D5613"/>
    <w:rsid w:val="002D7811"/>
    <w:rsid w:val="002E0B23"/>
    <w:rsid w:val="002E4CF3"/>
    <w:rsid w:val="002E51EC"/>
    <w:rsid w:val="002F22DA"/>
    <w:rsid w:val="002F52CB"/>
    <w:rsid w:val="002F55CB"/>
    <w:rsid w:val="002F6088"/>
    <w:rsid w:val="002F6A8A"/>
    <w:rsid w:val="002F6D17"/>
    <w:rsid w:val="002F6D68"/>
    <w:rsid w:val="00300F74"/>
    <w:rsid w:val="00301327"/>
    <w:rsid w:val="00302A88"/>
    <w:rsid w:val="00311AE4"/>
    <w:rsid w:val="00312B20"/>
    <w:rsid w:val="0031516C"/>
    <w:rsid w:val="0031629C"/>
    <w:rsid w:val="00316E75"/>
    <w:rsid w:val="00317C32"/>
    <w:rsid w:val="00320381"/>
    <w:rsid w:val="0032051B"/>
    <w:rsid w:val="00320C4D"/>
    <w:rsid w:val="00321F81"/>
    <w:rsid w:val="0032501D"/>
    <w:rsid w:val="00325A77"/>
    <w:rsid w:val="00326692"/>
    <w:rsid w:val="00326CAE"/>
    <w:rsid w:val="00327E94"/>
    <w:rsid w:val="003329F6"/>
    <w:rsid w:val="00334960"/>
    <w:rsid w:val="003357C1"/>
    <w:rsid w:val="00336944"/>
    <w:rsid w:val="00340948"/>
    <w:rsid w:val="00341797"/>
    <w:rsid w:val="00341884"/>
    <w:rsid w:val="00344A8C"/>
    <w:rsid w:val="00345DED"/>
    <w:rsid w:val="00345E6B"/>
    <w:rsid w:val="00347DF2"/>
    <w:rsid w:val="003518D2"/>
    <w:rsid w:val="003519FC"/>
    <w:rsid w:val="00352049"/>
    <w:rsid w:val="003520A8"/>
    <w:rsid w:val="00352A11"/>
    <w:rsid w:val="00352B64"/>
    <w:rsid w:val="003532BB"/>
    <w:rsid w:val="00356935"/>
    <w:rsid w:val="00360996"/>
    <w:rsid w:val="00362CAB"/>
    <w:rsid w:val="00363819"/>
    <w:rsid w:val="00366D30"/>
    <w:rsid w:val="003711C9"/>
    <w:rsid w:val="00371813"/>
    <w:rsid w:val="00376909"/>
    <w:rsid w:val="00377B73"/>
    <w:rsid w:val="00381965"/>
    <w:rsid w:val="00382894"/>
    <w:rsid w:val="00383C8E"/>
    <w:rsid w:val="00385F60"/>
    <w:rsid w:val="00386930"/>
    <w:rsid w:val="003934A4"/>
    <w:rsid w:val="00394A12"/>
    <w:rsid w:val="00394BBA"/>
    <w:rsid w:val="003A069C"/>
    <w:rsid w:val="003A0F87"/>
    <w:rsid w:val="003A3362"/>
    <w:rsid w:val="003A40FB"/>
    <w:rsid w:val="003B2CA8"/>
    <w:rsid w:val="003B54A3"/>
    <w:rsid w:val="003B5E81"/>
    <w:rsid w:val="003B791F"/>
    <w:rsid w:val="003B792C"/>
    <w:rsid w:val="003C3387"/>
    <w:rsid w:val="003C531E"/>
    <w:rsid w:val="003C59DA"/>
    <w:rsid w:val="003C77BC"/>
    <w:rsid w:val="003C7A13"/>
    <w:rsid w:val="003C7CE2"/>
    <w:rsid w:val="003D1B49"/>
    <w:rsid w:val="003D29BA"/>
    <w:rsid w:val="003D30AF"/>
    <w:rsid w:val="003D483A"/>
    <w:rsid w:val="003D4D6B"/>
    <w:rsid w:val="003D53D8"/>
    <w:rsid w:val="003D5A6F"/>
    <w:rsid w:val="003D740F"/>
    <w:rsid w:val="003E075D"/>
    <w:rsid w:val="003E1C2E"/>
    <w:rsid w:val="003E2BFF"/>
    <w:rsid w:val="003E3B58"/>
    <w:rsid w:val="003E583B"/>
    <w:rsid w:val="003E5D5E"/>
    <w:rsid w:val="003E5ED1"/>
    <w:rsid w:val="003E6AD9"/>
    <w:rsid w:val="003E703C"/>
    <w:rsid w:val="003E726A"/>
    <w:rsid w:val="003F05E1"/>
    <w:rsid w:val="003F0C3D"/>
    <w:rsid w:val="003F2F60"/>
    <w:rsid w:val="003F3B12"/>
    <w:rsid w:val="003F791B"/>
    <w:rsid w:val="0040014E"/>
    <w:rsid w:val="00401F50"/>
    <w:rsid w:val="00402EDE"/>
    <w:rsid w:val="00403158"/>
    <w:rsid w:val="00403916"/>
    <w:rsid w:val="004071BA"/>
    <w:rsid w:val="004138F3"/>
    <w:rsid w:val="00414B46"/>
    <w:rsid w:val="00420CF1"/>
    <w:rsid w:val="00420FDC"/>
    <w:rsid w:val="004214C2"/>
    <w:rsid w:val="00422B5F"/>
    <w:rsid w:val="00422C85"/>
    <w:rsid w:val="0042533E"/>
    <w:rsid w:val="0042691D"/>
    <w:rsid w:val="00430695"/>
    <w:rsid w:val="004333A9"/>
    <w:rsid w:val="0043359E"/>
    <w:rsid w:val="00433B38"/>
    <w:rsid w:val="00440E14"/>
    <w:rsid w:val="00441A60"/>
    <w:rsid w:val="004451D2"/>
    <w:rsid w:val="00445659"/>
    <w:rsid w:val="004470B7"/>
    <w:rsid w:val="00451D45"/>
    <w:rsid w:val="00451DD4"/>
    <w:rsid w:val="004529FA"/>
    <w:rsid w:val="004539C2"/>
    <w:rsid w:val="00455544"/>
    <w:rsid w:val="00455C08"/>
    <w:rsid w:val="00456A81"/>
    <w:rsid w:val="00457025"/>
    <w:rsid w:val="00457209"/>
    <w:rsid w:val="0045749F"/>
    <w:rsid w:val="004579E9"/>
    <w:rsid w:val="0047311E"/>
    <w:rsid w:val="00474278"/>
    <w:rsid w:val="00474C7B"/>
    <w:rsid w:val="00476B87"/>
    <w:rsid w:val="004776B4"/>
    <w:rsid w:val="00477A6E"/>
    <w:rsid w:val="00477D75"/>
    <w:rsid w:val="00481C9B"/>
    <w:rsid w:val="00483CFC"/>
    <w:rsid w:val="00483E2B"/>
    <w:rsid w:val="004875D5"/>
    <w:rsid w:val="00490B1D"/>
    <w:rsid w:val="00491C1C"/>
    <w:rsid w:val="004954A5"/>
    <w:rsid w:val="00495A6D"/>
    <w:rsid w:val="00495B74"/>
    <w:rsid w:val="004961F7"/>
    <w:rsid w:val="004A2817"/>
    <w:rsid w:val="004A284E"/>
    <w:rsid w:val="004A29D9"/>
    <w:rsid w:val="004A2B73"/>
    <w:rsid w:val="004A2E1A"/>
    <w:rsid w:val="004A30C4"/>
    <w:rsid w:val="004A40C0"/>
    <w:rsid w:val="004A536A"/>
    <w:rsid w:val="004A61FE"/>
    <w:rsid w:val="004B37DC"/>
    <w:rsid w:val="004B6B70"/>
    <w:rsid w:val="004B7EF7"/>
    <w:rsid w:val="004C10E4"/>
    <w:rsid w:val="004C15BC"/>
    <w:rsid w:val="004C2B85"/>
    <w:rsid w:val="004C5178"/>
    <w:rsid w:val="004C6391"/>
    <w:rsid w:val="004C640C"/>
    <w:rsid w:val="004D2441"/>
    <w:rsid w:val="004D3752"/>
    <w:rsid w:val="004D4AC2"/>
    <w:rsid w:val="004D5E63"/>
    <w:rsid w:val="004D70CB"/>
    <w:rsid w:val="004E2E39"/>
    <w:rsid w:val="004E3E78"/>
    <w:rsid w:val="004F762B"/>
    <w:rsid w:val="0050102A"/>
    <w:rsid w:val="00502EC1"/>
    <w:rsid w:val="00503907"/>
    <w:rsid w:val="00503AD8"/>
    <w:rsid w:val="00504B24"/>
    <w:rsid w:val="00506FEE"/>
    <w:rsid w:val="00507BF8"/>
    <w:rsid w:val="00512426"/>
    <w:rsid w:val="00513B09"/>
    <w:rsid w:val="0051543D"/>
    <w:rsid w:val="00515445"/>
    <w:rsid w:val="00515660"/>
    <w:rsid w:val="005159EC"/>
    <w:rsid w:val="005162ED"/>
    <w:rsid w:val="00521142"/>
    <w:rsid w:val="00521232"/>
    <w:rsid w:val="00521C70"/>
    <w:rsid w:val="00521EA6"/>
    <w:rsid w:val="00535120"/>
    <w:rsid w:val="00535F85"/>
    <w:rsid w:val="0054197D"/>
    <w:rsid w:val="00542CAE"/>
    <w:rsid w:val="00543318"/>
    <w:rsid w:val="00547DB6"/>
    <w:rsid w:val="0055086E"/>
    <w:rsid w:val="00552154"/>
    <w:rsid w:val="00554290"/>
    <w:rsid w:val="00555616"/>
    <w:rsid w:val="00557038"/>
    <w:rsid w:val="00560934"/>
    <w:rsid w:val="005611C0"/>
    <w:rsid w:val="00561C06"/>
    <w:rsid w:val="005628A3"/>
    <w:rsid w:val="0056378E"/>
    <w:rsid w:val="005654C8"/>
    <w:rsid w:val="005668ED"/>
    <w:rsid w:val="00567632"/>
    <w:rsid w:val="00567DB6"/>
    <w:rsid w:val="00570A63"/>
    <w:rsid w:val="00571FD8"/>
    <w:rsid w:val="00572422"/>
    <w:rsid w:val="005733D3"/>
    <w:rsid w:val="00573A63"/>
    <w:rsid w:val="00575087"/>
    <w:rsid w:val="00576F9F"/>
    <w:rsid w:val="005806CA"/>
    <w:rsid w:val="00581157"/>
    <w:rsid w:val="00581DDD"/>
    <w:rsid w:val="005825C6"/>
    <w:rsid w:val="00582BB5"/>
    <w:rsid w:val="00584D9E"/>
    <w:rsid w:val="00585EBF"/>
    <w:rsid w:val="00590D48"/>
    <w:rsid w:val="005918F8"/>
    <w:rsid w:val="00591B92"/>
    <w:rsid w:val="00591F41"/>
    <w:rsid w:val="005926EA"/>
    <w:rsid w:val="0059364C"/>
    <w:rsid w:val="005A4549"/>
    <w:rsid w:val="005A7039"/>
    <w:rsid w:val="005B0DD7"/>
    <w:rsid w:val="005B31F8"/>
    <w:rsid w:val="005B3CF3"/>
    <w:rsid w:val="005B4A3D"/>
    <w:rsid w:val="005B6072"/>
    <w:rsid w:val="005B700F"/>
    <w:rsid w:val="005B7244"/>
    <w:rsid w:val="005B744C"/>
    <w:rsid w:val="005C37FC"/>
    <w:rsid w:val="005C58A5"/>
    <w:rsid w:val="005C5B7B"/>
    <w:rsid w:val="005C6A39"/>
    <w:rsid w:val="005D054D"/>
    <w:rsid w:val="005D14FB"/>
    <w:rsid w:val="005D339B"/>
    <w:rsid w:val="005D3E4E"/>
    <w:rsid w:val="005D44B2"/>
    <w:rsid w:val="005D702E"/>
    <w:rsid w:val="005E4E29"/>
    <w:rsid w:val="005E68F5"/>
    <w:rsid w:val="005E7682"/>
    <w:rsid w:val="005F629F"/>
    <w:rsid w:val="005F7B0E"/>
    <w:rsid w:val="005F7C43"/>
    <w:rsid w:val="006022AC"/>
    <w:rsid w:val="0060284D"/>
    <w:rsid w:val="00603A09"/>
    <w:rsid w:val="00611BAD"/>
    <w:rsid w:val="00613B2E"/>
    <w:rsid w:val="006161E1"/>
    <w:rsid w:val="006164BA"/>
    <w:rsid w:val="00616CB3"/>
    <w:rsid w:val="00616EA0"/>
    <w:rsid w:val="00620692"/>
    <w:rsid w:val="0062420F"/>
    <w:rsid w:val="006316F0"/>
    <w:rsid w:val="00635127"/>
    <w:rsid w:val="006352AA"/>
    <w:rsid w:val="0063665B"/>
    <w:rsid w:val="00637774"/>
    <w:rsid w:val="006405BC"/>
    <w:rsid w:val="006405CA"/>
    <w:rsid w:val="00640891"/>
    <w:rsid w:val="00640C11"/>
    <w:rsid w:val="00642771"/>
    <w:rsid w:val="00643709"/>
    <w:rsid w:val="00646887"/>
    <w:rsid w:val="006476AF"/>
    <w:rsid w:val="00647708"/>
    <w:rsid w:val="006518D9"/>
    <w:rsid w:val="00651E01"/>
    <w:rsid w:val="006542B6"/>
    <w:rsid w:val="00656684"/>
    <w:rsid w:val="00660DCA"/>
    <w:rsid w:val="006638D8"/>
    <w:rsid w:val="00664536"/>
    <w:rsid w:val="0066471C"/>
    <w:rsid w:val="00665699"/>
    <w:rsid w:val="006658E9"/>
    <w:rsid w:val="0066614A"/>
    <w:rsid w:val="0066628B"/>
    <w:rsid w:val="00667A16"/>
    <w:rsid w:val="006710B1"/>
    <w:rsid w:val="00671A71"/>
    <w:rsid w:val="006722F9"/>
    <w:rsid w:val="006735CA"/>
    <w:rsid w:val="00675BCC"/>
    <w:rsid w:val="00675E49"/>
    <w:rsid w:val="006777A7"/>
    <w:rsid w:val="00677FA8"/>
    <w:rsid w:val="00681429"/>
    <w:rsid w:val="006827ED"/>
    <w:rsid w:val="00682978"/>
    <w:rsid w:val="00683F28"/>
    <w:rsid w:val="0068511E"/>
    <w:rsid w:val="00691524"/>
    <w:rsid w:val="0069489E"/>
    <w:rsid w:val="006A0835"/>
    <w:rsid w:val="006A1E70"/>
    <w:rsid w:val="006A2AFC"/>
    <w:rsid w:val="006B114D"/>
    <w:rsid w:val="006B3A34"/>
    <w:rsid w:val="006B4165"/>
    <w:rsid w:val="006B579E"/>
    <w:rsid w:val="006B697A"/>
    <w:rsid w:val="006B6B1A"/>
    <w:rsid w:val="006C0ADD"/>
    <w:rsid w:val="006C4268"/>
    <w:rsid w:val="006C60F9"/>
    <w:rsid w:val="006C64F2"/>
    <w:rsid w:val="006C6FC8"/>
    <w:rsid w:val="006D0E09"/>
    <w:rsid w:val="006D1018"/>
    <w:rsid w:val="006D144E"/>
    <w:rsid w:val="006D2C86"/>
    <w:rsid w:val="006D3C94"/>
    <w:rsid w:val="006D5086"/>
    <w:rsid w:val="006D7245"/>
    <w:rsid w:val="006E0362"/>
    <w:rsid w:val="006E387C"/>
    <w:rsid w:val="006E39C2"/>
    <w:rsid w:val="006E6460"/>
    <w:rsid w:val="006F1DDE"/>
    <w:rsid w:val="006F2CEF"/>
    <w:rsid w:val="006F5FBB"/>
    <w:rsid w:val="00700A79"/>
    <w:rsid w:val="007018E8"/>
    <w:rsid w:val="007027CA"/>
    <w:rsid w:val="00703A32"/>
    <w:rsid w:val="00705013"/>
    <w:rsid w:val="00712091"/>
    <w:rsid w:val="00713490"/>
    <w:rsid w:val="00715D34"/>
    <w:rsid w:val="00715E3F"/>
    <w:rsid w:val="00720B66"/>
    <w:rsid w:val="0072199E"/>
    <w:rsid w:val="0073051F"/>
    <w:rsid w:val="00734548"/>
    <w:rsid w:val="00734F0A"/>
    <w:rsid w:val="0073768E"/>
    <w:rsid w:val="007401B5"/>
    <w:rsid w:val="00741192"/>
    <w:rsid w:val="007420E3"/>
    <w:rsid w:val="00743051"/>
    <w:rsid w:val="0074318F"/>
    <w:rsid w:val="00744636"/>
    <w:rsid w:val="0074469C"/>
    <w:rsid w:val="0075320F"/>
    <w:rsid w:val="00754A8C"/>
    <w:rsid w:val="00755340"/>
    <w:rsid w:val="007569D0"/>
    <w:rsid w:val="00756C2C"/>
    <w:rsid w:val="00760587"/>
    <w:rsid w:val="00760735"/>
    <w:rsid w:val="00761A86"/>
    <w:rsid w:val="007649C3"/>
    <w:rsid w:val="00767610"/>
    <w:rsid w:val="007676B9"/>
    <w:rsid w:val="007729F1"/>
    <w:rsid w:val="007732FC"/>
    <w:rsid w:val="00773A00"/>
    <w:rsid w:val="007743B5"/>
    <w:rsid w:val="00775101"/>
    <w:rsid w:val="007802A7"/>
    <w:rsid w:val="0078143C"/>
    <w:rsid w:val="007831FF"/>
    <w:rsid w:val="0078366E"/>
    <w:rsid w:val="00783AF7"/>
    <w:rsid w:val="00784E1D"/>
    <w:rsid w:val="00786759"/>
    <w:rsid w:val="00787C71"/>
    <w:rsid w:val="0079155C"/>
    <w:rsid w:val="00796445"/>
    <w:rsid w:val="00796831"/>
    <w:rsid w:val="00797441"/>
    <w:rsid w:val="007A1B0E"/>
    <w:rsid w:val="007A2924"/>
    <w:rsid w:val="007A2A81"/>
    <w:rsid w:val="007A5F63"/>
    <w:rsid w:val="007B20B2"/>
    <w:rsid w:val="007B47FB"/>
    <w:rsid w:val="007B7364"/>
    <w:rsid w:val="007B7FE2"/>
    <w:rsid w:val="007C04CF"/>
    <w:rsid w:val="007D0D45"/>
    <w:rsid w:val="007D101C"/>
    <w:rsid w:val="007D24F2"/>
    <w:rsid w:val="007D723F"/>
    <w:rsid w:val="007E290B"/>
    <w:rsid w:val="007E4662"/>
    <w:rsid w:val="007E6235"/>
    <w:rsid w:val="007E76AD"/>
    <w:rsid w:val="007E7A23"/>
    <w:rsid w:val="007F0ABF"/>
    <w:rsid w:val="007F0D34"/>
    <w:rsid w:val="007F375B"/>
    <w:rsid w:val="007F3885"/>
    <w:rsid w:val="007F554D"/>
    <w:rsid w:val="007F5E20"/>
    <w:rsid w:val="007F6E4F"/>
    <w:rsid w:val="00801643"/>
    <w:rsid w:val="00802D3D"/>
    <w:rsid w:val="00804727"/>
    <w:rsid w:val="00804E58"/>
    <w:rsid w:val="00805AF4"/>
    <w:rsid w:val="008074E0"/>
    <w:rsid w:val="008122C3"/>
    <w:rsid w:val="0081313E"/>
    <w:rsid w:val="00813C7C"/>
    <w:rsid w:val="0081415F"/>
    <w:rsid w:val="008158F4"/>
    <w:rsid w:val="0081699B"/>
    <w:rsid w:val="008176F1"/>
    <w:rsid w:val="00817FA4"/>
    <w:rsid w:val="00821355"/>
    <w:rsid w:val="00821AFB"/>
    <w:rsid w:val="008232ED"/>
    <w:rsid w:val="008243C0"/>
    <w:rsid w:val="00824E7E"/>
    <w:rsid w:val="00826BB5"/>
    <w:rsid w:val="00827A53"/>
    <w:rsid w:val="00827A74"/>
    <w:rsid w:val="00827B68"/>
    <w:rsid w:val="0083088D"/>
    <w:rsid w:val="00831E84"/>
    <w:rsid w:val="00832526"/>
    <w:rsid w:val="0083317C"/>
    <w:rsid w:val="00836E41"/>
    <w:rsid w:val="008436BA"/>
    <w:rsid w:val="00844237"/>
    <w:rsid w:val="00844EF5"/>
    <w:rsid w:val="0084518F"/>
    <w:rsid w:val="00854317"/>
    <w:rsid w:val="00854B21"/>
    <w:rsid w:val="0086121A"/>
    <w:rsid w:val="00861DB5"/>
    <w:rsid w:val="0086507B"/>
    <w:rsid w:val="00866578"/>
    <w:rsid w:val="00871730"/>
    <w:rsid w:val="00876853"/>
    <w:rsid w:val="00881578"/>
    <w:rsid w:val="00883E84"/>
    <w:rsid w:val="008842A1"/>
    <w:rsid w:val="00886771"/>
    <w:rsid w:val="00892462"/>
    <w:rsid w:val="00892ABA"/>
    <w:rsid w:val="00897458"/>
    <w:rsid w:val="008A2626"/>
    <w:rsid w:val="008A3E86"/>
    <w:rsid w:val="008A5D60"/>
    <w:rsid w:val="008A6DAD"/>
    <w:rsid w:val="008B20B0"/>
    <w:rsid w:val="008B23A5"/>
    <w:rsid w:val="008B2901"/>
    <w:rsid w:val="008B4234"/>
    <w:rsid w:val="008B650A"/>
    <w:rsid w:val="008C43F1"/>
    <w:rsid w:val="008D0C76"/>
    <w:rsid w:val="008D26C6"/>
    <w:rsid w:val="008D3B98"/>
    <w:rsid w:val="008D3C27"/>
    <w:rsid w:val="008D592E"/>
    <w:rsid w:val="008D69E8"/>
    <w:rsid w:val="008E01FE"/>
    <w:rsid w:val="008E0DB7"/>
    <w:rsid w:val="008E16B2"/>
    <w:rsid w:val="008E1E0A"/>
    <w:rsid w:val="008E2EDC"/>
    <w:rsid w:val="008E54AA"/>
    <w:rsid w:val="008F009D"/>
    <w:rsid w:val="008F358C"/>
    <w:rsid w:val="008F584F"/>
    <w:rsid w:val="008F6553"/>
    <w:rsid w:val="00900368"/>
    <w:rsid w:val="00903963"/>
    <w:rsid w:val="00907048"/>
    <w:rsid w:val="00912840"/>
    <w:rsid w:val="00912AF1"/>
    <w:rsid w:val="00914ABC"/>
    <w:rsid w:val="009177C4"/>
    <w:rsid w:val="00917906"/>
    <w:rsid w:val="00920F3C"/>
    <w:rsid w:val="00921FA1"/>
    <w:rsid w:val="00922F58"/>
    <w:rsid w:val="00923A1E"/>
    <w:rsid w:val="00930063"/>
    <w:rsid w:val="00930CB3"/>
    <w:rsid w:val="0093384C"/>
    <w:rsid w:val="00933936"/>
    <w:rsid w:val="00935617"/>
    <w:rsid w:val="00936306"/>
    <w:rsid w:val="00940FA5"/>
    <w:rsid w:val="009435F8"/>
    <w:rsid w:val="0095023B"/>
    <w:rsid w:val="0095064C"/>
    <w:rsid w:val="00951165"/>
    <w:rsid w:val="00952221"/>
    <w:rsid w:val="00952608"/>
    <w:rsid w:val="009568E4"/>
    <w:rsid w:val="00961826"/>
    <w:rsid w:val="009621F6"/>
    <w:rsid w:val="00971F46"/>
    <w:rsid w:val="00976916"/>
    <w:rsid w:val="00980469"/>
    <w:rsid w:val="0098179D"/>
    <w:rsid w:val="009819BB"/>
    <w:rsid w:val="00981B0E"/>
    <w:rsid w:val="00981F36"/>
    <w:rsid w:val="00982CA0"/>
    <w:rsid w:val="00983867"/>
    <w:rsid w:val="00983F98"/>
    <w:rsid w:val="009852F3"/>
    <w:rsid w:val="0098536D"/>
    <w:rsid w:val="00985870"/>
    <w:rsid w:val="00985DA8"/>
    <w:rsid w:val="0098611F"/>
    <w:rsid w:val="00992A41"/>
    <w:rsid w:val="00994165"/>
    <w:rsid w:val="00994A84"/>
    <w:rsid w:val="009A2F61"/>
    <w:rsid w:val="009A3976"/>
    <w:rsid w:val="009A5448"/>
    <w:rsid w:val="009A7026"/>
    <w:rsid w:val="009B27CC"/>
    <w:rsid w:val="009B2D4D"/>
    <w:rsid w:val="009B3703"/>
    <w:rsid w:val="009B3D83"/>
    <w:rsid w:val="009B5672"/>
    <w:rsid w:val="009B5B77"/>
    <w:rsid w:val="009B6CB1"/>
    <w:rsid w:val="009C0CCC"/>
    <w:rsid w:val="009C2398"/>
    <w:rsid w:val="009C5E02"/>
    <w:rsid w:val="009C7E5C"/>
    <w:rsid w:val="009D1189"/>
    <w:rsid w:val="009D1E8B"/>
    <w:rsid w:val="009D2B8F"/>
    <w:rsid w:val="009D50A5"/>
    <w:rsid w:val="009D6198"/>
    <w:rsid w:val="009E206F"/>
    <w:rsid w:val="009E2F18"/>
    <w:rsid w:val="009E3EC1"/>
    <w:rsid w:val="009F101A"/>
    <w:rsid w:val="009F1FD5"/>
    <w:rsid w:val="009F5CAB"/>
    <w:rsid w:val="009F6F97"/>
    <w:rsid w:val="009F74B7"/>
    <w:rsid w:val="00A002E4"/>
    <w:rsid w:val="00A00402"/>
    <w:rsid w:val="00A04550"/>
    <w:rsid w:val="00A05FC2"/>
    <w:rsid w:val="00A07E44"/>
    <w:rsid w:val="00A11D01"/>
    <w:rsid w:val="00A14A20"/>
    <w:rsid w:val="00A153C5"/>
    <w:rsid w:val="00A16C28"/>
    <w:rsid w:val="00A20251"/>
    <w:rsid w:val="00A21C82"/>
    <w:rsid w:val="00A21F16"/>
    <w:rsid w:val="00A228A1"/>
    <w:rsid w:val="00A22A78"/>
    <w:rsid w:val="00A248B6"/>
    <w:rsid w:val="00A2701C"/>
    <w:rsid w:val="00A2760A"/>
    <w:rsid w:val="00A301B0"/>
    <w:rsid w:val="00A30454"/>
    <w:rsid w:val="00A34636"/>
    <w:rsid w:val="00A367E0"/>
    <w:rsid w:val="00A378B4"/>
    <w:rsid w:val="00A4081F"/>
    <w:rsid w:val="00A40CC9"/>
    <w:rsid w:val="00A43633"/>
    <w:rsid w:val="00A4634A"/>
    <w:rsid w:val="00A46572"/>
    <w:rsid w:val="00A47A0A"/>
    <w:rsid w:val="00A55CE8"/>
    <w:rsid w:val="00A618B3"/>
    <w:rsid w:val="00A622AC"/>
    <w:rsid w:val="00A62B80"/>
    <w:rsid w:val="00A63D2B"/>
    <w:rsid w:val="00A63D58"/>
    <w:rsid w:val="00A6629C"/>
    <w:rsid w:val="00A676F6"/>
    <w:rsid w:val="00A70B56"/>
    <w:rsid w:val="00A73C63"/>
    <w:rsid w:val="00A760DF"/>
    <w:rsid w:val="00A76887"/>
    <w:rsid w:val="00A76C47"/>
    <w:rsid w:val="00A83841"/>
    <w:rsid w:val="00A850BE"/>
    <w:rsid w:val="00A866BA"/>
    <w:rsid w:val="00A9397D"/>
    <w:rsid w:val="00A93A03"/>
    <w:rsid w:val="00A94CB1"/>
    <w:rsid w:val="00A97E2F"/>
    <w:rsid w:val="00AA0BB5"/>
    <w:rsid w:val="00AA3DD5"/>
    <w:rsid w:val="00AA4C0A"/>
    <w:rsid w:val="00AA6DC5"/>
    <w:rsid w:val="00AB1182"/>
    <w:rsid w:val="00AB33E7"/>
    <w:rsid w:val="00AB6766"/>
    <w:rsid w:val="00AB7B18"/>
    <w:rsid w:val="00AC2B1E"/>
    <w:rsid w:val="00AC44FB"/>
    <w:rsid w:val="00AC4523"/>
    <w:rsid w:val="00AC52F7"/>
    <w:rsid w:val="00AC6F16"/>
    <w:rsid w:val="00AD123F"/>
    <w:rsid w:val="00AD16E6"/>
    <w:rsid w:val="00AD17FB"/>
    <w:rsid w:val="00AD3DD1"/>
    <w:rsid w:val="00AD4216"/>
    <w:rsid w:val="00AD470F"/>
    <w:rsid w:val="00AD70F2"/>
    <w:rsid w:val="00AD7595"/>
    <w:rsid w:val="00AE1775"/>
    <w:rsid w:val="00AE1B47"/>
    <w:rsid w:val="00AE3FB8"/>
    <w:rsid w:val="00AE406B"/>
    <w:rsid w:val="00AE5D98"/>
    <w:rsid w:val="00AE619A"/>
    <w:rsid w:val="00AE65CC"/>
    <w:rsid w:val="00AE6DE0"/>
    <w:rsid w:val="00AE703C"/>
    <w:rsid w:val="00AF27C2"/>
    <w:rsid w:val="00AF3A71"/>
    <w:rsid w:val="00AF5735"/>
    <w:rsid w:val="00B0220D"/>
    <w:rsid w:val="00B07745"/>
    <w:rsid w:val="00B118B5"/>
    <w:rsid w:val="00B12E87"/>
    <w:rsid w:val="00B133D4"/>
    <w:rsid w:val="00B14178"/>
    <w:rsid w:val="00B14DDD"/>
    <w:rsid w:val="00B16CC2"/>
    <w:rsid w:val="00B20B09"/>
    <w:rsid w:val="00B274D6"/>
    <w:rsid w:val="00B27C22"/>
    <w:rsid w:val="00B30A82"/>
    <w:rsid w:val="00B3110F"/>
    <w:rsid w:val="00B32223"/>
    <w:rsid w:val="00B32DF5"/>
    <w:rsid w:val="00B33844"/>
    <w:rsid w:val="00B36689"/>
    <w:rsid w:val="00B436D3"/>
    <w:rsid w:val="00B449AE"/>
    <w:rsid w:val="00B511DA"/>
    <w:rsid w:val="00B518C4"/>
    <w:rsid w:val="00B523F3"/>
    <w:rsid w:val="00B54CC6"/>
    <w:rsid w:val="00B54E3E"/>
    <w:rsid w:val="00B60165"/>
    <w:rsid w:val="00B62470"/>
    <w:rsid w:val="00B64122"/>
    <w:rsid w:val="00B6625F"/>
    <w:rsid w:val="00B6682F"/>
    <w:rsid w:val="00B717FE"/>
    <w:rsid w:val="00B729C6"/>
    <w:rsid w:val="00B812B6"/>
    <w:rsid w:val="00B82A7E"/>
    <w:rsid w:val="00B82DFF"/>
    <w:rsid w:val="00B83326"/>
    <w:rsid w:val="00B86228"/>
    <w:rsid w:val="00B863E9"/>
    <w:rsid w:val="00B86695"/>
    <w:rsid w:val="00B86F01"/>
    <w:rsid w:val="00B87B94"/>
    <w:rsid w:val="00B90936"/>
    <w:rsid w:val="00B91CA9"/>
    <w:rsid w:val="00B923C4"/>
    <w:rsid w:val="00B95CBE"/>
    <w:rsid w:val="00B963BF"/>
    <w:rsid w:val="00B965E6"/>
    <w:rsid w:val="00BA15C7"/>
    <w:rsid w:val="00BA37EB"/>
    <w:rsid w:val="00BA6E74"/>
    <w:rsid w:val="00BA7E86"/>
    <w:rsid w:val="00BB0733"/>
    <w:rsid w:val="00BB0C1F"/>
    <w:rsid w:val="00BB0DDF"/>
    <w:rsid w:val="00BB1653"/>
    <w:rsid w:val="00BB2463"/>
    <w:rsid w:val="00BB4E37"/>
    <w:rsid w:val="00BB51A9"/>
    <w:rsid w:val="00BB6795"/>
    <w:rsid w:val="00BC420D"/>
    <w:rsid w:val="00BC46E4"/>
    <w:rsid w:val="00BC489B"/>
    <w:rsid w:val="00BC5731"/>
    <w:rsid w:val="00BC7A39"/>
    <w:rsid w:val="00BD11D0"/>
    <w:rsid w:val="00BD1B7E"/>
    <w:rsid w:val="00BD4491"/>
    <w:rsid w:val="00BD4F69"/>
    <w:rsid w:val="00BD6D40"/>
    <w:rsid w:val="00BD7318"/>
    <w:rsid w:val="00BE07D8"/>
    <w:rsid w:val="00BE4511"/>
    <w:rsid w:val="00BE4AAD"/>
    <w:rsid w:val="00BE7DE7"/>
    <w:rsid w:val="00BF0523"/>
    <w:rsid w:val="00BF3DA5"/>
    <w:rsid w:val="00BF41C6"/>
    <w:rsid w:val="00BF49F2"/>
    <w:rsid w:val="00BF7966"/>
    <w:rsid w:val="00C0196A"/>
    <w:rsid w:val="00C03BDF"/>
    <w:rsid w:val="00C03DBF"/>
    <w:rsid w:val="00C0433F"/>
    <w:rsid w:val="00C054FC"/>
    <w:rsid w:val="00C06063"/>
    <w:rsid w:val="00C102F6"/>
    <w:rsid w:val="00C11158"/>
    <w:rsid w:val="00C11348"/>
    <w:rsid w:val="00C12C11"/>
    <w:rsid w:val="00C15276"/>
    <w:rsid w:val="00C16426"/>
    <w:rsid w:val="00C204C3"/>
    <w:rsid w:val="00C21546"/>
    <w:rsid w:val="00C23F16"/>
    <w:rsid w:val="00C303B0"/>
    <w:rsid w:val="00C30676"/>
    <w:rsid w:val="00C31E1D"/>
    <w:rsid w:val="00C339C4"/>
    <w:rsid w:val="00C35500"/>
    <w:rsid w:val="00C404D1"/>
    <w:rsid w:val="00C420AD"/>
    <w:rsid w:val="00C42781"/>
    <w:rsid w:val="00C429E2"/>
    <w:rsid w:val="00C447EC"/>
    <w:rsid w:val="00C44865"/>
    <w:rsid w:val="00C464F8"/>
    <w:rsid w:val="00C472A7"/>
    <w:rsid w:val="00C47674"/>
    <w:rsid w:val="00C5004A"/>
    <w:rsid w:val="00C522A0"/>
    <w:rsid w:val="00C537CB"/>
    <w:rsid w:val="00C53EE1"/>
    <w:rsid w:val="00C540EC"/>
    <w:rsid w:val="00C540F9"/>
    <w:rsid w:val="00C56108"/>
    <w:rsid w:val="00C57320"/>
    <w:rsid w:val="00C61698"/>
    <w:rsid w:val="00C61A7C"/>
    <w:rsid w:val="00C63C21"/>
    <w:rsid w:val="00C65225"/>
    <w:rsid w:val="00C66883"/>
    <w:rsid w:val="00C67EA3"/>
    <w:rsid w:val="00C7161B"/>
    <w:rsid w:val="00C71B71"/>
    <w:rsid w:val="00C775F1"/>
    <w:rsid w:val="00C80EB8"/>
    <w:rsid w:val="00C831D5"/>
    <w:rsid w:val="00C843EB"/>
    <w:rsid w:val="00C84434"/>
    <w:rsid w:val="00C85E0B"/>
    <w:rsid w:val="00C87B09"/>
    <w:rsid w:val="00C9287E"/>
    <w:rsid w:val="00C92C99"/>
    <w:rsid w:val="00C94317"/>
    <w:rsid w:val="00C952F1"/>
    <w:rsid w:val="00CA1901"/>
    <w:rsid w:val="00CA7BBA"/>
    <w:rsid w:val="00CB1C62"/>
    <w:rsid w:val="00CB3A79"/>
    <w:rsid w:val="00CB5CFC"/>
    <w:rsid w:val="00CB711D"/>
    <w:rsid w:val="00CB7D4C"/>
    <w:rsid w:val="00CC0F4C"/>
    <w:rsid w:val="00CC1525"/>
    <w:rsid w:val="00CC467A"/>
    <w:rsid w:val="00CD07F1"/>
    <w:rsid w:val="00CD0AC5"/>
    <w:rsid w:val="00CD3B96"/>
    <w:rsid w:val="00CD63AF"/>
    <w:rsid w:val="00CD6FA1"/>
    <w:rsid w:val="00CE14A6"/>
    <w:rsid w:val="00CE1A94"/>
    <w:rsid w:val="00CE2666"/>
    <w:rsid w:val="00CE2FE0"/>
    <w:rsid w:val="00CE50FD"/>
    <w:rsid w:val="00CF1922"/>
    <w:rsid w:val="00CF4A6F"/>
    <w:rsid w:val="00CF4B31"/>
    <w:rsid w:val="00CF630A"/>
    <w:rsid w:val="00CF6ED9"/>
    <w:rsid w:val="00CF7357"/>
    <w:rsid w:val="00D018E9"/>
    <w:rsid w:val="00D026D7"/>
    <w:rsid w:val="00D02F8E"/>
    <w:rsid w:val="00D02F92"/>
    <w:rsid w:val="00D045CB"/>
    <w:rsid w:val="00D10D53"/>
    <w:rsid w:val="00D12DB1"/>
    <w:rsid w:val="00D13670"/>
    <w:rsid w:val="00D159B2"/>
    <w:rsid w:val="00D23A06"/>
    <w:rsid w:val="00D26545"/>
    <w:rsid w:val="00D2655D"/>
    <w:rsid w:val="00D27D29"/>
    <w:rsid w:val="00D30309"/>
    <w:rsid w:val="00D30C4E"/>
    <w:rsid w:val="00D31F98"/>
    <w:rsid w:val="00D337B3"/>
    <w:rsid w:val="00D33BC1"/>
    <w:rsid w:val="00D33F47"/>
    <w:rsid w:val="00D363AD"/>
    <w:rsid w:val="00D3678F"/>
    <w:rsid w:val="00D36B6B"/>
    <w:rsid w:val="00D37482"/>
    <w:rsid w:val="00D37E6E"/>
    <w:rsid w:val="00D45100"/>
    <w:rsid w:val="00D46DB6"/>
    <w:rsid w:val="00D50169"/>
    <w:rsid w:val="00D52434"/>
    <w:rsid w:val="00D549C3"/>
    <w:rsid w:val="00D611C4"/>
    <w:rsid w:val="00D61DC7"/>
    <w:rsid w:val="00D62B09"/>
    <w:rsid w:val="00D63955"/>
    <w:rsid w:val="00D64D86"/>
    <w:rsid w:val="00D663E7"/>
    <w:rsid w:val="00D669E5"/>
    <w:rsid w:val="00D7162D"/>
    <w:rsid w:val="00D7304D"/>
    <w:rsid w:val="00D74F6A"/>
    <w:rsid w:val="00D77719"/>
    <w:rsid w:val="00D81187"/>
    <w:rsid w:val="00D8728D"/>
    <w:rsid w:val="00D87895"/>
    <w:rsid w:val="00D87BDB"/>
    <w:rsid w:val="00D9234B"/>
    <w:rsid w:val="00D92F95"/>
    <w:rsid w:val="00D93BA3"/>
    <w:rsid w:val="00D948A1"/>
    <w:rsid w:val="00D972CC"/>
    <w:rsid w:val="00DA0626"/>
    <w:rsid w:val="00DA75E9"/>
    <w:rsid w:val="00DB04EC"/>
    <w:rsid w:val="00DB1807"/>
    <w:rsid w:val="00DB792D"/>
    <w:rsid w:val="00DC2D49"/>
    <w:rsid w:val="00DC4496"/>
    <w:rsid w:val="00DC4955"/>
    <w:rsid w:val="00DC5476"/>
    <w:rsid w:val="00DC5722"/>
    <w:rsid w:val="00DC79DB"/>
    <w:rsid w:val="00DD0E69"/>
    <w:rsid w:val="00DD11B8"/>
    <w:rsid w:val="00DD1422"/>
    <w:rsid w:val="00DD3D23"/>
    <w:rsid w:val="00DD3EC1"/>
    <w:rsid w:val="00DD5E18"/>
    <w:rsid w:val="00DD622D"/>
    <w:rsid w:val="00DD7790"/>
    <w:rsid w:val="00DE0539"/>
    <w:rsid w:val="00DE40D1"/>
    <w:rsid w:val="00DE4F0A"/>
    <w:rsid w:val="00DE53EE"/>
    <w:rsid w:val="00DE5629"/>
    <w:rsid w:val="00DF0305"/>
    <w:rsid w:val="00DF0345"/>
    <w:rsid w:val="00DF0FF1"/>
    <w:rsid w:val="00DF1275"/>
    <w:rsid w:val="00DF1C9B"/>
    <w:rsid w:val="00DF305D"/>
    <w:rsid w:val="00DF3AC3"/>
    <w:rsid w:val="00DF40E2"/>
    <w:rsid w:val="00DF64D7"/>
    <w:rsid w:val="00DF67C5"/>
    <w:rsid w:val="00DF6AB4"/>
    <w:rsid w:val="00DF7601"/>
    <w:rsid w:val="00E01293"/>
    <w:rsid w:val="00E01EED"/>
    <w:rsid w:val="00E02879"/>
    <w:rsid w:val="00E100E6"/>
    <w:rsid w:val="00E10B44"/>
    <w:rsid w:val="00E11729"/>
    <w:rsid w:val="00E1448D"/>
    <w:rsid w:val="00E15B83"/>
    <w:rsid w:val="00E168A9"/>
    <w:rsid w:val="00E23E63"/>
    <w:rsid w:val="00E24A0C"/>
    <w:rsid w:val="00E257DB"/>
    <w:rsid w:val="00E2731B"/>
    <w:rsid w:val="00E27534"/>
    <w:rsid w:val="00E322D3"/>
    <w:rsid w:val="00E354D4"/>
    <w:rsid w:val="00E35A48"/>
    <w:rsid w:val="00E376A8"/>
    <w:rsid w:val="00E41046"/>
    <w:rsid w:val="00E412DA"/>
    <w:rsid w:val="00E41D04"/>
    <w:rsid w:val="00E4273C"/>
    <w:rsid w:val="00E42803"/>
    <w:rsid w:val="00E444A5"/>
    <w:rsid w:val="00E46F57"/>
    <w:rsid w:val="00E50368"/>
    <w:rsid w:val="00E52937"/>
    <w:rsid w:val="00E5686E"/>
    <w:rsid w:val="00E616D2"/>
    <w:rsid w:val="00E722A7"/>
    <w:rsid w:val="00E7457B"/>
    <w:rsid w:val="00E75097"/>
    <w:rsid w:val="00E751E2"/>
    <w:rsid w:val="00E77110"/>
    <w:rsid w:val="00E806F7"/>
    <w:rsid w:val="00E82989"/>
    <w:rsid w:val="00E840E2"/>
    <w:rsid w:val="00E85720"/>
    <w:rsid w:val="00E86E57"/>
    <w:rsid w:val="00E940A1"/>
    <w:rsid w:val="00EA0A33"/>
    <w:rsid w:val="00EA322B"/>
    <w:rsid w:val="00EA3A8D"/>
    <w:rsid w:val="00EA3C2A"/>
    <w:rsid w:val="00EA6F72"/>
    <w:rsid w:val="00EA72BC"/>
    <w:rsid w:val="00EB097A"/>
    <w:rsid w:val="00EB42F4"/>
    <w:rsid w:val="00EB4C20"/>
    <w:rsid w:val="00EB4F0A"/>
    <w:rsid w:val="00EB620A"/>
    <w:rsid w:val="00EB62E6"/>
    <w:rsid w:val="00EB70EC"/>
    <w:rsid w:val="00EB7533"/>
    <w:rsid w:val="00EC0593"/>
    <w:rsid w:val="00EC0891"/>
    <w:rsid w:val="00EC7402"/>
    <w:rsid w:val="00ED0BE8"/>
    <w:rsid w:val="00ED0D69"/>
    <w:rsid w:val="00ED18DF"/>
    <w:rsid w:val="00ED25E5"/>
    <w:rsid w:val="00ED51D1"/>
    <w:rsid w:val="00EE098E"/>
    <w:rsid w:val="00EE1127"/>
    <w:rsid w:val="00EE5F46"/>
    <w:rsid w:val="00EE7285"/>
    <w:rsid w:val="00EE7F65"/>
    <w:rsid w:val="00EF0D3F"/>
    <w:rsid w:val="00EF4B83"/>
    <w:rsid w:val="00F00020"/>
    <w:rsid w:val="00F01C36"/>
    <w:rsid w:val="00F0307A"/>
    <w:rsid w:val="00F03E98"/>
    <w:rsid w:val="00F04C0D"/>
    <w:rsid w:val="00F052AD"/>
    <w:rsid w:val="00F061DE"/>
    <w:rsid w:val="00F063D4"/>
    <w:rsid w:val="00F065F6"/>
    <w:rsid w:val="00F06804"/>
    <w:rsid w:val="00F11BCA"/>
    <w:rsid w:val="00F13533"/>
    <w:rsid w:val="00F141E4"/>
    <w:rsid w:val="00F14F98"/>
    <w:rsid w:val="00F15732"/>
    <w:rsid w:val="00F17E9C"/>
    <w:rsid w:val="00F20887"/>
    <w:rsid w:val="00F208B9"/>
    <w:rsid w:val="00F20BEF"/>
    <w:rsid w:val="00F21784"/>
    <w:rsid w:val="00F21EE4"/>
    <w:rsid w:val="00F2298A"/>
    <w:rsid w:val="00F249CD"/>
    <w:rsid w:val="00F252E6"/>
    <w:rsid w:val="00F30039"/>
    <w:rsid w:val="00F31447"/>
    <w:rsid w:val="00F31D0D"/>
    <w:rsid w:val="00F46ECB"/>
    <w:rsid w:val="00F47662"/>
    <w:rsid w:val="00F5047B"/>
    <w:rsid w:val="00F5049F"/>
    <w:rsid w:val="00F51234"/>
    <w:rsid w:val="00F5356E"/>
    <w:rsid w:val="00F5487F"/>
    <w:rsid w:val="00F55C56"/>
    <w:rsid w:val="00F56FEF"/>
    <w:rsid w:val="00F57229"/>
    <w:rsid w:val="00F60041"/>
    <w:rsid w:val="00F63C85"/>
    <w:rsid w:val="00F63E17"/>
    <w:rsid w:val="00F64C39"/>
    <w:rsid w:val="00F652BC"/>
    <w:rsid w:val="00F67FB3"/>
    <w:rsid w:val="00F70257"/>
    <w:rsid w:val="00F70AC2"/>
    <w:rsid w:val="00F726CE"/>
    <w:rsid w:val="00F72A9F"/>
    <w:rsid w:val="00F73055"/>
    <w:rsid w:val="00F732C0"/>
    <w:rsid w:val="00F76F89"/>
    <w:rsid w:val="00F8190E"/>
    <w:rsid w:val="00F83A17"/>
    <w:rsid w:val="00F84D70"/>
    <w:rsid w:val="00F8537D"/>
    <w:rsid w:val="00F87071"/>
    <w:rsid w:val="00F877B0"/>
    <w:rsid w:val="00F87F0E"/>
    <w:rsid w:val="00F87F48"/>
    <w:rsid w:val="00F93E72"/>
    <w:rsid w:val="00F94269"/>
    <w:rsid w:val="00F94766"/>
    <w:rsid w:val="00FA040B"/>
    <w:rsid w:val="00FA1D09"/>
    <w:rsid w:val="00FA3B3A"/>
    <w:rsid w:val="00FA4B8E"/>
    <w:rsid w:val="00FA6902"/>
    <w:rsid w:val="00FB016D"/>
    <w:rsid w:val="00FB08CE"/>
    <w:rsid w:val="00FB41D4"/>
    <w:rsid w:val="00FB4E85"/>
    <w:rsid w:val="00FB5B45"/>
    <w:rsid w:val="00FB727A"/>
    <w:rsid w:val="00FC0109"/>
    <w:rsid w:val="00FC0CB0"/>
    <w:rsid w:val="00FC163B"/>
    <w:rsid w:val="00FC2E79"/>
    <w:rsid w:val="00FC49A3"/>
    <w:rsid w:val="00FC78AC"/>
    <w:rsid w:val="00FC7943"/>
    <w:rsid w:val="00FD00DC"/>
    <w:rsid w:val="00FD2082"/>
    <w:rsid w:val="00FD4ECE"/>
    <w:rsid w:val="00FD564D"/>
    <w:rsid w:val="00FE25CF"/>
    <w:rsid w:val="00FE3E23"/>
    <w:rsid w:val="00FE5171"/>
    <w:rsid w:val="00FE5297"/>
    <w:rsid w:val="00FE5A41"/>
    <w:rsid w:val="00FF2F37"/>
    <w:rsid w:val="00FF3125"/>
    <w:rsid w:val="00FF5BD4"/>
    <w:rsid w:val="00FF7148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629F"/>
  </w:style>
  <w:style w:styleId="Naslov1" w:type="paragraph">
    <w:name w:val="heading 1"/>
    <w:basedOn w:val="Normal"/>
    <w:next w:val="Normal"/>
    <w:link w:val="Naslov1Char"/>
    <w:uiPriority w:val="9"/>
    <w:qFormat/>
    <w:rsid w:val="00C054FC"/>
    <w:pPr>
      <w:keepNext/>
      <w:spacing w:lineRule="auto" w:line="240" w:after="0"/>
      <w:jc w:val="both"/>
      <w:outlineLvl w:val="0"/>
    </w:pPr>
    <w:rPr>
      <w:rFonts w:cs="Times New Roman" w:eastAsia="Times New Roman" w:hAnsi="Times New Roman" w:ascii="Times New Roman"/>
      <w:b/>
      <w:color w:val="FF0000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C054FC"/>
    <w:rPr>
      <w:rFonts w:cs="Times New Roman" w:eastAsia="Times New Roman" w:hAnsi="Times New Roman" w:ascii="Times New Roman"/>
      <w:b/>
      <w:color w:val="FF0000"/>
      <w:sz w:val="28"/>
      <w:szCs w:val="20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9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49AE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3752"/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3752"/>
    <w:rPr>
      <w:lang w:val="hr-HR"/>
    </w:rPr>
  </w:style>
  <w:style w:styleId="Odlomakpopisa" w:type="paragraph">
    <w:name w:val="List Paragraph"/>
    <w:basedOn w:val="Normal"/>
    <w:uiPriority w:val="34"/>
    <w:qFormat/>
    <w:rsid w:val="008176F1"/>
    <w:pPr>
      <w:ind w:left="720"/>
      <w:contextualSpacing/>
    </w:pPr>
  </w:style>
  <w:style w:styleId="Bezproreda" w:type="paragraph">
    <w:name w:val="No Spacing"/>
    <w:uiPriority w:val="1"/>
    <w:qFormat/>
    <w:rsid w:val="007018E8"/>
    <w:pPr>
      <w:spacing w:lineRule="auto" w:line="240" w:after="0"/>
    </w:pPr>
    <w:rPr>
      <w:lang w:val="hr-HR"/>
    </w:rPr>
  </w:style>
  <w:style w:styleId="Hiperveza" w:type="character">
    <w:name w:val="Hyperlink"/>
    <w:basedOn w:val="Zadanifontodlomka"/>
    <w:uiPriority w:val="99"/>
    <w:unhideWhenUsed/>
    <w:rsid w:val="009F101A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AD3DD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dlomakpopisa1" w:type="paragraph">
    <w:name w:val="Odlomak popisa1"/>
    <w:basedOn w:val="Normal"/>
    <w:rsid w:val="009E2F18"/>
    <w:pPr>
      <w:suppressAutoHyphens/>
      <w:ind w:left="720"/>
      <w:contextualSpacing/>
    </w:pPr>
    <w:rPr>
      <w:rFonts w:cs="Times New Roman" w:eastAsia="Calibri" w:hAnsi="Calibri" w:ascii="Calibri"/>
      <w:kern w:val="2"/>
    </w:rPr>
  </w:style>
  <w:style w:customStyle="true" w:styleId="Bezproreda1" w:type="paragraph">
    <w:name w:val="Bez proreda1"/>
    <w:rsid w:val="009E2F18"/>
    <w:pPr>
      <w:suppressAutoHyphens/>
      <w:spacing w:lineRule="auto" w:line="240" w:after="0"/>
    </w:pPr>
    <w:rPr>
      <w:rFonts w:cs="Times New Roman" w:eastAsia="Calibri" w:hAnsi="Calibri" w:ascii="Calibri"/>
      <w:kern w:val="2"/>
      <w:lang w:val="hr-HR"/>
    </w:rPr>
  </w:style>
  <w:style w:customStyle="true" w:styleId="Odlomakpopisa2" w:type="paragraph">
    <w:name w:val="Odlomak popisa2"/>
    <w:basedOn w:val="Normal"/>
    <w:rsid w:val="002B1639"/>
    <w:pPr>
      <w:suppressAutoHyphens/>
      <w:ind w:left="720"/>
      <w:contextualSpacing/>
    </w:pPr>
    <w:rPr>
      <w:rFonts w:cs="Times New Roman" w:eastAsia="Calibri" w:hAnsi="Calibri" w:ascii="Calibri"/>
      <w:kern w:val="2"/>
    </w:rPr>
  </w:style>
  <w:style w:customStyle="true" w:styleId="Bezproreda2" w:type="paragraph">
    <w:name w:val="Bez proreda2"/>
    <w:rsid w:val="002B1639"/>
    <w:pPr>
      <w:suppressAutoHyphens/>
      <w:spacing w:lineRule="auto" w:line="240" w:after="0"/>
    </w:pPr>
    <w:rPr>
      <w:rFonts w:cs="Times New Roman" w:eastAsia="Calibri" w:hAnsi="Calibri" w:ascii="Calibri"/>
      <w:kern w:val="2"/>
      <w:lang w:val="hr-HR"/>
    </w:rPr>
  </w:style>
  <w:style w:customStyle="true" w:styleId="Bezproreda3" w:type="paragraph">
    <w:name w:val="Bez proreda3"/>
    <w:rsid w:val="00917906"/>
    <w:pPr>
      <w:suppressAutoHyphens/>
      <w:spacing w:lineRule="auto" w:line="240" w:after="0"/>
    </w:pPr>
    <w:rPr>
      <w:rFonts w:cs="Times New Roman" w:eastAsia="Calibri" w:hAnsi="Calibri" w:ascii="Calibri"/>
      <w:kern w:val="2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rsid w:val="00DF40E2"/>
    <w:pPr>
      <w:spacing w:lineRule="auto" w:line="240" w:after="80"/>
    </w:pPr>
    <w:rPr>
      <w:rFonts w:cs="Times New Roman"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DF40E2"/>
    <w:rPr>
      <w:rFonts w:cs="Times New Roman" w:eastAsia="Calibri" w:hAnsi="Calibri" w:ascii="Calibri"/>
      <w:sz w:val="20"/>
      <w:szCs w:val="20"/>
      <w:lang w:val="hr-HR"/>
    </w:rPr>
  </w:style>
  <w:style w:styleId="Referencafusnote" w:type="character">
    <w:name w:val="footnote reference"/>
    <w:uiPriority w:val="99"/>
    <w:semiHidden/>
    <w:rsid w:val="00DF40E2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72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A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A9F"/>
    <w:rPr>
      <w:rFonts w:hAnsiTheme="majorHAnsi" w:asciiTheme="maj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A9F"/>
    <w:rPr>
      <w:rFonts w:hAnsiTheme="majorHAnsi" w:asciiTheme="majorHAnsi" w:cs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A9F"/>
    <w:rPr>
      <w:rFonts w:hAnsiTheme="majorHAnsi" w:asciiTheme="majorHAnsi" w:cs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C054FC"/>
    <w:pPr>
      <w:keepNext/>
      <w:spacing w:after="0" w:line="240" w:lineRule="auto"/>
      <w:jc w:val="both"/>
      <w:outlineLvl w:val="0"/>
    </w:pPr>
    <w:rPr>
      <w:rFonts w:ascii="Times New Roman" w:cs="Times New Roman" w:eastAsia="Times New Roman" w:hAnsi="Times New Roman"/>
      <w:b/>
      <w:color w:val="FF0000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Heading 1 Char"/>
    <w:basedOn w:val="Zadanifontodlomka"/>
    <w:link w:val="Naslov1"/>
    <w:rsid w:val="00C054FC"/>
    <w:rPr>
      <w:rFonts w:ascii="Times New Roman" w:cs="Times New Roman" w:eastAsia="Times New Roman" w:hAnsi="Times New Roman"/>
      <w:b/>
      <w:color w:val="FF0000"/>
      <w:sz w:val="28"/>
      <w:szCs w:val="20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9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Balloon Text Char"/>
    <w:basedOn w:val="Zadanifontodlomka"/>
    <w:link w:val="Tekstbalonia"/>
    <w:uiPriority w:val="99"/>
    <w:semiHidden/>
    <w:rsid w:val="00B449AE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semiHidden/>
    <w:unhideWhenUsed/>
    <w:rsid w:val="004D3752"/>
    <w:pPr>
      <w:tabs>
        <w:tab w:pos="4703" w:val="center"/>
        <w:tab w:pos="9406" w:val="right"/>
      </w:tabs>
      <w:spacing w:after="0" w:line="240" w:lineRule="auto"/>
    </w:pPr>
  </w:style>
  <w:style w:customStyle="1" w:styleId="ZaglavljeChar" w:type="character">
    <w:name w:val="Header Char"/>
    <w:basedOn w:val="Zadanifontodlomka"/>
    <w:link w:val="Zaglavlje"/>
    <w:semiHidden/>
    <w:rsid w:val="004D3752"/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3752"/>
    <w:pPr>
      <w:tabs>
        <w:tab w:pos="4703" w:val="center"/>
        <w:tab w:pos="9406" w:val="right"/>
      </w:tabs>
      <w:spacing w:after="0" w:line="240" w:lineRule="auto"/>
    </w:pPr>
  </w:style>
  <w:style w:customStyle="1" w:styleId="PodnojeChar" w:type="character">
    <w:name w:val="Footer Char"/>
    <w:basedOn w:val="Zadanifontodlomka"/>
    <w:link w:val="Podnoje"/>
    <w:uiPriority w:val="99"/>
    <w:rsid w:val="004D3752"/>
    <w:rPr>
      <w:lang w:val="hr-HR"/>
    </w:rPr>
  </w:style>
  <w:style w:styleId="Odlomakpopisa" w:type="paragraph">
    <w:name w:val="List Paragraph"/>
    <w:basedOn w:val="Normal"/>
    <w:uiPriority w:val="34"/>
    <w:qFormat/>
    <w:rsid w:val="008176F1"/>
    <w:pPr>
      <w:ind w:left="720"/>
      <w:contextualSpacing/>
    </w:pPr>
  </w:style>
  <w:style w:styleId="Bezproreda" w:type="paragraph">
    <w:name w:val="No Spacing"/>
    <w:uiPriority w:val="1"/>
    <w:qFormat/>
    <w:rsid w:val="007018E8"/>
    <w:pPr>
      <w:spacing w:after="0" w:line="240" w:lineRule="auto"/>
    </w:pPr>
    <w:rPr>
      <w:lang w:val="hr-HR"/>
    </w:rPr>
  </w:style>
  <w:style w:styleId="Hiperveza" w:type="character">
    <w:name w:val="Hyperlink"/>
    <w:basedOn w:val="Zadanifontodlomka"/>
    <w:uiPriority w:val="99"/>
    <w:unhideWhenUsed/>
    <w:rsid w:val="009F101A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AD3DD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dlomakpopisa1" w:type="paragraph">
    <w:name w:val="Odlomak popisa1"/>
    <w:basedOn w:val="Normal"/>
    <w:rsid w:val="009E2F18"/>
    <w:pPr>
      <w:suppressAutoHyphens/>
      <w:ind w:left="720"/>
      <w:contextualSpacing/>
    </w:pPr>
    <w:rPr>
      <w:rFonts w:ascii="Calibri" w:cs="Times New Roman" w:eastAsia="Calibri" w:hAnsi="Calibri"/>
      <w:kern w:val="2"/>
    </w:rPr>
  </w:style>
  <w:style w:customStyle="1" w:styleId="Bezproreda1" w:type="paragraph">
    <w:name w:val="Bez proreda1"/>
    <w:rsid w:val="009E2F18"/>
    <w:pPr>
      <w:suppressAutoHyphens/>
      <w:spacing w:after="0" w:line="240" w:lineRule="auto"/>
    </w:pPr>
    <w:rPr>
      <w:rFonts w:ascii="Calibri" w:cs="Times New Roman" w:eastAsia="Calibri" w:hAnsi="Calibri"/>
      <w:kern w:val="2"/>
      <w:lang w:val="hr-HR"/>
    </w:rPr>
  </w:style>
  <w:style w:customStyle="1" w:styleId="Odlomakpopisa2" w:type="paragraph">
    <w:name w:val="Odlomak popisa2"/>
    <w:basedOn w:val="Normal"/>
    <w:rsid w:val="002B1639"/>
    <w:pPr>
      <w:suppressAutoHyphens/>
      <w:ind w:left="720"/>
      <w:contextualSpacing/>
    </w:pPr>
    <w:rPr>
      <w:rFonts w:ascii="Calibri" w:cs="Times New Roman" w:eastAsia="Calibri" w:hAnsi="Calibri"/>
      <w:kern w:val="2"/>
    </w:rPr>
  </w:style>
  <w:style w:customStyle="1" w:styleId="Bezproreda2" w:type="paragraph">
    <w:name w:val="Bez proreda2"/>
    <w:rsid w:val="002B1639"/>
    <w:pPr>
      <w:suppressAutoHyphens/>
      <w:spacing w:after="0" w:line="240" w:lineRule="auto"/>
    </w:pPr>
    <w:rPr>
      <w:rFonts w:ascii="Calibri" w:cs="Times New Roman" w:eastAsia="Calibri" w:hAnsi="Calibri"/>
      <w:kern w:val="2"/>
      <w:lang w:val="hr-HR"/>
    </w:rPr>
  </w:style>
  <w:style w:customStyle="1" w:styleId="Bezproreda3" w:type="paragraph">
    <w:name w:val="Bez proreda3"/>
    <w:rsid w:val="00917906"/>
    <w:pPr>
      <w:suppressAutoHyphens/>
      <w:spacing w:after="0" w:line="240" w:lineRule="auto"/>
    </w:pPr>
    <w:rPr>
      <w:rFonts w:ascii="Calibri" w:cs="Times New Roman" w:eastAsia="Calibri" w:hAnsi="Calibri"/>
      <w:kern w:val="2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31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3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360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27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13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9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59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51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36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84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685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53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DA526-81A2-4523-8A55-66995B76A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69</properties:Pages>
  <properties:Words>9962</properties:Words>
  <properties:Characters>64321</properties:Characters>
  <properties:Lines>4869</properties:Lines>
  <properties:Paragraphs>2945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2018-09-25T05:58:00Z</dcterms:created>
  <dc:creator>nikolina</dc:creator>
  <cp:lastModifiedBy>Valentina Gabud</cp:lastModifiedBy>
  <cp:lastPrinted>2018-09-19T09:29:00Z</cp:lastPrinted>
  <dcterms:modified xmlns:xsi="http://www.w3.org/2001/XMLSchema-instance" xsi:type="dcterms:W3CDTF">2018-09-25T06:19:00Z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St-3948/2016-53 / Podnesak - Podnesak (GEOFIZIKA IZVJEŠĆE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69</vt:i4>
  </prop:property>
</prop:Properties>
</file>