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9c3c" w14:paraId="f5a9c3c" w:rsidRDefault="00082F36" w:rsidP="00082F36" w:rsidR="00082F3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82F36" w:rsidP="00082F36" w:rsidR="00082F3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82F36" w:rsidP="00082F36" w:rsidR="00082F3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82F36" w:rsidP="00082F36" w:rsidR="00082F3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82F36" w:rsidP="00082F36" w:rsidR="00082F3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St-79/2016</w:t>
      </w:r>
    </w:p>
    <w:p w:rsidRDefault="00082F36" w:rsidP="00082F36" w:rsidR="00082F3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82F36" w:rsidP="00082F36" w:rsidR="00082F36">
      <w:pPr>
        <w:jc w:val="center"/>
        <w:rPr>
          <w:rFonts w:hAnsi="Times New Roman" w:ascii="Times New Roman"/>
          <w:szCs w:val="24"/>
          <w:lang w:val="hr-HR"/>
        </w:rPr>
      </w:pPr>
    </w:p>
    <w:p w:rsidRDefault="00082F36" w:rsidP="00082F36" w:rsidR="00082F3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82F36" w:rsidP="00082F36" w:rsidR="00082F3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2F36" w:rsidP="00082F36" w:rsidR="00082F3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82F36" w:rsidP="00082F36" w:rsidR="00082F3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2F36" w:rsidP="00082F36" w:rsidR="00082F3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KAPICA d.o.o., OIB: 01973515961, Vrbovec , Matije Gupca 4,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82F36" w:rsidP="00082F36" w:rsidR="00082F3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82F36" w:rsidP="00082F36" w:rsidR="00082F3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82F36" w:rsidP="00082F36" w:rsidR="00082F3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82F36" w:rsidP="00082F36" w:rsidR="00082F3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KAPICA d.o.o., OIB: 01973515961, Vrbovec , Matije Gupca 4.</w:t>
      </w:r>
    </w:p>
    <w:p w:rsidRDefault="00082F36" w:rsidP="00082F36" w:rsidR="00082F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82F36" w:rsidP="00082F36" w:rsidR="00082F3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82F36" w:rsidP="00082F36" w:rsidR="00082F3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82F36" w:rsidP="00082F36" w:rsidR="00082F36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Stjepan Lović, OIB: 25964288839, iz Zagreba, Preradovićeva 13.</w:t>
      </w:r>
    </w:p>
    <w:p w:rsidRDefault="00082F36" w:rsidP="00082F36" w:rsidR="00082F3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82F36" w:rsidP="00082F36" w:rsidR="00082F3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KAPICA d.o.o., OIB: 01973515961, Vrbovec , Matije Gupca 4.</w:t>
      </w:r>
    </w:p>
    <w:p w:rsidRDefault="00082F36" w:rsidP="00082F36" w:rsidR="00082F3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82F36" w:rsidP="00082F36" w:rsidR="00082F3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82F36" w:rsidP="00082F36" w:rsidR="00082F3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82F36" w:rsidP="00082F36" w:rsidR="00082F3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82F36" w:rsidP="00082F36" w:rsidR="00082F3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82F36" w:rsidP="00082F36" w:rsidR="00082F3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82F36" w:rsidP="00082F36" w:rsidR="00082F36">
      <w:pPr>
        <w:jc w:val="both"/>
        <w:rPr>
          <w:rFonts w:hAnsi="Times New Roman" w:ascii="Times New Roman"/>
          <w:lang w:val="hr-HR"/>
        </w:rPr>
      </w:pPr>
    </w:p>
    <w:p w:rsidRDefault="00082F36" w:rsidP="00082F36" w:rsidR="00082F3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82F36" w:rsidP="00082F36" w:rsidR="00082F36">
      <w:pPr>
        <w:jc w:val="both"/>
        <w:rPr>
          <w:rFonts w:hAnsi="Times New Roman" w:ascii="Times New Roman"/>
        </w:rPr>
      </w:pPr>
    </w:p>
    <w:p w:rsidRDefault="00082F36" w:rsidP="00082F36" w:rsidR="00082F3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82F36" w:rsidP="00082F36" w:rsidR="00082F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82F36" w:rsidP="00082F36" w:rsidR="00082F36">
      <w:pPr>
        <w:jc w:val="both"/>
        <w:rPr>
          <w:rFonts w:hAnsi="Times New Roman" w:ascii="Times New Roman"/>
          <w:lang w:val="hr-HR"/>
        </w:rPr>
      </w:pPr>
    </w:p>
    <w:p w:rsidRDefault="00082F36" w:rsidP="00082F36" w:rsidR="00082F36">
      <w:pPr>
        <w:jc w:val="both"/>
        <w:rPr>
          <w:rFonts w:hAnsi="Times New Roman" w:ascii="Times New Roman"/>
          <w:lang w:val="hr-HR"/>
        </w:rPr>
      </w:pPr>
    </w:p>
    <w:p w:rsidRDefault="00082F36" w:rsidP="00082F36" w:rsidR="00082F3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082F36" w:rsidP="00082F36" w:rsidR="00082F36">
      <w:pPr>
        <w:jc w:val="center"/>
        <w:rPr>
          <w:rFonts w:hAnsi="Times New Roman" w:ascii="Times New Roman"/>
          <w:lang w:val="hr-HR"/>
        </w:rPr>
      </w:pPr>
    </w:p>
    <w:p w:rsidRDefault="00082F36" w:rsidP="00082F36" w:rsidR="00082F36">
      <w:pPr>
        <w:jc w:val="center"/>
        <w:rPr>
          <w:rFonts w:hAnsi="Times New Roman" w:ascii="Times New Roman"/>
          <w:lang w:val="hr-HR"/>
        </w:rPr>
      </w:pPr>
    </w:p>
    <w:p w:rsidRDefault="00082F36" w:rsidP="00082F36" w:rsidR="00082F3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82F36" w:rsidP="00082F36" w:rsidR="00082F3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082F36" w:rsidP="00082F36" w:rsidR="00082F3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82F36" w:rsidP="00082F36" w:rsidR="00082F36">
      <w:pPr>
        <w:jc w:val="both"/>
        <w:rPr>
          <w:rFonts w:hAnsi="Times New Roman" w:ascii="Times New Roman"/>
          <w:szCs w:val="24"/>
          <w:lang w:val="hr-HR"/>
        </w:rPr>
      </w:pPr>
    </w:p>
    <w:p w:rsidRDefault="00082F36" w:rsidP="00082F36" w:rsidR="00082F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82F36" w:rsidP="00082F36" w:rsidR="00082F3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82F36" w:rsidP="00082F36" w:rsidR="00082F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2F36" w:rsidP="00082F36" w:rsidR="00082F36">
      <w:pPr>
        <w:jc w:val="both"/>
        <w:rPr>
          <w:rFonts w:hAnsi="Times New Roman" w:ascii="Times New Roman"/>
        </w:rPr>
      </w:pPr>
    </w:p>
    <w:p w:rsidRDefault="00082F36" w:rsidP="00082F36" w:rsidR="00082F36">
      <w:pPr>
        <w:jc w:val="both"/>
        <w:rPr>
          <w:rFonts w:hAnsi="Times New Roman" w:ascii="Times New Roman"/>
        </w:rPr>
      </w:pPr>
    </w:p>
    <w:p w:rsidRDefault="00082F36" w:rsidP="00082F36" w:rsidR="00082F3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2F36" w:rsidP="00082F36" w:rsidR="00082F3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82F36" w:rsidP="00082F36" w:rsidR="00082F3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82F36" w:rsidP="00082F36" w:rsidR="00082F36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082F36" w:rsidP="00082F36" w:rsidR="00082F3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82F36" w:rsidP="00082F36" w:rsidR="00082F3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82F36" w:rsidP="00082F36" w:rsidR="00082F36" w:rsidRPr="00D44D4F">
      <w:pPr>
        <w:jc w:val="center"/>
        <w:rPr>
          <w:sz w:val="32"/>
          <w:u w:val="single"/>
          <w:lang w:val="hr-HR"/>
        </w:rPr>
      </w:pPr>
    </w:p>
    <w:p w:rsidRDefault="00082F36" w:rsidP="00082F36" w:rsidR="00082F3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2F9" w:rsidR="00000000">
      <w:r>
        <w:separator/>
      </w:r>
    </w:p>
  </w:endnote>
  <w:endnote w:id="0" w:type="continuationSeparator">
    <w:p w:rsidRDefault="00C052F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2F9" w:rsidR="00000000">
      <w:r>
        <w:separator/>
      </w:r>
    </w:p>
  </w:footnote>
  <w:footnote w:id="0" w:type="continuationSeparator">
    <w:p w:rsidRDefault="00C052F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82F3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St-79/2016</w:t>
        </w:r>
      </w:p>
    </w:sdtContent>
  </w:sdt>
  <w:p w:rsidRDefault="00082F3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F3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052F9" w:rsidP="00840E3D" w:rsidR="00840E3D">
    <w:pPr>
      <w:pStyle w:val="Zaglavlje"/>
      <w:rPr>
        <w:lang w:val="hr-HR"/>
      </w:rPr>
    </w:pPr>
  </w:p>
  <w:p w:rsidRDefault="00082F3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82F3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F2F"/>
    <w:rsid w:val="00082F36"/>
    <w:rsid w:val="00135025"/>
    <w:rsid w:val="00181F4E"/>
    <w:rsid w:val="00C052F9"/>
    <w:rsid w:val="00C95241"/>
    <w:rsid w:val="00EF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2F3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2F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2F3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82F3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2F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2F3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2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2F3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2F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2F3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82F3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2F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2F3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2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KAPICA d.o.o. zastupanog po punomoćniku Stipo Pudja</izvorni_sadrzaj>
    <derivirana_varijabla naziv="DomainObject.Predmet.ProtustrankaFormated_1">  KAPICA d.o.o. zastupanog po punomoćniku Stipo Pudja</derivirana_varijabla>
  </DomainObject.Predmet.ProtustrankaFormated>
  <DomainObject.Predmet.ProtustrankaFormatedOIB>
    <izvorni_sadrzaj>  KAPICA d.o.o., OIB 01973515961 zastupanog po punomoćniku Stipo Pudja</izvorni_sadrzaj>
    <derivirana_varijabla naziv="DomainObject.Predmet.ProtustrankaFormatedOIB_1">  KAPICA d.o.o., OIB 01973515961 zastupanog po punomoćniku Stipo Pudja</derivirana_varijabla>
  </DomainObject.Predmet.ProtustrankaFormatedOIB>
  <DomainObject.Predmet.ProtustrankaFormatedWithAdress>
    <izvorni_sadrzaj> KAPICA d.o.o., Matije Gupca 4, 10340 Vrbovec zastupanog po punomoćniku Stipo Pudja</izvorni_sadrzaj>
    <derivirana_varijabla naziv="DomainObject.Predmet.ProtustrankaFormatedWithAdress_1"> KAPICA d.o.o., Matije Gupca 4, 10340 Vrbovec zastupanog po punomoćniku Stipo Pudja</derivirana_varijabla>
  </DomainObject.Predmet.ProtustrankaFormatedWithAdress>
  <DomainObject.Predmet.ProtustrankaFormatedWithAdressOIB>
    <izvorni_sadrzaj> KAPICA d.o.o., OIB 01973515961, Matije Gupca 4, 10340 Vrbovec zastupanog po punomoćniku Stipo Pudja</izvorni_sadrzaj>
    <derivirana_varijabla naziv="DomainObject.Predmet.ProtustrankaFormatedWithAdressOIB_1"> KAPICA d.o.o., OIB 01973515961, Matije Gupca 4, 10340 Vrbovec zastupanog po punomoćniku Stipo Pudja</derivirana_varijabla>
  </DomainObject.Predmet.ProtustrankaFormatedWithAdressOIB>
  <DomainObject.Predmet.ProtustrankaWithAdress>
    <izvorni_sadrzaj>KAPICA d.o.o. Matije Gupca 4, 10340 Vrbovec</izvorni_sadrzaj>
    <derivirana_varijabla naziv="DomainObject.Predmet.ProtustrankaWithAdress_1">KAPICA d.o.o. Matije Gupca 4, 10340 Vrbovec</derivirana_varijabla>
  </DomainObject.Predmet.ProtustrankaWithAdress>
  <DomainObject.Predmet.ProtustrankaWithAdressOIB>
    <izvorni_sadrzaj>KAPICA d.o.o., OIB 01973515961, Matije Gupca 4, 10340 Vrbovec</izvorni_sadrzaj>
    <derivirana_varijabla naziv="DomainObject.Predmet.ProtustrankaWithAdressOIB_1">KAPICA d.o.o., OIB 01973515961, Matije Gupca 4, 10340 Vrbovec</derivirana_varijabla>
  </DomainObject.Predmet.ProtustrankaWithAdressOIB>
  <DomainObject.Predmet.ProtustrankaNazivFormated>
    <izvorni_sadrzaj>KAPICA d.o.o.</izvorni_sadrzaj>
    <derivirana_varijabla naziv="DomainObject.Predmet.ProtustrankaNazivFormated_1">KAPICA d.o.o.</derivirana_varijabla>
  </DomainObject.Predmet.ProtustrankaNazivFormated>
  <DomainObject.Predmet.ProtustrankaNazivFormatedOIB>
    <izvorni_sadrzaj>KAPICA d.o.o., OIB 01973515961</izvorni_sadrzaj>
    <derivirana_varijabla naziv="DomainObject.Predmet.ProtustrankaNazivFormatedOIB_1">KAPICA d.o.o., OIB 01973515961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KAPICA d.o.o. zastupanog po punomoćniku Stipo Pudja</item>
    </izvorni_sadrzaj>
    <derivirana_varijabla naziv="DomainObject.Predmet.ProtuStrankaListFormated_1">
      <item>KAPICA d.o.o. zastupanog po punomoćniku Stipo Pudja</item>
    </derivirana_varijabla>
  </DomainObject.Predmet.ProtuStrankaListFormated>
  <DomainObject.Predmet.ProtuStrankaListFormatedOIB>
    <izvorni_sadrzaj>
      <item>KAPICA d.o.o., OIB 01973515961 zastupanog po punomoćniku Stipo Pudja</item>
    </izvorni_sadrzaj>
    <derivirana_varijabla naziv="DomainObject.Predmet.ProtuStrankaListFormatedOIB_1">
      <item>KAPICA d.o.o., OIB 01973515961 zastupanog po punomoćniku Stipo Pudja</item>
    </derivirana_varijabla>
  </DomainObject.Predmet.ProtuStrankaListFormatedOIB>
  <DomainObject.Predmet.ProtuStrankaListFormatedWithAdress>
    <izvorni_sadrzaj>
      <item>KAPICA d.o.o., Matije Gupca 4, 10340 Vrbovec zastupanog po punomoćniku Stipo Pudja</item>
    </izvorni_sadrzaj>
    <derivirana_varijabla naziv="DomainObject.Predmet.ProtuStrankaListFormatedWithAdress_1">
      <item>KAPICA d.o.o., Matije Gupca 4, 10340 Vrbovec zastupanog po punomoćniku Stipo Pudja</item>
    </derivirana_varijabla>
  </DomainObject.Predmet.ProtuStrankaListFormatedWithAdress>
  <DomainObject.Predmet.ProtuStrankaListFormatedWithAdressOIB>
    <izvorni_sadrzaj>
      <item>KAPICA d.o.o., OIB 01973515961, Matije Gupca 4, 10340 Vrbovec zastupanog po punomoćniku Stipo Pudja</item>
    </izvorni_sadrzaj>
    <derivirana_varijabla naziv="DomainObject.Predmet.ProtuStrankaListFormatedWithAdressOIB_1">
      <item>KAPICA d.o.o., OIB 01973515961, Matije Gupca 4, 10340 Vrbovec zastupanog po punomoćniku Stipo Pudja</item>
    </derivirana_varijabla>
  </DomainObject.Predmet.ProtuStrankaListFormatedWithAdressOIB>
  <DomainObject.Predmet.ProtuStrankaListNazivFormated>
    <izvorni_sadrzaj>
      <item>KAPICA d.o.o.</item>
    </izvorni_sadrzaj>
    <derivirana_varijabla naziv="DomainObject.Predmet.ProtuStrankaListNazivFormated_1">
      <item>KAPICA d.o.o.</item>
    </derivirana_varijabla>
  </DomainObject.Predmet.ProtuStrankaListNazivFormated>
  <DomainObject.Predmet.ProtuStrankaListNazivFormatedOIB>
    <izvorni_sadrzaj>
      <item>KAPICA d.o.o., OIB 01973515961</item>
    </izvorni_sadrzaj>
    <derivirana_varijabla naziv="DomainObject.Predmet.ProtuStrankaListNazivFormatedOIB_1">
      <item>KAPICA d.o.o., OIB 01973515961</item>
    </derivirana_varijabla>
  </DomainObject.Predmet.ProtuStrankaListNazivFormatedOIB>
  <DomainObject.Predmet.OstaliListFormated>
    <izvorni_sadrzaj>
      <item>Stipo Pudja punomoćnik sudionika u postupku KAPICA d.o.o.</item>
    </izvorni_sadrzaj>
    <derivirana_varijabla naziv="DomainObject.Predmet.OstaliListFormated_1">
      <item>Stipo Pudja punomoćnik sudionika u postupku KAPICA d.o.o.</item>
    </derivirana_varijabla>
  </DomainObject.Predmet.OstaliListFormated>
  <DomainObject.Predmet.OstaliListFormatedOIB>
    <izvorni_sadrzaj>
      <item>Stipo Pudja punomoćnik sudionika u postupku KAPICA d.o.o.</item>
    </izvorni_sadrzaj>
    <derivirana_varijabla naziv="DomainObject.Predmet.OstaliListFormatedOIB_1">
      <item>Stipo Pudja punomoćnik sudionika u postupku KAPICA d.o.o.</item>
    </derivirana_varijabla>
  </DomainObject.Predmet.OstaliListFormatedOIB>
  <DomainObject.Predmet.OstaliListFormatedWithAdress>
    <izvorni_sadrzaj>
      <item>Stipo Pudja, Savska cesta 15, 10000 Zagreb punomoćnik sudionika u postupku KAPICA d.o.o.</item>
    </izvorni_sadrzaj>
    <derivirana_varijabla naziv="DomainObject.Predmet.OstaliListFormatedWithAdress_1">
      <item>Stipo Pudja, Savska cesta 15, 10000 Zagreb punomoćnik sudionika u postupku KAPICA d.o.o.</item>
    </derivirana_varijabla>
  </DomainObject.Predmet.OstaliListFormatedWithAdress>
  <DomainObject.Predmet.OstaliListFormatedWithAdressOIB>
    <izvorni_sadrzaj>
      <item>Stipo Pudja, Savska cesta 15, 10000 Zagreb punomoćnik sudionika u postupku KAPICA d.o.o.</item>
    </izvorni_sadrzaj>
    <derivirana_varijabla naziv="DomainObject.Predmet.OstaliListFormatedWithAdressOIB_1">
      <item>Stipo Pudja, Savska cesta 15, 10000 Zagreb punomoćnik sudionika u postupku KAPICA d.o.o.</item>
    </derivirana_varijabla>
  </DomainObject.Predmet.OstaliListFormatedWithAdressOIB>
  <DomainObject.Predmet.OstaliListNazivFormated>
    <izvorni_sadrzaj>
      <item>Stipo Pudja</item>
    </izvorni_sadrzaj>
    <derivirana_varijabla naziv="DomainObject.Predmet.OstaliListNazivFormated_1">
      <item>Stipo Pudja</item>
    </derivirana_varijabla>
  </DomainObject.Predmet.OstaliListNazivFormated>
  <DomainObject.Predmet.OstaliListNazivFormatedOIB>
    <izvorni_sadrzaj>
      <item>Stipo Pudja</item>
    </izvorni_sadrzaj>
    <derivirana_varijabla naziv="DomainObject.Predmet.OstaliListNazivFormatedOIB_1">
      <item>Stipo Pudja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KAPICA d.o.o.</izvorni_sadrzaj>
    <derivirana_varijabla naziv="DomainObject.Predmet.ProtustrankaIDrugi_1">KAPICA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KAPICA d.o.o., OIB 01973515961, Matije Gupca 4, 10340 Vrbovec</izvorni_sadrzaj>
    <derivirana_varijabla naziv="DomainObject.Predmet.ProtustrankaIDrugiAdressOIB_1">KAPICA d.o.o., OIB 01973515961, Matije Gupca 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KAPICA d.o.o.</item>
      <item>Stipo Pudja</item>
    </izvorni_sadrzaj>
    <derivirana_varijabla naziv="DomainObject.Predmet.SudioniciListNaziv_1">
      <item>FINA Regionali centar Zagreb</item>
      <item>KAPICA d.o.o.</item>
      <item>Stipo Pudja</item>
    </derivirana_varijabla>
  </DomainObject.Predmet.SudioniciListNaziv>
  <DomainObject.Predmet.SudioniciListAdressOIB>
    <izvorni_sadrzaj>
      <item>FINA Regionali centar Zagreb, OIB 85821130368, Trg svibanjskih žrtava 1995. 1,10000 Zagreb</item>
      <item>KAPICA d.o.o., OIB 01973515961, Matije Gupca 4,10340 Vrbovec</item>
      <item>Stipo Pudja, Savska cesta 15,10000 Zagreb</item>
    </izvorni_sadrzaj>
    <derivirana_varijabla naziv="DomainObject.Predmet.SudioniciListAdressOIB_1">
      <item>FINA Regionali centar Zagreb, OIB 85821130368, Trg svibanjskih žrtava 1995. 1,10000 Zagreb</item>
      <item>KAPICA d.o.o., OIB 01973515961, Matije Gupca 4,10340 Vrbovec</item>
      <item>Stipo Pudja, Savska cesta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01973515961</item>
      <item>, OIB null</item>
    </izvorni_sadrzaj>
    <derivirana_varijabla naziv="DomainObject.Predmet.SudioniciListNazivOIB_1">
      <item>, OIB 85821130368</item>
      <item>, OIB 01973515961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1864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2016-04-15T10:53:00Z</dcterms:created>
  <dc:creator>Marija Lukić</dc:creator>
  <dc:description/>
  <cp:keywords/>
  <cp:lastModifiedBy>Marija Lukić</cp:lastModifiedBy>
  <cp:lastPrinted>2016-04-15T10:54:00Z</cp:lastPrinted>
  <dcterms:modified xmlns:xsi="http://www.w3.org/2001/XMLSchema-instance" xsi:type="dcterms:W3CDTF">2016-04-15T10:55:00Z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