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e62e9" w14:paraId="2ae62e9" w:rsidRDefault="00BF11C0" w:rsidP="00BF11C0" w:rsidR="00BF11C0">
      <w:pPr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11C0" w:rsidP="00BF11C0" w:rsidR="00BF11C0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BF11C0" w:rsidP="00BF11C0" w:rsidR="00BF11C0">
      <w:pPr>
        <w:rPr>
          <w:szCs w:val="24"/>
        </w:rPr>
      </w:pPr>
      <w:r>
        <w:rPr>
          <w:szCs w:val="24"/>
        </w:rPr>
        <w:t>TRGOVAČKI SUD U ZAGREBU</w:t>
      </w:r>
    </w:p>
    <w:p w:rsidRDefault="00BF11C0" w:rsidP="00BF11C0" w:rsidR="00BF11C0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BF11C0" w:rsidP="00BF11C0" w:rsidR="00BF11C0">
      <w:pPr>
        <w:rPr>
          <w:szCs w:val="24"/>
        </w:rPr>
      </w:pPr>
    </w:p>
    <w:p w:rsidRDefault="00BF11C0" w:rsidP="00BF11C0" w:rsidR="00BF11C0">
      <w:pPr>
        <w:jc w:val="right"/>
        <w:rPr>
          <w:szCs w:val="24"/>
        </w:rPr>
      </w:pPr>
      <w:r>
        <w:rPr>
          <w:szCs w:val="24"/>
        </w:rPr>
        <w:t>Poslovni broj: 21. St-</w:t>
      </w:r>
      <w:r w:rsidR="00917A64">
        <w:rPr>
          <w:szCs w:val="24"/>
        </w:rPr>
        <w:t>1425/18-4</w:t>
      </w:r>
    </w:p>
    <w:p w:rsidRDefault="00BF11C0" w:rsidP="00BF11C0" w:rsidR="00BF11C0">
      <w:pPr>
        <w:jc w:val="right"/>
        <w:rPr>
          <w:szCs w:val="24"/>
        </w:rPr>
      </w:pPr>
    </w:p>
    <w:p w:rsidRDefault="00BF11C0" w:rsidP="00BF11C0" w:rsidR="00BF11C0">
      <w:pPr>
        <w:jc w:val="right"/>
        <w:rPr>
          <w:szCs w:val="24"/>
        </w:rPr>
      </w:pPr>
    </w:p>
    <w:p w:rsidRDefault="00BF11C0" w:rsidP="00BF11C0" w:rsidR="00BF11C0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BF11C0" w:rsidP="00BF11C0" w:rsidR="00BF11C0">
      <w:pPr>
        <w:jc w:val="center"/>
        <w:rPr>
          <w:szCs w:val="24"/>
        </w:rPr>
      </w:pPr>
    </w:p>
    <w:p w:rsidRDefault="00BF11C0" w:rsidP="00BF11C0" w:rsidR="00BF11C0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BF11C0" w:rsidP="00BF11C0" w:rsidR="00BF11C0">
      <w:pPr>
        <w:jc w:val="center"/>
        <w:rPr>
          <w:szCs w:val="24"/>
        </w:rPr>
      </w:pPr>
    </w:p>
    <w:p w:rsidRDefault="00BF11C0" w:rsidP="00BF11C0" w:rsidR="00BF11C0">
      <w:pPr>
        <w:jc w:val="both"/>
      </w:pPr>
      <w:r>
        <w:rPr>
          <w:szCs w:val="24"/>
        </w:rPr>
        <w:tab/>
      </w:r>
      <w:r>
        <w:rPr>
          <w:rFonts w:cstheme="minorBidi" w:eastAsiaTheme="minorHAnsi"/>
        </w:rPr>
        <w:t xml:space="preserve">Trgovački sud u Zagrebu, po sutkinji Ivani Manestar, u stečajnom predmetu povodom zahtjeva FINANCIJSKE AGENCIJE, Zagreb, Trg svibanjskih žrtava 1995. 1, za provedbu skraćenog stečajnog postupka nad dužnikom </w:t>
      </w:r>
      <w:r w:rsidR="00917A64">
        <w:rPr>
          <w:rFonts w:cstheme="minorBidi" w:eastAsiaTheme="minorHAnsi"/>
        </w:rPr>
        <w:t>TIMES-TELECOM d.o.o., Zagreb, Tina Ujevića 11, OIB: 69915279422</w:t>
      </w:r>
      <w:r>
        <w:rPr>
          <w:rFonts w:cstheme="minorBidi" w:eastAsiaTheme="minorHAnsi"/>
        </w:rPr>
        <w:t xml:space="preserve">, </w:t>
      </w:r>
      <w:r>
        <w:t xml:space="preserve">dana </w:t>
      </w:r>
      <w:r w:rsidR="00917A64">
        <w:t>24. srpnja 2018</w:t>
      </w:r>
      <w:r>
        <w:t>.</w:t>
      </w:r>
    </w:p>
    <w:p w:rsidRDefault="00BF11C0" w:rsidP="00BF11C0" w:rsidR="00BF11C0">
      <w:pPr>
        <w:jc w:val="both"/>
      </w:pPr>
    </w:p>
    <w:p w:rsidRDefault="00BF11C0" w:rsidP="00BF11C0" w:rsidR="00BF11C0">
      <w:pPr>
        <w:jc w:val="both"/>
      </w:pPr>
    </w:p>
    <w:p w:rsidRDefault="00BF11C0" w:rsidP="00BF11C0" w:rsidR="00BF11C0">
      <w:pPr>
        <w:jc w:val="center"/>
      </w:pPr>
      <w:r>
        <w:t>r i j e š i o   j e</w:t>
      </w:r>
    </w:p>
    <w:p w:rsidRDefault="00BF11C0" w:rsidP="00BF11C0" w:rsidR="00BF11C0">
      <w:pPr>
        <w:jc w:val="center"/>
      </w:pPr>
      <w:r>
        <w:t xml:space="preserve"> </w:t>
      </w:r>
    </w:p>
    <w:p w:rsidRDefault="00BF11C0" w:rsidP="00BF11C0" w:rsidR="00BF11C0">
      <w:pPr>
        <w:jc w:val="both"/>
      </w:pPr>
      <w:r>
        <w:tab/>
        <w:t xml:space="preserve">Odbacuje se kao nedopušten zahtjev za provedbu skraćenog stečajnog postupka nad dužnikom </w:t>
      </w:r>
      <w:r w:rsidR="00917A64">
        <w:rPr>
          <w:rFonts w:cstheme="minorBidi" w:eastAsiaTheme="minorHAnsi"/>
        </w:rPr>
        <w:t>TIMES-TELECOM d.o.o., Zagreb, Tina Ujevića 11, OIB: 69915279422</w:t>
      </w:r>
      <w:r>
        <w:t>.</w:t>
      </w:r>
    </w:p>
    <w:p w:rsidRDefault="00BF11C0" w:rsidP="00BF11C0" w:rsidR="00BF11C0">
      <w:pPr>
        <w:jc w:val="both"/>
      </w:pPr>
    </w:p>
    <w:p w:rsidRDefault="00BF11C0" w:rsidP="00BF11C0" w:rsidR="00BF11C0">
      <w:pPr>
        <w:jc w:val="both"/>
      </w:pPr>
    </w:p>
    <w:p w:rsidRDefault="00BF11C0" w:rsidP="00BF11C0" w:rsidR="00BF11C0">
      <w:pPr>
        <w:jc w:val="center"/>
      </w:pPr>
      <w:r>
        <w:t>Obrazloženje</w:t>
      </w:r>
    </w:p>
    <w:p w:rsidRDefault="00BF11C0" w:rsidP="00BF11C0" w:rsidR="00BF11C0">
      <w:pPr>
        <w:jc w:val="center"/>
      </w:pPr>
    </w:p>
    <w:p w:rsidRDefault="00BF11C0" w:rsidP="00BF11C0" w:rsidR="00BF11C0">
      <w:pPr>
        <w:jc w:val="both"/>
      </w:pPr>
      <w:r>
        <w:tab/>
        <w:t xml:space="preserve">Podneskom od </w:t>
      </w:r>
      <w:r w:rsidR="00917A64">
        <w:t>30. svibnja 2018</w:t>
      </w:r>
      <w:r>
        <w:t xml:space="preserve">. Financijska agencija podnijela je zahtjev za provedbu skraćenog stečajnog postupka nad dužnikom </w:t>
      </w:r>
      <w:r w:rsidR="00917A64">
        <w:rPr>
          <w:rFonts w:cstheme="minorBidi" w:eastAsiaTheme="minorHAnsi"/>
        </w:rPr>
        <w:t>TIMES-TELECOM d.o.o., Zagreb, Tina Ujevića 11, OIB: 69915279422</w:t>
      </w:r>
      <w:r>
        <w:t xml:space="preserve">, sukladno odredbi čl. </w:t>
      </w:r>
      <w:r w:rsidR="00917A64">
        <w:t>429</w:t>
      </w:r>
      <w:r>
        <w:t xml:space="preserve">. st. 1. Stečajnog zakona (Narodne novine, broj: 71/2015., </w:t>
      </w:r>
      <w:r w:rsidR="00917A64">
        <w:t xml:space="preserve">104/2017., </w:t>
      </w:r>
      <w:r>
        <w:t>dalje u tekstu: SZ) u vezi čl. 428. SZ-a.</w:t>
      </w:r>
    </w:p>
    <w:p w:rsidRDefault="00BF11C0" w:rsidP="00BF11C0" w:rsidR="00BF11C0">
      <w:pPr>
        <w:jc w:val="both"/>
      </w:pPr>
    </w:p>
    <w:p w:rsidRDefault="00BF11C0" w:rsidP="00BF11C0" w:rsidR="00BF11C0">
      <w:pPr>
        <w:jc w:val="both"/>
      </w:pPr>
      <w:r>
        <w:tab/>
        <w:t>Odredbom čl. 428. SZ-a određeno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BF11C0" w:rsidP="00BF11C0" w:rsidR="00BF11C0">
      <w:pPr>
        <w:jc w:val="both"/>
      </w:pPr>
    </w:p>
    <w:p w:rsidRDefault="00BF11C0" w:rsidP="00BF11C0" w:rsidR="00BF11C0">
      <w:pPr>
        <w:jc w:val="both"/>
      </w:pPr>
      <w:r>
        <w:tab/>
        <w:t>Uvidom u sudski registar ovog suda utvrđeno je da se u pogledu dužnika, temeljem rješenja ovog suda poslovni broj Tt-</w:t>
      </w:r>
      <w:r w:rsidR="009C574A">
        <w:t>18</w:t>
      </w:r>
      <w:r>
        <w:t>/</w:t>
      </w:r>
      <w:r w:rsidR="009C574A">
        <w:t>7314</w:t>
      </w:r>
      <w:r>
        <w:t xml:space="preserve">-1 od </w:t>
      </w:r>
      <w:r w:rsidR="009C574A">
        <w:t>27. veljače 2018</w:t>
      </w:r>
      <w:r>
        <w:t>., vodi postupak brisanja sukladno odredbi čl. 70. Zakona o sudskom registru (Narodne novine, broj: 1/1995., 57/1996., 1/1998., 30/1999., 45/1999., 54/2005., 40/2007., 91/2010., 90/2011., 148/2013., 93/2014., 110/2015.).</w:t>
      </w:r>
    </w:p>
    <w:p w:rsidRDefault="00BF11C0" w:rsidP="00BF11C0" w:rsidR="00BF11C0">
      <w:pPr>
        <w:jc w:val="both"/>
      </w:pPr>
    </w:p>
    <w:p w:rsidRDefault="00BF11C0" w:rsidP="00BF11C0" w:rsidR="00BF11C0">
      <w:pPr>
        <w:jc w:val="both"/>
      </w:pPr>
      <w:r>
        <w:tab/>
        <w:t xml:space="preserve">S obzirom da je jedan od uvjeta za provođenje skraćenog stečajnog postupka da nisu ispunjene pretpostavke za pokretanje drugog postupka radi brisanja iz sudskog registra, što u </w:t>
      </w:r>
      <w:r>
        <w:lastRenderedPageBreak/>
        <w:t>konkretnom predmetu nije slučaj, jer je u pogledu dužnika pokrenut postupak brisanja, to je zahtjev za provedbu skraćenog stečajnog postupka valjalo odbaciti kao nedopušten.</w:t>
      </w:r>
    </w:p>
    <w:p w:rsidRDefault="00BF11C0" w:rsidP="00BF11C0" w:rsidR="00BF11C0">
      <w:pPr>
        <w:jc w:val="both"/>
      </w:pPr>
    </w:p>
    <w:p w:rsidRDefault="00BF11C0" w:rsidP="00BF11C0" w:rsidR="00BF11C0">
      <w:pPr>
        <w:jc w:val="center"/>
      </w:pPr>
      <w:r>
        <w:t>U Zagrebu 24. srpnja 2018.</w:t>
      </w:r>
    </w:p>
    <w:p w:rsidRDefault="00BF11C0" w:rsidP="00BF11C0" w:rsidR="00BF11C0">
      <w:pPr>
        <w:jc w:val="center"/>
      </w:pPr>
    </w:p>
    <w:p w:rsidRDefault="00BF11C0" w:rsidP="00BF11C0" w:rsidR="00BF11C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Sutkinja:</w:t>
      </w:r>
    </w:p>
    <w:p w:rsidRDefault="00BF11C0" w:rsidP="00BF11C0" w:rsidR="00BF11C0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Ivana Manestar</w:t>
      </w:r>
    </w:p>
    <w:p w:rsidRDefault="00BF11C0" w:rsidP="00BF11C0" w:rsidR="00BF11C0">
      <w:pPr>
        <w:jc w:val="right"/>
        <w:rPr>
          <w:rFonts w:eastAsia="Times New Roman"/>
          <w:szCs w:val="24"/>
        </w:rPr>
      </w:pPr>
    </w:p>
    <w:p w:rsidRDefault="00BF11C0" w:rsidP="00BF11C0" w:rsidR="00BF11C0">
      <w:pPr>
        <w:jc w:val="right"/>
        <w:rPr>
          <w:rFonts w:eastAsia="Times New Roman"/>
          <w:szCs w:val="24"/>
        </w:rPr>
      </w:pPr>
    </w:p>
    <w:p w:rsidRDefault="00BF11C0" w:rsidP="00BF11C0" w:rsidR="00BF11C0">
      <w:pPr>
        <w:jc w:val="right"/>
        <w:rPr>
          <w:rFonts w:eastAsia="Times New Roman"/>
          <w:szCs w:val="24"/>
        </w:rPr>
      </w:pPr>
    </w:p>
    <w:p w:rsidRDefault="00BF11C0" w:rsidP="00BF11C0" w:rsidR="00BF11C0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BF11C0" w:rsidP="00BF11C0" w:rsidR="00BF11C0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primitka otpravka rješenja, koja se podnosi putem ovog suda u dva primjerka za sud i u jednom primjerku za svaku protivnu stranku.</w:t>
      </w:r>
    </w:p>
    <w:p w:rsidRDefault="00BF11C0" w:rsidP="00BF11C0" w:rsidR="00BF11C0">
      <w:pPr>
        <w:jc w:val="both"/>
        <w:rPr>
          <w:rFonts w:eastAsia="Times New Roman"/>
          <w:szCs w:val="24"/>
          <w:lang w:eastAsia="hr-HR"/>
        </w:rPr>
      </w:pPr>
    </w:p>
    <w:p w:rsidRDefault="00BF11C0" w:rsidP="00BF11C0" w:rsidR="00BF11C0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DNA:</w:t>
      </w:r>
    </w:p>
    <w:p w:rsidRDefault="00BF11C0" w:rsidP="00BF11C0" w:rsidR="00BF11C0">
      <w:pPr>
        <w:numPr>
          <w:ilvl w:val="0"/>
          <w:numId w:val="1"/>
        </w:numPr>
        <w:spacing w:lineRule="auto" w:line="276" w:after="200"/>
        <w:contextualSpacing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podnositelju zahtjeva</w:t>
      </w:r>
    </w:p>
    <w:p w:rsidRDefault="00BF11C0" w:rsidP="00BF11C0" w:rsidR="00BF11C0">
      <w:pPr>
        <w:numPr>
          <w:ilvl w:val="0"/>
          <w:numId w:val="1"/>
        </w:numPr>
        <w:spacing w:lineRule="auto" w:line="276" w:after="200"/>
        <w:contextualSpacing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e-oglasna ploča 8 dana</w:t>
      </w:r>
    </w:p>
    <w:p w:rsidRDefault="00BF11C0" w:rsidP="00BF11C0" w:rsidR="00BF11C0">
      <w:pPr>
        <w:spacing w:lineRule="auto" w:line="276" w:after="200"/>
        <w:ind w:left="720"/>
        <w:contextualSpacing/>
        <w:jc w:val="both"/>
        <w:rPr>
          <w:rFonts w:eastAsia="Times New Roman"/>
          <w:szCs w:val="24"/>
        </w:rPr>
      </w:pPr>
    </w:p>
    <w:p w:rsidRDefault="00BF11C0" w:rsidP="00BF11C0" w:rsidR="00BF11C0">
      <w:pPr>
        <w:jc w:val="both"/>
        <w:rPr>
          <w:rFonts w:eastAsia="Times New Roman"/>
          <w:szCs w:val="24"/>
        </w:rPr>
      </w:pPr>
    </w:p>
    <w:p w:rsidRDefault="00BF11C0" w:rsidP="00BF11C0" w:rsidR="00BF11C0">
      <w:pPr>
        <w:jc w:val="both"/>
      </w:pPr>
    </w:p>
    <w:p w:rsidRDefault="00BF11C0" w:rsidP="00BF11C0" w:rsidR="00BF11C0">
      <w:pPr>
        <w:jc w:val="both"/>
        <w:rPr>
          <w:rFonts w:eastAsia="Times New Roman"/>
          <w:szCs w:val="24"/>
        </w:rPr>
      </w:pPr>
    </w:p>
    <w:p w:rsidRDefault="00BF11C0" w:rsidP="00BF11C0" w:rsidR="00BF11C0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</w:p>
    <w:p w:rsidRDefault="00BF11C0" w:rsidP="00BF11C0" w:rsidR="00BF11C0"/>
    <w:p w:rsidRDefault="00BF11C0" w:rsidP="00BF11C0" w:rsidR="00BF11C0"/>
    <w:p w:rsidRDefault="00BF11C0" w:rsidP="00BF11C0" w:rsidR="00BF11C0"/>
    <w:p w:rsidRDefault="00BF11C0" w:rsidP="00BF11C0" w:rsidR="00BF11C0"/>
    <w:p w:rsidRDefault="00BF11C0" w:rsidP="00BF11C0" w:rsidR="00BF11C0"/>
    <w:p w:rsidRDefault="00131E95" w:rsidR="00131E95"/>
    <w:sectPr w:rsidSect="00917A64" w:rsidR="00131E9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7A64" w:rsidP="00917A64" w:rsidR="00917A64">
      <w:r>
        <w:separator/>
      </w:r>
    </w:p>
  </w:endnote>
  <w:endnote w:id="0" w:type="continuationSeparator">
    <w:p w:rsidRDefault="00917A64" w:rsidP="00917A64" w:rsidR="00917A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7A64" w:rsidP="00917A64" w:rsidR="00917A64">
      <w:r>
        <w:separator/>
      </w:r>
    </w:p>
  </w:footnote>
  <w:footnote w:id="0" w:type="continuationSeparator">
    <w:p w:rsidRDefault="00917A64" w:rsidP="00917A64" w:rsidR="00917A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08844928"/>
      <w:docPartObj>
        <w:docPartGallery w:val="Page Numbers (Top of Page)"/>
        <w:docPartUnique/>
      </w:docPartObj>
    </w:sdtPr>
    <w:sdtEndPr/>
    <w:sdtContent>
      <w:p w:rsidRDefault="00917A64" w:rsidR="00917A6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5014">
          <w:rPr>
            <w:noProof/>
          </w:rPr>
          <w:t>2</w:t>
        </w:r>
        <w:r>
          <w:fldChar w:fldCharType="end"/>
        </w:r>
      </w:p>
    </w:sdtContent>
  </w:sdt>
  <w:p w:rsidRDefault="00917A64" w:rsidP="00917A64" w:rsidR="00917A64">
    <w:pPr>
      <w:pStyle w:val="Zaglavlje"/>
      <w:jc w:val="right"/>
    </w:pPr>
    <w:r>
      <w:t>Poslovni broj: 21. St-1425/18-4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0C4D"/>
    <w:rsid w:val="001032F4"/>
    <w:rsid w:val="00131E95"/>
    <w:rsid w:val="0019711A"/>
    <w:rsid w:val="00197F24"/>
    <w:rsid w:val="001A1D04"/>
    <w:rsid w:val="0034753A"/>
    <w:rsid w:val="00457EF8"/>
    <w:rsid w:val="005D0C4D"/>
    <w:rsid w:val="007A1913"/>
    <w:rsid w:val="0085059C"/>
    <w:rsid w:val="00917A64"/>
    <w:rsid w:val="00950F54"/>
    <w:rsid w:val="009C574A"/>
    <w:rsid w:val="009D3B13"/>
    <w:rsid w:val="00A53DC3"/>
    <w:rsid w:val="00B4105F"/>
    <w:rsid w:val="00BF11C0"/>
    <w:rsid w:val="00BF5014"/>
    <w:rsid w:val="00C81BCE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11C0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F11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11C0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17A6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17A64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917A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17A64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0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0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0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0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0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11C0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F11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11C0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17A6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17A64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917A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17A64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0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0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0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0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0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130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1425</izvorni_sadrzaj>
    <derivirana_varijabla naziv="DomainObject.Predmet.Broj_1">1425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St-1425/2018</izvorni_sadrzaj>
    <derivirana_varijabla naziv="DomainObject.Predmet.OznakaBroj_1">St-1425/2018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TIMES-TELECOM d.o.o.</izvorni_sadrzaj>
    <derivirana_varijabla naziv="DomainObject.Predmet.ProtustrankaFormated_1">  TIMES-TELECOM d.o.o.</derivirana_varijabla>
  </DomainObject.Predmet.ProtustrankaFormated>
  <DomainObject.Predmet.ProtustrankaFormatedOIB>
    <izvorni_sadrzaj>  TIMES-TELECOM d.o.o., OIB 69915279422</izvorni_sadrzaj>
    <derivirana_varijabla naziv="DomainObject.Predmet.ProtustrankaFormatedOIB_1">  TIMES-TELECOM d.o.o., OIB 69915279422</derivirana_varijabla>
  </DomainObject.Predmet.ProtustrankaFormatedOIB>
  <DomainObject.Predmet.ProtustrankaFormatedWithAdress>
    <izvorni_sadrzaj> TIMES-TELECOM d.o.o., Tina Ujevića 11, 10000 Zagreb</izvorni_sadrzaj>
    <derivirana_varijabla naziv="DomainObject.Predmet.ProtustrankaFormatedWithAdress_1"> TIMES-TELECOM d.o.o., Tina Ujevića 11, 10000 Zagreb</derivirana_varijabla>
  </DomainObject.Predmet.ProtustrankaFormatedWithAdress>
  <DomainObject.Predmet.ProtustrankaFormatedWithAdressOIB>
    <izvorni_sadrzaj> TIMES-TELECOM d.o.o., OIB 69915279422, Tina Ujevića 11, 10000 Zagreb</izvorni_sadrzaj>
    <derivirana_varijabla naziv="DomainObject.Predmet.ProtustrankaFormatedWithAdressOIB_1"> TIMES-TELECOM d.o.o., OIB 69915279422, Tina Ujevića 11, 10000 Zagreb</derivirana_varijabla>
  </DomainObject.Predmet.ProtustrankaFormatedWithAdressOIB>
  <DomainObject.Predmet.ProtustrankaWithAdress>
    <izvorni_sadrzaj>TIMES-TELECOM d.o.o. Tina Ujevića 11, 10000 Zagreb</izvorni_sadrzaj>
    <derivirana_varijabla naziv="DomainObject.Predmet.ProtustrankaWithAdress_1">TIMES-TELECOM d.o.o. Tina Ujevića 11, 10000 Zagreb</derivirana_varijabla>
  </DomainObject.Predmet.ProtustrankaWithAdress>
  <DomainObject.Predmet.ProtustrankaWithAdressOIB>
    <izvorni_sadrzaj>TIMES-TELECOM d.o.o., OIB 69915279422, Tina Ujevića 11, 10000 Zagreb</izvorni_sadrzaj>
    <derivirana_varijabla naziv="DomainObject.Predmet.ProtustrankaWithAdressOIB_1">TIMES-TELECOM d.o.o., OIB 69915279422, Tina Ujevića 11, 10000 Zagreb</derivirana_varijabla>
  </DomainObject.Predmet.ProtustrankaWithAdressOIB>
  <DomainObject.Predmet.ProtustrankaNazivFormated>
    <izvorni_sadrzaj>TIMES-TELECOM d.o.o.</izvorni_sadrzaj>
    <derivirana_varijabla naziv="DomainObject.Predmet.ProtustrankaNazivFormated_1">TIMES-TELECOM d.o.o.</derivirana_varijabla>
  </DomainObject.Predmet.ProtustrankaNazivFormated>
  <DomainObject.Predmet.ProtustrankaNazivFormatedOIB>
    <izvorni_sadrzaj>TIMES-TELECOM d.o.o., OIB 69915279422</izvorni_sadrzaj>
    <derivirana_varijabla naziv="DomainObject.Predmet.ProtustrankaNazivFormatedOIB_1">TIMES-TELECOM d.o.o., OIB 69915279422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TIMES-TELECOM d.o.o.</item>
    </izvorni_sadrzaj>
    <derivirana_varijabla naziv="DomainObject.Predmet.ProtuStrankaListFormated_1">
      <item>TIMES-TELECOM d.o.o.</item>
    </derivirana_varijabla>
  </DomainObject.Predmet.ProtuStrankaListFormated>
  <DomainObject.Predmet.ProtuStrankaListFormatedOIB>
    <izvorni_sadrzaj>
      <item>TIMES-TELECOM d.o.o., OIB 69915279422</item>
    </izvorni_sadrzaj>
    <derivirana_varijabla naziv="DomainObject.Predmet.ProtuStrankaListFormatedOIB_1">
      <item>TIMES-TELECOM d.o.o., OIB 69915279422</item>
    </derivirana_varijabla>
  </DomainObject.Predmet.ProtuStrankaListFormatedOIB>
  <DomainObject.Predmet.ProtuStrankaListFormatedWithAdress>
    <izvorni_sadrzaj>
      <item>TIMES-TELECOM d.o.o., Tina Ujevića 11, 10000 Zagreb</item>
    </izvorni_sadrzaj>
    <derivirana_varijabla naziv="DomainObject.Predmet.ProtuStrankaListFormatedWithAdress_1">
      <item>TIMES-TELECOM d.o.o., Tina Ujevića 11, 10000 Zagreb</item>
    </derivirana_varijabla>
  </DomainObject.Predmet.ProtuStrankaListFormatedWithAdress>
  <DomainObject.Predmet.ProtuStrankaListFormatedWithAdressOIB>
    <izvorni_sadrzaj>
      <item>TIMES-TELECOM d.o.o., OIB 69915279422, Tina Ujevića 11, 10000 Zagreb</item>
    </izvorni_sadrzaj>
    <derivirana_varijabla naziv="DomainObject.Predmet.ProtuStrankaListFormatedWithAdressOIB_1">
      <item>TIMES-TELECOM d.o.o., OIB 69915279422, Tina Ujevića 11, 10000 Zagreb</item>
    </derivirana_varijabla>
  </DomainObject.Predmet.ProtuStrankaListFormatedWithAdressOIB>
  <DomainObject.Predmet.ProtuStrankaListNazivFormated>
    <izvorni_sadrzaj>
      <item>TIMES-TELECOM d.o.o.</item>
    </izvorni_sadrzaj>
    <derivirana_varijabla naziv="DomainObject.Predmet.ProtuStrankaListNazivFormated_1">
      <item>TIMES-TELECOM d.o.o.</item>
    </derivirana_varijabla>
  </DomainObject.Predmet.ProtuStrankaListNazivFormated>
  <DomainObject.Predmet.ProtuStrankaListNazivFormatedOIB>
    <izvorni_sadrzaj>
      <item>TIMES-TELECOM d.o.o., OIB 69915279422</item>
    </izvorni_sadrzaj>
    <derivirana_varijabla naziv="DomainObject.Predmet.ProtuStrankaListNazivFormatedOIB_1">
      <item>TIMES-TELECOM d.o.o., OIB 69915279422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TIMES-TELECOM d.o.o.</izvorni_sadrzaj>
    <derivirana_varijabla naziv="DomainObject.Predmet.ProtustrankaIDrugi_1">TIMES-TELECOM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TIMES-TELECOM d.o.o., OIB 69915279422, Tina Ujevića 11, 10000 Zagreb</izvorni_sadrzaj>
    <derivirana_varijabla naziv="DomainObject.Predmet.ProtustrankaIDrugiAdressOIB_1">TIMES-TELECOM d.o.o., OIB 69915279422, Tina Ujevića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TIMES-TELECOM d.o.o.</item>
    </izvorni_sadrzaj>
    <derivirana_varijabla naziv="DomainObject.Predmet.SudioniciListNaziv_1">
      <item>FINA Regionalni centar Zagreb</item>
      <item>TIMES-TELECOM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TIMES-TELECOM d.o.o., OIB 69915279422, Tina Ujevića 11,10000 Zagreb</item>
    </izvorni_sadrzaj>
    <derivirana_varijabla naziv="DomainObject.Predmet.SudioniciListAdressOIB_1">
      <item>FINA Regionalni centar Zagreb, OIB 85821130368, Trg svibanjskih žrtava 1995. br. 1,10000 Zagreb</item>
      <item>TIMES-TELECOM d.o.o., OIB 69915279422, Tina Ujevića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69915279422</item>
    </izvorni_sadrzaj>
    <derivirana_varijabla naziv="DomainObject.Predmet.SudioniciListNazivOIB_1">
      <item>, OIB 85821130368</item>
      <item>, OIB 69915279422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2064</properties:Characters>
  <properties:Lines>73</properties:Lines>
  <properties:Paragraphs>22</properties:Paragraphs>
  <properties:TotalTime>5</properties:TotalTime>
  <properties:ScaleCrop>false</properties:ScaleCrop>
  <properties:LinksUpToDate>false</properties:LinksUpToDate>
  <properties:CharactersWithSpaces>2486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2018-07-24T07:17:00Z</dcterms:created>
  <dc:creator>Ivana Manestar</dc:creator>
  <dc:description/>
  <cp:keywords/>
  <cp:lastModifiedBy>Ivana Manestar</cp:lastModifiedBy>
  <dcterms:modified xmlns:xsi="http://www.w3.org/2001/XMLSchema-instance" xsi:type="dcterms:W3CDTF">2018-07-24T07:23:00Z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(St-1425-18-Times-Telecom, skupno brisanje, odbačaj.docx)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