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b3b3" w14:paraId="685b3b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C4B68">
        <w:rPr>
          <w:b/>
          <w:lang w:val="hr-HR"/>
        </w:rPr>
        <w:t>1368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C4B68">
        <w:rPr>
          <w:lang w:val="hr-HR"/>
        </w:rPr>
        <w:t>SUSTAV ODRŽAVANJA STROJEVA d.o.o. Klis, Mezanovci 11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3C4B68">
        <w:rPr>
          <w:lang w:val="hr-HR"/>
        </w:rPr>
        <w:t>22757957004</w:t>
      </w:r>
      <w:r w:rsidR="004638FC">
        <w:rPr>
          <w:lang w:val="hr-HR"/>
        </w:rPr>
        <w:t xml:space="preserve">, MBS: </w:t>
      </w:r>
      <w:r w:rsidR="003C4B68">
        <w:rPr>
          <w:lang w:val="hr-HR"/>
        </w:rPr>
        <w:t>060203083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90288A">
        <w:rPr>
          <w:lang w:val="hr-HR"/>
        </w:rPr>
        <w:t>16.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C4B68">
        <w:rPr>
          <w:lang w:val="hr-HR"/>
        </w:rPr>
        <w:t>SUSTAV ODRŽAVANJA STROJEVA d.o.o. Klis, Mezanovci 11, OIB: 22757957004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3C4B68">
        <w:rPr>
          <w:lang w:val="hr-HR"/>
        </w:rPr>
        <w:t>1484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3C4B68">
        <w:rPr>
          <w:lang w:val="hr-HR"/>
        </w:rPr>
        <w:t>252.206,68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0288A">
        <w:rPr>
          <w:lang w:val="hr-HR"/>
        </w:rPr>
        <w:t>16.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D048F"/>
    <w:rsid w:val="002E018A"/>
    <w:rsid w:val="002E3193"/>
    <w:rsid w:val="00337F1C"/>
    <w:rsid w:val="00341E67"/>
    <w:rsid w:val="0034650D"/>
    <w:rsid w:val="00353786"/>
    <w:rsid w:val="003734BE"/>
    <w:rsid w:val="00382327"/>
    <w:rsid w:val="003855E7"/>
    <w:rsid w:val="00386062"/>
    <w:rsid w:val="003929B4"/>
    <w:rsid w:val="003C4B68"/>
    <w:rsid w:val="00403F01"/>
    <w:rsid w:val="004171BE"/>
    <w:rsid w:val="0044088B"/>
    <w:rsid w:val="004638FC"/>
    <w:rsid w:val="00473132"/>
    <w:rsid w:val="004777B1"/>
    <w:rsid w:val="004A6CA0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0288A"/>
    <w:rsid w:val="00934BF2"/>
    <w:rsid w:val="0093626B"/>
    <w:rsid w:val="009374AD"/>
    <w:rsid w:val="00944D1D"/>
    <w:rsid w:val="00963099"/>
    <w:rsid w:val="00963EA5"/>
    <w:rsid w:val="00975E11"/>
    <w:rsid w:val="0098413B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C1C6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13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413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413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413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1368</izvorni_sadrzaj>
    <derivirana_varijabla naziv="DomainObject.Predmet.Broj_1">1368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St-1368/2016</izvorni_sadrzaj>
    <derivirana_varijabla naziv="DomainObject.Predmet.OznakaBroj_1">St-1368/2016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SUSTAV ODRŽAVANJA STROJEVA d.o.o. za usluge i proizvodnju</izvorni_sadrzaj>
    <derivirana_varijabla naziv="DomainObject.Predmet.ProtustrankaFormated_1">  SUSTAV ODRŽAVANJA STROJEVA d.o.o. za usluge i proizvodnju</derivirana_varijabla>
  </DomainObject.Predmet.ProtustrankaFormated>
  <DomainObject.Predmet.ProtustrankaFormatedOIB>
    <izvorni_sadrzaj>  SUSTAV ODRŽAVANJA STROJEVA d.o.o. za usluge i proizvodnju, OIB 22757957004</izvorni_sadrzaj>
    <derivirana_varijabla naziv="DomainObject.Predmet.ProtustrankaFormatedOIB_1">  SUSTAV ODRŽAVANJA STROJEVA d.o.o. za usluge i proizvodnju, OIB 22757957004</derivirana_varijabla>
  </DomainObject.Predmet.ProtustrankaFormatedOIB>
  <DomainObject.Predmet.ProtustrankaFormatedWithAdress>
    <izvorni_sadrzaj> SUSTAV ODRŽAVANJA STROJEVA d.o.o. za usluge i proizvodnju, Mezanovci 11, 21231 Klis</izvorni_sadrzaj>
    <derivirana_varijabla naziv="DomainObject.Predmet.ProtustrankaFormatedWithAdress_1"> SUSTAV ODRŽAVANJA STROJEVA d.o.o. za usluge i proizvodnju, Mezanovci 11, 21231 Klis</derivirana_varijabla>
  </DomainObject.Predmet.ProtustrankaFormatedWithAdress>
  <DomainObject.Predmet.ProtustrankaFormatedWithAdressOIB>
    <izvorni_sadrzaj> SUSTAV ODRŽAVANJA STROJEVA d.o.o. za usluge i proizvodnju, OIB 22757957004, Mezanovci 11, 21231 Klis</izvorni_sadrzaj>
    <derivirana_varijabla naziv="DomainObject.Predmet.ProtustrankaFormatedWithAdressOIB_1"> SUSTAV ODRŽAVANJA STROJEVA d.o.o. za usluge i proizvodnju, OIB 22757957004, Mezanovci 11, 21231 Klis</derivirana_varijabla>
  </DomainObject.Predmet.ProtustrankaFormatedWithAdressOIB>
  <DomainObject.Predmet.ProtustrankaWithAdress>
    <izvorni_sadrzaj>SUSTAV ODRŽAVANJA STROJEVA d.o.o. za usluge i proizvodnju Mezanovci 11, 21231 Klis</izvorni_sadrzaj>
    <derivirana_varijabla naziv="DomainObject.Predmet.ProtustrankaWithAdress_1">SUSTAV ODRŽAVANJA STROJEVA d.o.o. za usluge i proizvodnju Mezanovci 11, 21231 Klis</derivirana_varijabla>
  </DomainObject.Predmet.ProtustrankaWithAdress>
  <DomainObject.Predmet.ProtustrankaWithAdressOIB>
    <izvorni_sadrzaj>SUSTAV ODRŽAVANJA STROJEVA d.o.o. za usluge i proizvodnju, OIB 22757957004, Mezanovci 11, 21231 Klis</izvorni_sadrzaj>
    <derivirana_varijabla naziv="DomainObject.Predmet.ProtustrankaWithAdressOIB_1">SUSTAV ODRŽAVANJA STROJEVA d.o.o. za usluge i proizvodnju, OIB 22757957004, Mezanovci 11, 21231 Klis</derivirana_varijabla>
  </DomainObject.Predmet.ProtustrankaWithAdressOIB>
  <DomainObject.Predmet.ProtustrankaNazivFormated>
    <izvorni_sadrzaj>SUSTAV ODRŽAVANJA STROJEVA d.o.o. za usluge i proizvodnju</izvorni_sadrzaj>
    <derivirana_varijabla naziv="DomainObject.Predmet.ProtustrankaNazivFormated_1">SUSTAV ODRŽAVANJA STROJEVA d.o.o. za usluge i proizvodnju</derivirana_varijabla>
  </DomainObject.Predmet.ProtustrankaNazivFormated>
  <DomainObject.Predmet.ProtustrankaNazivFormatedOIB>
    <izvorni_sadrzaj>SUSTAV ODRŽAVANJA STROJEVA d.o.o. za usluge i proizvodnju, OIB 22757957004</izvorni_sadrzaj>
    <derivirana_varijabla naziv="DomainObject.Predmet.ProtustrankaNazivFormatedOIB_1">SUSTAV ODRŽAVANJA STROJEVA d.o.o. za usluge i proizvodnju, OIB 22757957004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252206.68</izvorni_sadrzaj>
    <derivirana_varijabla naziv="DomainObject.Predmet.TrenutnaVrijednost_1">252206.68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SUSTAV ODRŽAVANJA STROJEVA d.o.o. za usluge i proizvodnju</item>
    </izvorni_sadrzaj>
    <derivirana_varijabla naziv="DomainObject.Predmet.ProtuStrankaListFormated_1">
      <item>SUSTAV ODRŽAVANJA STROJEVA d.o.o. za usluge i proizvodnju</item>
    </derivirana_varijabla>
  </DomainObject.Predmet.ProtuStrankaListFormated>
  <DomainObject.Predmet.ProtuStrankaListFormatedOIB>
    <izvorni_sadrzaj>
      <item>SUSTAV ODRŽAVANJA STROJEVA d.o.o. za usluge i proizvodnju, OIB 22757957004</item>
    </izvorni_sadrzaj>
    <derivirana_varijabla naziv="DomainObject.Predmet.ProtuStrankaListFormatedOIB_1">
      <item>SUSTAV ODRŽAVANJA STROJEVA d.o.o. za usluge i proizvodnju, OIB 22757957004</item>
    </derivirana_varijabla>
  </DomainObject.Predmet.ProtuStrankaListFormatedOIB>
  <DomainObject.Predmet.ProtuStrankaListFormatedWithAdress>
    <izvorni_sadrzaj>
      <item>SUSTAV ODRŽAVANJA STROJEVA d.o.o. za usluge i proizvodnju, Mezanovci 11, 21231 Klis</item>
    </izvorni_sadrzaj>
    <derivirana_varijabla naziv="DomainObject.Predmet.ProtuStrankaListFormatedWithAdress_1">
      <item>SUSTAV ODRŽAVANJA STROJEVA d.o.o. za usluge i proizvodnju, Mezanovci 11, 21231 Klis</item>
    </derivirana_varijabla>
  </DomainObject.Predmet.ProtuStrankaListFormatedWithAdress>
  <DomainObject.Predmet.ProtuStrankaListFormatedWithAdressOIB>
    <izvorni_sadrzaj>
      <item>SUSTAV ODRŽAVANJA STROJEVA d.o.o. za usluge i proizvodnju, OIB 22757957004, Mezanovci 11, 21231 Klis</item>
    </izvorni_sadrzaj>
    <derivirana_varijabla naziv="DomainObject.Predmet.ProtuStrankaListFormatedWithAdressOIB_1">
      <item>SUSTAV ODRŽAVANJA STROJEVA d.o.o. za usluge i proizvodnju, OIB 22757957004, Mezanovci 11, 21231 Klis</item>
    </derivirana_varijabla>
  </DomainObject.Predmet.ProtuStrankaListFormatedWithAdressOIB>
  <DomainObject.Predmet.ProtuStrankaListNazivFormated>
    <izvorni_sadrzaj>
      <item>SUSTAV ODRŽAVANJA STROJEVA d.o.o. za usluge i proizvodnju</item>
    </izvorni_sadrzaj>
    <derivirana_varijabla naziv="DomainObject.Predmet.ProtuStrankaListNazivFormated_1">
      <item>SUSTAV ODRŽAVANJA STROJEVA d.o.o. za usluge i proizvodnju</item>
    </derivirana_varijabla>
  </DomainObject.Predmet.ProtuStrankaListNazivFormated>
  <DomainObject.Predmet.ProtuStrankaListNazivFormatedOIB>
    <izvorni_sadrzaj>
      <item>SUSTAV ODRŽAVANJA STROJEVA d.o.o. za usluge i proizvodnju, OIB 22757957004</item>
    </izvorni_sadrzaj>
    <derivirana_varijabla naziv="DomainObject.Predmet.ProtuStrankaListNazivFormatedOIB_1">
      <item>SUSTAV ODRŽAVANJA STROJEVA d.o.o. za usluge i proizvodnju, OIB 22757957004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SUSTAV ODRŽAVANJA STROJEVA d.o.o. za usluge i proizvodnju</izvorni_sadrzaj>
    <derivirana_varijabla naziv="DomainObject.Predmet.ProtustrankaIDrugi_1">SUSTAV ODRŽAVANJA STROJEVA d.o.o. za usluge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SUSTAV ODRŽAVANJA STROJEVA d.o.o. za usluge i proizvodnju, OIB 22757957004, Mezanovci 11, 21231 Klis</izvorni_sadrzaj>
    <derivirana_varijabla naziv="DomainObject.Predmet.ProtustrankaIDrugiAdressOIB_1">SUSTAV ODRŽAVANJA STROJEVA d.o.o. za usluge i proizvodnju, OIB 22757957004, Mezanovci 11,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SUSTAV ODRŽAVANJA STROJEVA d.o.o. za usluge i proizvodnju</item>
      <item>FINANCIJSKA AGENCIJA, RC SPLIT</item>
    </izvorni_sadrzaj>
    <derivirana_varijabla naziv="DomainObject.Predmet.SudioniciListNaziv_1">
      <item>SUSTAV ODRŽAVANJA STROJEVA d.o.o. za usluge i proizvodnju</item>
      <item>FINANCIJSKA AGENCIJA, RC SPLIT</item>
    </derivirana_varijabla>
  </DomainObject.Predmet.SudioniciListNaziv>
  <DomainObject.Predmet.SudioniciListAdressOIB>
    <izvorni_sadrzaj>
      <item>SUSTAV ODRŽAVANJA STROJEVA d.o.o. za usluge i proizvodnju, OIB 22757957004, Mezanovci 11,21231 Klis</item>
      <item>FINANCIJSKA AGENCIJA, RC SPLIT, OIB 85821130368, Mažuranićevo šetalište 24 b,21000 Split</item>
    </izvorni_sadrzaj>
    <derivirana_varijabla naziv="DomainObject.Predmet.SudioniciListAdressOIB_1">
      <item>SUSTAV ODRŽAVANJA STROJEVA d.o.o. za usluge i proizvodnju, OIB 22757957004, Mezanovci 11,21231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22757957004</item>
      <item>, OIB 85821130368</item>
    </izvorni_sadrzaj>
    <derivirana_varijabla naziv="DomainObject.Predmet.SudioniciListNazivOIB_1">
      <item>, OIB 22757957004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31CD7D-3FB7-414D-8DFB-5C773602EC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1795</properties:Characters>
  <properties:Lines>50</properties:Lines>
  <properties:Paragraphs>16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2017-01-16T08:26:00Z</cp:lastPrinted>
  <dcterms:modified xmlns:xsi="http://www.w3.org/2001/XMLSchema-instance" xsi:type="dcterms:W3CDTF">2017-01-16T08:26:00Z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