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59f9" w14:paraId="d4259f9" w:rsidRDefault="006233C3" w:rsidP="006233C3" w:rsidR="006233C3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233C3" w:rsidP="006233C3" w:rsidR="006233C3">
      <w:pPr>
        <w:jc w:val="both"/>
      </w:pPr>
      <w:r>
        <w:t xml:space="preserve">       REPUBLIKA HRVATSKA</w:t>
      </w:r>
    </w:p>
    <w:p w:rsidRDefault="006233C3" w:rsidP="006233C3" w:rsidR="006233C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233C3" w:rsidP="006233C3" w:rsidR="006233C3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6233C3" w:rsidP="006233C3" w:rsidR="006233C3">
      <w:pPr>
        <w:pStyle w:val="Tijeloteksta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St-430/13-68</w:t>
      </w:r>
    </w:p>
    <w:p w:rsidRDefault="006233C3" w:rsidP="006233C3" w:rsidR="006233C3">
      <w:pPr>
        <w:pStyle w:val="Tijeloteksta"/>
        <w:rPr>
          <w:b/>
          <w:bCs/>
        </w:rPr>
      </w:pPr>
    </w:p>
    <w:p w:rsidRDefault="006233C3" w:rsidP="006233C3" w:rsidR="006233C3">
      <w:pPr>
        <w:pStyle w:val="Tijeloteksta"/>
        <w:rPr>
          <w:b/>
          <w:bCs/>
        </w:rPr>
      </w:pPr>
    </w:p>
    <w:p w:rsidRDefault="006233C3" w:rsidP="006233C3" w:rsidR="006233C3">
      <w:pPr>
        <w:pStyle w:val="Tijeloteksta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ART-KOMERC d.o.o. "u stečaju" Koprivnica, Mije </w:t>
      </w:r>
      <w:proofErr w:type="spellStart"/>
      <w:r>
        <w:t>Šimeka</w:t>
      </w:r>
      <w:proofErr w:type="spellEnd"/>
      <w:r>
        <w:t xml:space="preserve"> 15, MBS: 010027796, OIB: 83762458667, na temelju rješenja o prodaji broj St-430/13-51 od 27. travnja 2015. godine, a u skladu s odredbom čl. 164. st. 3. Stečajnog zakona, dana 15. rujna 2015. godine donio je slijedeći</w:t>
      </w:r>
    </w:p>
    <w:p w:rsidRDefault="006233C3" w:rsidP="006233C3" w:rsidR="006233C3">
      <w:pPr>
        <w:jc w:val="both"/>
      </w:pPr>
    </w:p>
    <w:p w:rsidRDefault="006233C3" w:rsidP="006233C3" w:rsidR="006233C3" w:rsidRPr="006233C3">
      <w:pPr>
        <w:pStyle w:val="Naslov1"/>
        <w:numPr>
          <w:ilvl w:val="0"/>
          <w:numId w:val="0"/>
        </w:numPr>
        <w:jc w:val="center"/>
        <w:rPr>
          <w:color w:themeColor="text1" w:val="000000"/>
          <w:sz w:val="24"/>
          <w:szCs w:val="24"/>
        </w:rPr>
      </w:pPr>
      <w:r w:rsidRPr="006233C3">
        <w:rPr>
          <w:color w:themeColor="text1" w:val="000000"/>
          <w:sz w:val="24"/>
          <w:szCs w:val="24"/>
        </w:rPr>
        <w:t>ZAKLJUČAK O PRODAJI</w:t>
      </w:r>
    </w:p>
    <w:p w:rsidRDefault="006233C3" w:rsidP="006233C3" w:rsidR="006233C3">
      <w:pPr>
        <w:jc w:val="center"/>
        <w:rPr>
          <w:b/>
          <w:bCs/>
        </w:rPr>
      </w:pPr>
      <w:r>
        <w:rPr>
          <w:b/>
          <w:bCs/>
        </w:rPr>
        <w:t>3. JAVNA DRAŽBA</w:t>
      </w:r>
    </w:p>
    <w:p w:rsidRDefault="006233C3" w:rsidP="006233C3" w:rsidR="006233C3">
      <w:pPr>
        <w:jc w:val="center"/>
        <w:rPr>
          <w:b/>
          <w:bCs/>
        </w:rPr>
      </w:pPr>
    </w:p>
    <w:p w:rsidRDefault="006233C3" w:rsidP="006233C3" w:rsidR="006233C3">
      <w:pPr>
        <w:pStyle w:val="Tijeloteksta"/>
        <w:ind w:left="360"/>
        <w:jc w:val="both"/>
      </w:pPr>
      <w:r>
        <w:t xml:space="preserve">I./ Određuje se prodaja nekretnine i pokretnina u vlasništvu stečajnog dužnika ART-KOMERC d.o.o. "u stečaju" Koprivnica, u stečajnom postupku, uz odgovarajuću primjenu pravila o ovrsi na nekretninama: </w:t>
      </w:r>
    </w:p>
    <w:p w:rsidRDefault="006233C3" w:rsidP="006233C3" w:rsidR="006233C3">
      <w:pPr>
        <w:pStyle w:val="Tijeloteksta"/>
        <w:ind w:left="360"/>
      </w:pPr>
    </w:p>
    <w:p w:rsidRDefault="006233C3" w:rsidP="006233C3" w:rsidR="006233C3">
      <w:pPr>
        <w:numPr>
          <w:ilvl w:val="0"/>
          <w:numId w:val="47"/>
        </w:numPr>
        <w:jc w:val="both"/>
      </w:pPr>
      <w:r>
        <w:rPr>
          <w:b/>
        </w:rPr>
        <w:t>Nekretnina</w:t>
      </w:r>
      <w:r>
        <w:t xml:space="preserve"> upisana u zemljišne knjige Općinskog suda u Koprivnici, zemljišnoknjižni odjel Koprivnica i to:   </w:t>
      </w:r>
    </w:p>
    <w:p w:rsidRDefault="006233C3" w:rsidP="006233C3" w:rsidR="006233C3">
      <w:pPr>
        <w:ind w:left="360"/>
        <w:jc w:val="both"/>
      </w:pPr>
    </w:p>
    <w:p w:rsidRDefault="006233C3" w:rsidP="006233C3" w:rsidR="006233C3">
      <w:pPr>
        <w:numPr>
          <w:ilvl w:val="0"/>
          <w:numId w:val="51"/>
        </w:numPr>
        <w:jc w:val="both"/>
      </w:pPr>
      <w:proofErr w:type="spellStart"/>
      <w:r>
        <w:t>čkbr</w:t>
      </w:r>
      <w:proofErr w:type="spellEnd"/>
      <w:r>
        <w:t>. 297/1 Ulica kralja Zvonimira i dvorište s 18008 m2, ukupne površine 18008 m2, upisana u z.k.ul. 7 k.o. Reka, u 1/</w:t>
      </w:r>
      <w:proofErr w:type="spellStart"/>
      <w:r>
        <w:t>1</w:t>
      </w:r>
      <w:proofErr w:type="spellEnd"/>
      <w:r>
        <w:t xml:space="preserve"> dijela, na kojoj su izgrađene pilana i poslovni aneks (ured), te hale I i II.</w:t>
      </w:r>
    </w:p>
    <w:p w:rsidRDefault="006233C3" w:rsidP="006233C3" w:rsidR="006233C3">
      <w:pPr>
        <w:jc w:val="both"/>
      </w:pPr>
    </w:p>
    <w:p w:rsidRDefault="006233C3" w:rsidP="006233C3" w:rsidR="006233C3">
      <w:pPr>
        <w:ind w:left="708"/>
        <w:jc w:val="both"/>
        <w:rPr>
          <w:b/>
        </w:rPr>
      </w:pPr>
      <w:r>
        <w:t xml:space="preserve">Procijenjena vrijednost nekretnine iznosi </w:t>
      </w:r>
      <w:r>
        <w:rPr>
          <w:b/>
        </w:rPr>
        <w:t>2.950.000,00 kn.</w:t>
      </w:r>
    </w:p>
    <w:p w:rsidRDefault="006233C3" w:rsidP="006233C3" w:rsidR="006233C3">
      <w:pPr>
        <w:ind w:left="708"/>
        <w:jc w:val="both"/>
        <w:rPr>
          <w:b/>
        </w:rPr>
      </w:pPr>
    </w:p>
    <w:p w:rsidRDefault="006233C3" w:rsidP="006233C3" w:rsidR="006233C3">
      <w:pPr>
        <w:ind w:left="708"/>
        <w:jc w:val="both"/>
      </w:pPr>
      <w:r>
        <w:t xml:space="preserve">Početna prodajna cijena za nekretninu iznosi </w:t>
      </w:r>
      <w:r>
        <w:rPr>
          <w:b/>
        </w:rPr>
        <w:t xml:space="preserve">2.212.500,00 kn, </w:t>
      </w:r>
      <w:r>
        <w:t>bez PDV-a.</w:t>
      </w:r>
    </w:p>
    <w:p w:rsidRDefault="006233C3" w:rsidP="006233C3" w:rsidR="006233C3">
      <w:pPr>
        <w:jc w:val="both"/>
      </w:pPr>
    </w:p>
    <w:p w:rsidRDefault="006233C3" w:rsidP="006233C3" w:rsidR="006233C3">
      <w:pPr>
        <w:ind w:firstLine="708"/>
        <w:jc w:val="both"/>
      </w:pPr>
      <w:r>
        <w:t xml:space="preserve">Na nekretnini je upisano založno pravo u korist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</w:t>
      </w:r>
      <w:proofErr w:type="spellStart"/>
      <w:r>
        <w:t>Kircek</w:t>
      </w:r>
      <w:proofErr w:type="spellEnd"/>
      <w:r>
        <w:t xml:space="preserve"> d.o.o. </w:t>
      </w:r>
      <w:proofErr w:type="spellStart"/>
      <w:r>
        <w:t>Ljubešćica</w:t>
      </w:r>
      <w:proofErr w:type="spellEnd"/>
      <w:r>
        <w:t xml:space="preserve">, Hrvatska elektroprivreda d.d. Zagreb i Republika Hrvatska. </w:t>
      </w:r>
    </w:p>
    <w:p w:rsidRDefault="006233C3" w:rsidP="006233C3" w:rsidR="006233C3">
      <w:pPr>
        <w:ind w:firstLine="708"/>
        <w:jc w:val="both"/>
      </w:pPr>
    </w:p>
    <w:p w:rsidRDefault="006233C3" w:rsidP="006233C3" w:rsidR="006233C3">
      <w:pPr>
        <w:ind w:firstLine="708"/>
        <w:jc w:val="both"/>
      </w:pPr>
      <w:r>
        <w:t>Nekretnina je u sustavu PDV-a te će se na prodajnu cijenu obračunati PDV koji snosi kupac.</w:t>
      </w:r>
    </w:p>
    <w:p w:rsidRDefault="006233C3" w:rsidP="006233C3" w:rsidR="006233C3">
      <w:pPr>
        <w:jc w:val="both"/>
      </w:pPr>
    </w:p>
    <w:p w:rsidRDefault="006233C3" w:rsidP="006233C3" w:rsidR="006233C3">
      <w:pPr>
        <w:numPr>
          <w:ilvl w:val="0"/>
          <w:numId w:val="47"/>
        </w:numPr>
        <w:jc w:val="both"/>
        <w:rPr>
          <w:b/>
        </w:rPr>
      </w:pPr>
      <w:r>
        <w:rPr>
          <w:b/>
        </w:rPr>
        <w:t>Pokretnine</w:t>
      </w:r>
    </w:p>
    <w:p w:rsidRDefault="006233C3" w:rsidP="006233C3" w:rsidR="006233C3">
      <w:pPr>
        <w:numPr>
          <w:ilvl w:val="0"/>
          <w:numId w:val="51"/>
        </w:numPr>
        <w:jc w:val="both"/>
      </w:pPr>
      <w:r>
        <w:t>ventilator "</w:t>
      </w:r>
      <w:proofErr w:type="spellStart"/>
      <w:r>
        <w:t>Elektroventilatori</w:t>
      </w:r>
      <w:proofErr w:type="spellEnd"/>
      <w:r>
        <w:t>-</w:t>
      </w:r>
      <w:proofErr w:type="spellStart"/>
      <w:r>
        <w:t>Italia</w:t>
      </w:r>
      <w:proofErr w:type="spellEnd"/>
      <w:r>
        <w:t>" tip TRC 801 22 kw, god. 2010.</w:t>
      </w:r>
    </w:p>
    <w:p w:rsidRDefault="006233C3" w:rsidP="006233C3" w:rsidR="006233C3">
      <w:pPr>
        <w:numPr>
          <w:ilvl w:val="0"/>
          <w:numId w:val="51"/>
        </w:numPr>
        <w:jc w:val="both"/>
      </w:pPr>
      <w:r>
        <w:t>cijevi ventilacije</w:t>
      </w:r>
    </w:p>
    <w:p w:rsidRDefault="006233C3" w:rsidP="006233C3" w:rsidR="006233C3">
      <w:pPr>
        <w:numPr>
          <w:ilvl w:val="0"/>
          <w:numId w:val="51"/>
        </w:numPr>
        <w:jc w:val="both"/>
      </w:pPr>
      <w:r>
        <w:t>ulazni lančani transporter trupaca "Bratstvo" tip LT god. 2010.</w:t>
      </w:r>
    </w:p>
    <w:p w:rsidRDefault="006233C3" w:rsidP="006233C3" w:rsidR="006233C3">
      <w:pPr>
        <w:numPr>
          <w:ilvl w:val="0"/>
          <w:numId w:val="51"/>
        </w:numPr>
        <w:jc w:val="both"/>
      </w:pPr>
      <w:r>
        <w:lastRenderedPageBreak/>
        <w:t>pogonjeni valjkasti transporter "Bratstvo" tip PVT god. 2010.</w:t>
      </w:r>
    </w:p>
    <w:p w:rsidRDefault="006233C3" w:rsidP="006233C3" w:rsidR="006233C3">
      <w:pPr>
        <w:numPr>
          <w:ilvl w:val="0"/>
          <w:numId w:val="51"/>
        </w:numPr>
        <w:jc w:val="both"/>
      </w:pPr>
      <w:r>
        <w:t xml:space="preserve">hidraulični </w:t>
      </w:r>
      <w:proofErr w:type="spellStart"/>
      <w:r>
        <w:t>ubacivač</w:t>
      </w:r>
      <w:proofErr w:type="spellEnd"/>
      <w:r>
        <w:t xml:space="preserve"> trupaca – kada "Bratstvo" tip HUT god. 2010.</w:t>
      </w:r>
    </w:p>
    <w:p w:rsidRDefault="006233C3" w:rsidP="006233C3" w:rsidR="006233C3">
      <w:pPr>
        <w:numPr>
          <w:ilvl w:val="0"/>
          <w:numId w:val="51"/>
        </w:numPr>
        <w:jc w:val="both"/>
      </w:pPr>
      <w:r>
        <w:t>tapeta za tračnu pilu "Bratstvo" tip T-14 god. 2014.</w:t>
      </w:r>
    </w:p>
    <w:p w:rsidRDefault="006233C3" w:rsidP="006233C3" w:rsidR="006233C3">
      <w:pPr>
        <w:numPr>
          <w:ilvl w:val="0"/>
          <w:numId w:val="51"/>
        </w:numPr>
        <w:jc w:val="both"/>
      </w:pPr>
      <w:r>
        <w:t xml:space="preserve">pila </w:t>
      </w:r>
      <w:proofErr w:type="spellStart"/>
      <w:r>
        <w:t>trupčara</w:t>
      </w:r>
      <w:proofErr w:type="spellEnd"/>
      <w:r>
        <w:t xml:space="preserve"> "Bratstvo" tip T-14 god. 2010.</w:t>
      </w:r>
    </w:p>
    <w:p w:rsidRDefault="006233C3" w:rsidP="006233C3" w:rsidR="006233C3">
      <w:pPr>
        <w:numPr>
          <w:ilvl w:val="0"/>
          <w:numId w:val="51"/>
        </w:numPr>
        <w:jc w:val="both"/>
      </w:pPr>
      <w:r>
        <w:t>automatska hidraulična kolica "Bratstvo" tip AK – 10 HS</w:t>
      </w:r>
    </w:p>
    <w:p w:rsidRDefault="006233C3" w:rsidP="006233C3" w:rsidR="006233C3">
      <w:pPr>
        <w:jc w:val="both"/>
      </w:pPr>
    </w:p>
    <w:p w:rsidRDefault="006233C3" w:rsidP="006233C3" w:rsidR="006233C3">
      <w:pPr>
        <w:ind w:left="708"/>
        <w:jc w:val="both"/>
        <w:rPr>
          <w:b/>
        </w:rPr>
      </w:pPr>
      <w:r>
        <w:t xml:space="preserve">Procijenjena vrijednost pokretnina iznosi </w:t>
      </w:r>
      <w:r>
        <w:rPr>
          <w:b/>
        </w:rPr>
        <w:t>1.304.841,00 kn.</w:t>
      </w:r>
    </w:p>
    <w:p w:rsidRDefault="006233C3" w:rsidP="006233C3" w:rsidR="006233C3">
      <w:pPr>
        <w:ind w:left="708"/>
        <w:jc w:val="both"/>
        <w:rPr>
          <w:b/>
        </w:rPr>
      </w:pPr>
    </w:p>
    <w:p w:rsidRDefault="006233C3" w:rsidP="006233C3" w:rsidR="006233C3">
      <w:pPr>
        <w:ind w:left="708"/>
        <w:jc w:val="both"/>
      </w:pPr>
      <w:r>
        <w:t xml:space="preserve">Početna prodajna cijena za pokretnine iznosi </w:t>
      </w:r>
      <w:r>
        <w:rPr>
          <w:b/>
        </w:rPr>
        <w:t xml:space="preserve">978.630,75 kn, </w:t>
      </w:r>
      <w:r>
        <w:t>bez PDV-a.</w:t>
      </w:r>
    </w:p>
    <w:p w:rsidRDefault="006233C3" w:rsidP="006233C3" w:rsidR="006233C3">
      <w:pPr>
        <w:ind w:left="708"/>
        <w:jc w:val="both"/>
      </w:pPr>
    </w:p>
    <w:p w:rsidRDefault="006233C3" w:rsidP="006233C3" w:rsidR="006233C3">
      <w:pPr>
        <w:ind w:left="708"/>
        <w:jc w:val="both"/>
      </w:pPr>
      <w:r>
        <w:t>Pokretnine su u sustavu PDV-a, te će se na prodajnu cijenu obračunati PDV koji snosi kupac.</w:t>
      </w:r>
    </w:p>
    <w:p w:rsidRDefault="006233C3" w:rsidP="006233C3" w:rsidR="006233C3">
      <w:pPr>
        <w:jc w:val="both"/>
      </w:pPr>
    </w:p>
    <w:p w:rsidRDefault="006233C3" w:rsidP="006233C3" w:rsidR="006233C3">
      <w:pPr>
        <w:jc w:val="both"/>
        <w:rPr>
          <w:b/>
        </w:rPr>
      </w:pPr>
      <w:r>
        <w:rPr>
          <w:b/>
        </w:rPr>
        <w:tab/>
        <w:t>Nekretnina i pokretnine prodaju se zajedno kao gospodarska cjelina.</w:t>
      </w:r>
    </w:p>
    <w:p w:rsidRDefault="006233C3" w:rsidP="006233C3" w:rsidR="006233C3">
      <w:pPr>
        <w:jc w:val="both"/>
      </w:pPr>
    </w:p>
    <w:p w:rsidRDefault="006233C3" w:rsidP="006233C3" w:rsidR="006233C3">
      <w:pPr>
        <w:jc w:val="both"/>
      </w:pPr>
    </w:p>
    <w:p w:rsidRDefault="006233C3" w:rsidP="006233C3" w:rsidR="006233C3">
      <w:pPr>
        <w:pStyle w:val="Tijeloteksta"/>
        <w:ind w:left="360"/>
        <w:jc w:val="both"/>
      </w:pPr>
      <w:r>
        <w:t xml:space="preserve">II./ Nekretnina i pokretnine će se prodati na usmenoj javnoj dražbi. Treće ročište za prodaju održat će se dana </w:t>
      </w:r>
      <w:r>
        <w:rPr>
          <w:b/>
        </w:rPr>
        <w:t>13.10.2015.</w:t>
      </w:r>
      <w:r>
        <w:t xml:space="preserve"> godine, u zgradi Trgovačkog suda u Varaždinu, soba 226/II, s početkom u </w:t>
      </w:r>
      <w:r>
        <w:rPr>
          <w:b/>
        </w:rPr>
        <w:t>09,30</w:t>
      </w:r>
      <w:r>
        <w:t xml:space="preserve"> sati. Ročište će se održati i ako na njemu sudjeluje samo jedan ponuditelj.</w:t>
      </w:r>
    </w:p>
    <w:p w:rsidRDefault="006233C3" w:rsidP="006233C3" w:rsidR="006233C3">
      <w:pPr>
        <w:pStyle w:val="Tijeloteksta"/>
        <w:ind w:left="360"/>
        <w:jc w:val="both"/>
      </w:pPr>
    </w:p>
    <w:p w:rsidRDefault="006233C3" w:rsidP="006233C3" w:rsidR="006233C3">
      <w:pPr>
        <w:pStyle w:val="Tijeloteksta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6233C3" w:rsidP="006233C3" w:rsidR="006233C3">
      <w:pPr>
        <w:pStyle w:val="Tijeloteksta"/>
        <w:ind w:left="360"/>
      </w:pPr>
    </w:p>
    <w:p w:rsidRDefault="006233C3" w:rsidP="006233C3" w:rsidR="006233C3">
      <w:pPr>
        <w:pStyle w:val="Tijeloteksta"/>
        <w:ind w:left="360"/>
      </w:pPr>
      <w:r>
        <w:t>IV./ Uvjeti prodaje:</w:t>
      </w:r>
    </w:p>
    <w:p w:rsidRDefault="006233C3" w:rsidP="006233C3" w:rsidR="006233C3">
      <w:pPr>
        <w:numPr>
          <w:ilvl w:val="0"/>
          <w:numId w:val="49"/>
        </w:numPr>
        <w:jc w:val="both"/>
      </w:pPr>
      <w:r>
        <w:t xml:space="preserve">Nekretnina i pokretnine iz točke I. ovog zaključka prodaju se zajedno kao gospodarska cjelina po početnoj cijeni od ukupno </w:t>
      </w:r>
      <w:r>
        <w:rPr>
          <w:b/>
        </w:rPr>
        <w:t>3.191.130,75 kn</w:t>
      </w:r>
      <w:r>
        <w:t xml:space="preserve"> bez PDV-a i ispod te cijene se ne mogu prodati.</w:t>
      </w:r>
    </w:p>
    <w:p w:rsidRDefault="006233C3" w:rsidP="006233C3" w:rsidR="006233C3">
      <w:pPr>
        <w:pStyle w:val="Tijeloteksta"/>
        <w:numPr>
          <w:ilvl w:val="0"/>
          <w:numId w:val="49"/>
        </w:numPr>
        <w:spacing w:after="0"/>
        <w:jc w:val="both"/>
      </w:pPr>
      <w:r>
        <w:t>Sve poreze i pristojbe u vezi s prodajom nekretnina snosi kupac.</w:t>
      </w:r>
    </w:p>
    <w:p w:rsidRDefault="006233C3" w:rsidP="006233C3" w:rsidR="006233C3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Kao ponuditelji na dražbi mogu sudjelovati samo osobe koje najkasnije do 09.10.2015.g. uplate jamčevinu u iznosu od 10 % od početne prodajne cijene nekretnina i pokretnina,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St-430/13. Kupcu nekretnine i pokretnina jamčevina se uračunava u kupoprodajnu cijenu, a ostalima se vraća  odmah nakon zaključenja javne dražbe.</w:t>
      </w:r>
    </w:p>
    <w:p w:rsidRDefault="006233C3" w:rsidP="006233C3" w:rsidR="006233C3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Kupac je dužan uplatiti </w:t>
      </w:r>
      <w:proofErr w:type="spellStart"/>
      <w:r>
        <w:t>kupovninu</w:t>
      </w:r>
      <w:proofErr w:type="spellEnd"/>
      <w:r>
        <w:t xml:space="preserve"> u  roku  od  30  dana od dana pravomoćnosti rješenja o dosudi nekretnine i pokretnina,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će u rješenju o dosudi odrediti  da će se nekretnina i pokretnine dosuditi i kupcima koji su ponudili nižu cijenu, redom prema veličini cijene koju su ponudili, ako kupac koji je ponudio veću cijenu ne položi </w:t>
      </w:r>
      <w:proofErr w:type="spellStart"/>
      <w:r>
        <w:lastRenderedPageBreak/>
        <w:t>kupovninu</w:t>
      </w:r>
      <w:proofErr w:type="spellEnd"/>
      <w:r>
        <w:t xml:space="preserve"> u zadanom roku. U tom slučaju  sud će donijeti posebno rješenje o dosudi svakom slijedećem kupcu koji je ispunio uvjete da mu se nekretnina i pokretnine dosude,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6233C3" w:rsidP="006233C3" w:rsidR="006233C3">
      <w:pPr>
        <w:numPr>
          <w:ilvl w:val="0"/>
          <w:numId w:val="49"/>
        </w:numPr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kupovninu</w:t>
      </w:r>
      <w:proofErr w:type="spellEnd"/>
      <w:r>
        <w:t>, u zemljišnim knjigama upiše pravo vlasništva na dosuđenoj nekretnini u korist kupca, te brisati prava i terete na nekretnini koji prestaju njezinom prodajom.</w:t>
      </w:r>
    </w:p>
    <w:p w:rsidRDefault="006233C3" w:rsidP="006233C3" w:rsidR="006233C3">
      <w:pPr>
        <w:numPr>
          <w:ilvl w:val="0"/>
          <w:numId w:val="49"/>
        </w:numPr>
        <w:jc w:val="both"/>
      </w:pPr>
      <w:r>
        <w:t>Prodaja se provodi po načelu „viđeno-kupljeno“, što isključuje sve naknadne prigovore kupca.</w:t>
      </w:r>
    </w:p>
    <w:p w:rsidRDefault="006233C3" w:rsidP="006233C3" w:rsidR="006233C3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 xml:space="preserve">Zainteresirane osobe mogu razgledati nekretninu i pokretnine koje su predmet prodaje uz prethodni dogovor sa stečajnim upraviteljem Nenadom </w:t>
      </w:r>
      <w:proofErr w:type="spellStart"/>
      <w:r>
        <w:t>Homar</w:t>
      </w:r>
      <w:proofErr w:type="spellEnd"/>
      <w:r>
        <w:t xml:space="preserve"> iz Koprivnice, na broj 098/407-337.</w:t>
      </w:r>
    </w:p>
    <w:p w:rsidRDefault="006233C3" w:rsidP="006233C3" w:rsidR="006233C3">
      <w:pPr>
        <w:pStyle w:val="Tijeloteksta"/>
        <w:tabs>
          <w:tab w:pos="1260" w:val="left"/>
        </w:tabs>
      </w:pPr>
    </w:p>
    <w:p w:rsidRDefault="006233C3" w:rsidP="006233C3" w:rsidR="006233C3">
      <w:pPr>
        <w:pStyle w:val="Tijeloteksta"/>
        <w:tabs>
          <w:tab w:pos="1260" w:val="left"/>
        </w:tabs>
        <w:ind w:left="720"/>
      </w:pPr>
    </w:p>
    <w:p w:rsidRDefault="006233C3" w:rsidP="006233C3" w:rsidR="006233C3">
      <w:pPr>
        <w:tabs>
          <w:tab w:pos="1260" w:val="left"/>
        </w:tabs>
        <w:jc w:val="center"/>
      </w:pPr>
      <w:r>
        <w:t>U Varaždinu, 15. rujna 2015. godine</w:t>
      </w: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  <w:r>
        <w:tab/>
      </w:r>
    </w:p>
    <w:p w:rsidRDefault="006233C3" w:rsidP="006233C3" w:rsidR="006233C3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  <w:r>
        <w:t xml:space="preserve">                                                                                      </w:t>
      </w: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  <w:r>
        <w:t>POUKA O PRAVNOM LIJEKU:</w:t>
      </w: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  <w:r>
        <w:t>Protiv ovog zaključka nije dopuštena žalba.</w:t>
      </w: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</w:p>
    <w:p w:rsidRDefault="006233C3" w:rsidP="006233C3" w:rsidR="006233C3">
      <w:pPr>
        <w:tabs>
          <w:tab w:pos="1260" w:val="left"/>
        </w:tabs>
        <w:jc w:val="both"/>
      </w:pPr>
      <w:r>
        <w:t xml:space="preserve"> DNA:</w:t>
      </w:r>
    </w:p>
    <w:p w:rsidRDefault="006233C3" w:rsidP="006233C3" w:rsidR="006233C3">
      <w:pPr>
        <w:numPr>
          <w:ilvl w:val="0"/>
          <w:numId w:val="50"/>
        </w:numPr>
        <w:jc w:val="both"/>
      </w:pPr>
      <w:r>
        <w:t xml:space="preserve">Stečajni upravitelj Nenad </w:t>
      </w:r>
      <w:proofErr w:type="spellStart"/>
      <w:r>
        <w:t>Homar</w:t>
      </w:r>
      <w:proofErr w:type="spellEnd"/>
      <w:r>
        <w:t xml:space="preserve"> iz Koprivnice, Dravska 1</w:t>
      </w:r>
    </w:p>
    <w:p w:rsidRDefault="006233C3" w:rsidP="006233C3" w:rsidR="006233C3">
      <w:pPr>
        <w:numPr>
          <w:ilvl w:val="0"/>
          <w:numId w:val="50"/>
        </w:numPr>
        <w:jc w:val="both"/>
      </w:pPr>
      <w:r>
        <w:t>ŽDO Varaždin, građansko-upravni odjel</w:t>
      </w:r>
    </w:p>
    <w:p w:rsidRDefault="006233C3" w:rsidP="006233C3" w:rsidR="006233C3">
      <w:pPr>
        <w:numPr>
          <w:ilvl w:val="0"/>
          <w:numId w:val="50"/>
        </w:numPr>
        <w:jc w:val="both"/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Petrinjska 59</w:t>
      </w:r>
    </w:p>
    <w:p w:rsidRDefault="006233C3" w:rsidP="006233C3" w:rsidR="006233C3">
      <w:pPr>
        <w:numPr>
          <w:ilvl w:val="0"/>
          <w:numId w:val="50"/>
        </w:numPr>
        <w:jc w:val="both"/>
      </w:pPr>
      <w:proofErr w:type="spellStart"/>
      <w:r>
        <w:t>Kircek</w:t>
      </w:r>
      <w:proofErr w:type="spellEnd"/>
      <w:r>
        <w:t xml:space="preserve"> d.o.o. </w:t>
      </w:r>
      <w:proofErr w:type="spellStart"/>
      <w:r>
        <w:t>Ljubešćica</w:t>
      </w:r>
      <w:proofErr w:type="spellEnd"/>
      <w:r>
        <w:t>, Ivanovo Polje 1/B</w:t>
      </w:r>
    </w:p>
    <w:p w:rsidRDefault="006233C3" w:rsidP="006233C3" w:rsidR="006233C3">
      <w:pPr>
        <w:numPr>
          <w:ilvl w:val="0"/>
          <w:numId w:val="50"/>
        </w:numPr>
        <w:jc w:val="both"/>
      </w:pPr>
      <w:r>
        <w:t>Hrvatska elektroprivreda d.d. Zagreb, Ulica Grada Vukovara 37</w:t>
      </w:r>
    </w:p>
    <w:p w:rsidRDefault="006233C3" w:rsidP="006233C3" w:rsidR="006233C3">
      <w:pPr>
        <w:numPr>
          <w:ilvl w:val="0"/>
          <w:numId w:val="50"/>
        </w:numPr>
        <w:jc w:val="both"/>
      </w:pPr>
      <w:r>
        <w:t>e-Oglasna ploča suda</w:t>
      </w:r>
    </w:p>
    <w:p w:rsidRDefault="00DA0242" w:rsidP="006233C3" w:rsidR="00DA0242" w:rsidRPr="006233C3"/>
    <w:sectPr w:rsidSect="00EB0D4C" w:rsidR="00DA0242" w:rsidRPr="006233C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E6D" w:rsidP="00537B78" w:rsidR="00C50E6D">
      <w:r>
        <w:separator/>
      </w:r>
    </w:p>
  </w:endnote>
  <w:endnote w:id="0" w:type="continuationSeparator">
    <w:p w:rsidRDefault="00C50E6D" w:rsidP="00537B78" w:rsidR="00C50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E6D" w:rsidP="00537B78" w:rsidR="00C50E6D">
      <w:r>
        <w:separator/>
      </w:r>
    </w:p>
  </w:footnote>
  <w:footnote w:id="0" w:type="continuationSeparator">
    <w:p w:rsidRDefault="00C50E6D" w:rsidP="00537B78" w:rsidR="00C50E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0CA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3C3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E6D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12F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233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233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7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St-430/2013-68</izvorni_sadrzaj>
    <derivirana_varijabla naziv="DomainObject.Oznaka_1">St-430/2013-68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Koprivnica</izvorni_sadrzaj>
    <derivirana_varijabla naziv="DomainObject.Predmet.ProtustrankaFormatedWithAdress_1"> ART-KOMERC - trgovačko društvo za proizvodnju, trgovinu i ugostiteljstvo, d.o.o., Mije Šimeka 15,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Koprivnica</izvorni_sadrzaj>
    <derivirana_varijabla naziv="DomainObject.Predmet.ProtustrankaFormatedWithAdressOIB_1"> ART-KOMERC - trgovačko društvo za proizvodnju, trgovinu i ugostiteljstvo, d.o.o., OIB 83762458667, Mije Šimeka 15, Koprivnica</derivirana_varijabla>
  </DomainObject.Predmet.ProtustrankaFormatedWithAdressOIB>
  <DomainObject.Predmet.ProtustrankaWithAdress>
    <izvorni_sadrzaj>ART-KOMERC - trgovačko društvo za proizvodnju, trgovinu i ugostiteljstvo, d.o.o. Mije Šimeka 15, Koprivnica</izvorni_sadrzaj>
    <derivirana_varijabla naziv="DomainObject.Predmet.ProtustrankaWithAdress_1">ART-KOMERC - trgovačko društvo za proizvodnju, trgovinu i ugostiteljstvo, d.o.o. Mije Šimeka 15, Koprivnica</derivirana_varijabla>
  </DomainObject.Predmet.ProtustrankaWithAdress>
  <DomainObject.Predmet.ProtustrankaWithAdressOIB>
    <izvorni_sadrzaj>ART-KOMERC - trgovačko društvo za proizvodnju, trgovinu i ugostiteljstvo, d.o.o., OIB 83762458667, Mije Šimeka 15, Koprivnica</izvorni_sadrzaj>
    <derivirana_varijabla naziv="DomainObject.Predmet.ProtustrankaWithAdressOIB_1">ART-KOMERC - trgovačko društvo za proizvodnju, trgovinu i ugostiteljstvo, d.o.o., OIB 83762458667, Mije Šimeka 15,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Koprivnica</item>
    </izvorni_sadrzaj>
    <derivirana_varijabla naziv="DomainObject.Predmet.ProtuStrankaListFormatedWithAdress_1">
      <item>ART-KOMERC - trgovačko društvo za proizvodnju, trgovinu i ugostiteljstvo, d.o.o., Mije Šimeka 15,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Koprivnica</item>
    </izvorni_sadrzaj>
    <derivirana_varijabla naziv="DomainObject.Predmet.ProtuStrankaListFormatedWithAdressOIB_1">
      <item>ART-KOMERC - trgovačko društvo za proizvodnju, trgovinu i ugostiteljstvo, d.o.o., OIB 83762458667, Mije Šimeka 15,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St-430/2013-68</izvorni_sadrzaj>
    <derivirana_varijabla naziv="DomainObject.PoslovniBrojDokumenta_1">St-430/2013-68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Koprivnica</izvorni_sadrzaj>
    <derivirana_varijabla naziv="DomainObject.Predmet.ProtustrankaIDrugiAdressOIB_1">ART-KOMERC - trgovačko društvo za proizvodnju, trgovinu i ugostiteljstvo, d.o.o., OIB 83762458667, Mije Šimeka 15,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E7C14-0E28-4784-B89F-19016C55B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4552</properties:Characters>
  <properties:Lines>125</properties:Lines>
  <properties:Paragraphs>49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2015-09-15T08:53:00Z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St-430/2013-68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