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157d" w14:paraId="b46157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782948">
        <w:t>2</w:t>
      </w:r>
      <w:r w:rsidR="00B21BEF">
        <w:t>5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B21BEF" w:rsidRPr="00B21BEF">
        <w:t>MOJSIJE</w:t>
      </w:r>
      <w:proofErr w:type="spellEnd"/>
      <w:r w:rsidR="00B21BEF" w:rsidRPr="00B21BEF">
        <w:t xml:space="preserve"> TRGOVINA j.d.o.o. za trgovinu i usluge</w:t>
      </w:r>
      <w:r w:rsidR="00B21BEF">
        <w:t xml:space="preserve"> Zagreb, Brune Bušića 23, </w:t>
      </w:r>
      <w:proofErr w:type="spellStart"/>
      <w:r w:rsidR="00B21BEF">
        <w:t>OIB</w:t>
      </w:r>
      <w:proofErr w:type="spellEnd"/>
      <w:r w:rsidR="00B21BEF">
        <w:t xml:space="preserve">: </w:t>
      </w:r>
      <w:r w:rsidR="00B21BEF" w:rsidRPr="00B21BEF">
        <w:t>21488400366</w:t>
      </w:r>
      <w:r w:rsidR="00B21BEF">
        <w:t xml:space="preserve">, </w:t>
      </w:r>
      <w:proofErr w:type="spellStart"/>
      <w:r w:rsidR="00B21BEF">
        <w:t>MBS</w:t>
      </w:r>
      <w:proofErr w:type="spellEnd"/>
      <w:r w:rsidR="00B21BEF">
        <w:t xml:space="preserve">: </w:t>
      </w:r>
      <w:r w:rsidR="00B21BEF" w:rsidRPr="00B21BEF">
        <w:t>080913594</w:t>
      </w:r>
      <w:r w:rsidR="00B21BEF">
        <w:t xml:space="preserve">, </w:t>
      </w:r>
      <w:r>
        <w:t>temeljem članka 430. Stečajnog zakona (Narodne novine 71/15), dana</w:t>
      </w:r>
      <w:r w:rsidR="00A01A70">
        <w:t xml:space="preserve"> 2.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proofErr w:type="spellStart"/>
      <w:r w:rsidR="00B21BEF" w:rsidRPr="00B21BEF">
        <w:t>MOJSIJE</w:t>
      </w:r>
      <w:proofErr w:type="spellEnd"/>
      <w:r w:rsidR="00B21BEF" w:rsidRPr="00B21BEF">
        <w:t xml:space="preserve"> TRGOVINA j.d.o.o. za trgovinu i usluge</w:t>
      </w:r>
      <w:r w:rsidR="00B21BEF">
        <w:t xml:space="preserve"> Zagreb, Brune Bušića 23, </w:t>
      </w:r>
      <w:proofErr w:type="spellStart"/>
      <w:r w:rsidR="00B21BEF">
        <w:t>OIB</w:t>
      </w:r>
      <w:proofErr w:type="spellEnd"/>
      <w:r w:rsidR="00B21BEF">
        <w:t xml:space="preserve">: </w:t>
      </w:r>
      <w:r w:rsidR="00B21BEF" w:rsidRPr="00B21BEF">
        <w:t>21488400366</w:t>
      </w:r>
      <w:r w:rsidR="00B21BEF">
        <w:t xml:space="preserve">, </w:t>
      </w:r>
      <w:proofErr w:type="spellStart"/>
      <w:r w:rsidR="00B21BEF">
        <w:t>MBS</w:t>
      </w:r>
      <w:proofErr w:type="spellEnd"/>
      <w:r w:rsidR="00B21BEF">
        <w:t xml:space="preserve">: </w:t>
      </w:r>
      <w:r w:rsidR="00B21BEF" w:rsidRPr="00B21BEF">
        <w:t>080913594</w:t>
      </w:r>
      <w:r w:rsidR="00B21BEF">
        <w:t>, iznosi 21.067,42 kn.</w:t>
      </w:r>
      <w:r w:rsidR="00A01A70">
        <w:t xml:space="preserve"> </w:t>
      </w:r>
      <w:r w:rsidR="006B5B02"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01A70">
        <w:t xml:space="preserve"> </w:t>
      </w:r>
      <w:r w:rsidR="00B21BEF">
        <w:t xml:space="preserve">Marija </w:t>
      </w:r>
      <w:proofErr w:type="spellStart"/>
      <w:r w:rsidR="00B21BEF">
        <w:t>Šekelja</w:t>
      </w:r>
      <w:proofErr w:type="spellEnd"/>
      <w:r w:rsidR="00B21BEF">
        <w:t xml:space="preserve"> iz Novalje,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</w:t>
      </w:r>
      <w:r w:rsidR="007A7EB8">
        <w:t>2</w:t>
      </w:r>
      <w:r w:rsidR="00B21BEF">
        <w:t>5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01A70">
        <w:t>2.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B63F7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B63F7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B63F7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3F7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3F7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B63F7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B63F7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3F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3F7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St-325/2018</izvorni_sadrzaj>
    <derivirana_varijabla naziv="DomainObject.Predmet.OznakaBroj_1">St-325/2018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MOJSIJE TRGOVINA j.d.o.o. za trgovinu i usluge</izvorni_sadrzaj>
    <derivirana_varijabla naziv="DomainObject.Predmet.ProtustrankaFormated_1">  MOJSIJE TRGOVINA j.d.o.o. za trgovinu i usluge</derivirana_varijabla>
  </DomainObject.Predmet.ProtustrankaFormated>
  <DomainObject.Predmet.ProtustrankaFormatedOIB>
    <izvorni_sadrzaj>  MOJSIJE TRGOVINA j.d.o.o. za trgovinu i usluge, OIB 21488400366</izvorni_sadrzaj>
    <derivirana_varijabla naziv="DomainObject.Predmet.ProtustrankaFormatedOIB_1">  MOJSIJE TRGOVINA j.d.o.o. za trgovinu i usluge, OIB 21488400366</derivirana_varijabla>
  </DomainObject.Predmet.ProtustrankaFormatedOIB>
  <DomainObject.Predmet.ProtustrankaFormatedWithAdress>
    <izvorni_sadrzaj> MOJSIJE TRGOVINA j.d.o.o. za trgovinu i usluge, Brune Bušića 23, 10000 Zagreb</izvorni_sadrzaj>
    <derivirana_varijabla naziv="DomainObject.Predmet.ProtustrankaFormatedWithAdress_1"> MOJSIJE TRGOVINA j.d.o.o. za trgovinu i usluge, Brune Bušića 23, 10000 Zagreb</derivirana_varijabla>
  </DomainObject.Predmet.ProtustrankaFormatedWithAdress>
  <DomainObject.Predmet.ProtustrankaFormatedWithAdressOIB>
    <izvorni_sadrzaj> MOJSIJE TRGOVINA j.d.o.o. za trgovinu i usluge, OIB 21488400366, Brune Bušića 23, 10000 Zagreb</izvorni_sadrzaj>
    <derivirana_varijabla naziv="DomainObject.Predmet.ProtustrankaFormatedWithAdressOIB_1"> MOJSIJE TRGOVINA j.d.o.o. za trgovinu i usluge, OIB 21488400366, Brune Bušića 23, 10000 Zagreb</derivirana_varijabla>
  </DomainObject.Predmet.ProtustrankaFormatedWithAdressOIB>
  <DomainObject.Predmet.ProtustrankaWithAdress>
    <izvorni_sadrzaj>MOJSIJE TRGOVINA j.d.o.o. za trgovinu i usluge Brune Bušića 23, 10000 Zagreb</izvorni_sadrzaj>
    <derivirana_varijabla naziv="DomainObject.Predmet.ProtustrankaWithAdress_1">MOJSIJE TRGOVINA j.d.o.o. za trgovinu i usluge Brune Bušića 23, 10000 Zagreb</derivirana_varijabla>
  </DomainObject.Predmet.ProtustrankaWithAdress>
  <DomainObject.Predmet.ProtustrankaWithAdressOIB>
    <izvorni_sadrzaj>MOJSIJE TRGOVINA j.d.o.o. za trgovinu i usluge, OIB 21488400366, Brune Bušića 23, 10000 Zagreb</izvorni_sadrzaj>
    <derivirana_varijabla naziv="DomainObject.Predmet.ProtustrankaWithAdressOIB_1">MOJSIJE TRGOVINA j.d.o.o. za trgovinu i usluge, OIB 21488400366, Brune Bušića 23, 10000 Zagreb</derivirana_varijabla>
  </DomainObject.Predmet.ProtustrankaWithAdressOIB>
  <DomainObject.Predmet.ProtustrankaNazivFormated>
    <izvorni_sadrzaj>MOJSIJE TRGOVINA j.d.o.o. za trgovinu i usluge</izvorni_sadrzaj>
    <derivirana_varijabla naziv="DomainObject.Predmet.ProtustrankaNazivFormated_1">MOJSIJE TRGOVINA j.d.o.o. za trgovinu i usluge</derivirana_varijabla>
  </DomainObject.Predmet.ProtustrankaNazivFormated>
  <DomainObject.Predmet.ProtustrankaNazivFormatedOIB>
    <izvorni_sadrzaj>MOJSIJE TRGOVINA j.d.o.o. za trgovinu i usluge, OIB 21488400366</izvorni_sadrzaj>
    <derivirana_varijabla naziv="DomainObject.Predmet.ProtustrankaNazivFormatedOIB_1">MOJSIJE TRGOVINA j.d.o.o. za trgovinu i usluge, OIB 21488400366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MOJSIJE TRGOVINA j.d.o.o. za trgovinu i usluge</item>
    </izvorni_sadrzaj>
    <derivirana_varijabla naziv="DomainObject.Predmet.ProtuStrankaListFormated_1">
      <item>MOJSIJE TRGOVINA j.d.o.o. za trgovinu i usluge</item>
    </derivirana_varijabla>
  </DomainObject.Predmet.ProtuStrankaListFormated>
  <DomainObject.Predmet.ProtuStrankaListFormatedOIB>
    <izvorni_sadrzaj>
      <item>MOJSIJE TRGOVINA j.d.o.o. za trgovinu i usluge, OIB 21488400366</item>
    </izvorni_sadrzaj>
    <derivirana_varijabla naziv="DomainObject.Predmet.ProtuStrankaListFormatedOIB_1">
      <item>MOJSIJE TRGOVINA j.d.o.o. za trgovinu i usluge, OIB 21488400366</item>
    </derivirana_varijabla>
  </DomainObject.Predmet.ProtuStrankaListFormatedOIB>
  <DomainObject.Predmet.ProtuStrankaListFormatedWithAdress>
    <izvorni_sadrzaj>
      <item>MOJSIJE TRGOVINA j.d.o.o. za trgovinu i usluge, Brune Bušića 23, 10000 Zagreb</item>
    </izvorni_sadrzaj>
    <derivirana_varijabla naziv="DomainObject.Predmet.ProtuStrankaListFormatedWithAdress_1">
      <item>MOJSIJE TRGOVINA j.d.o.o. za trgovinu i usluge, Brune Bušića 23, 10000 Zagreb</item>
    </derivirana_varijabla>
  </DomainObject.Predmet.ProtuStrankaListFormatedWithAdress>
  <DomainObject.Predmet.ProtuStrankaListFormatedWithAdressOIB>
    <izvorni_sadrzaj>
      <item>MOJSIJE TRGOVINA j.d.o.o. za trgovinu i usluge, OIB 21488400366, Brune Bušića 23, 10000 Zagreb</item>
    </izvorni_sadrzaj>
    <derivirana_varijabla naziv="DomainObject.Predmet.ProtuStrankaListFormatedWithAdressOIB_1">
      <item>MOJSIJE TRGOVINA j.d.o.o. za trgovinu i usluge, OIB 21488400366, Brune Bušića 23, 10000 Zagreb</item>
    </derivirana_varijabla>
  </DomainObject.Predmet.ProtuStrankaListFormatedWithAdressOIB>
  <DomainObject.Predmet.ProtuStrankaListNazivFormated>
    <izvorni_sadrzaj>
      <item>MOJSIJE TRGOVINA j.d.o.o. za trgovinu i usluge</item>
    </izvorni_sadrzaj>
    <derivirana_varijabla naziv="DomainObject.Predmet.ProtuStrankaListNazivFormated_1">
      <item>MOJSIJE TRGOVINA j.d.o.o. za trgovinu i usluge</item>
    </derivirana_varijabla>
  </DomainObject.Predmet.ProtuStrankaListNazivFormated>
  <DomainObject.Predmet.ProtuStrankaListNazivFormatedOIB>
    <izvorni_sadrzaj>
      <item>MOJSIJE TRGOVINA j.d.o.o. za trgovinu i usluge, OIB 21488400366</item>
    </izvorni_sadrzaj>
    <derivirana_varijabla naziv="DomainObject.Predmet.ProtuStrankaListNazivFormatedOIB_1">
      <item>MOJSIJE TRGOVINA j.d.o.o. za trgovinu i usluge, OIB 21488400366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MOJSIJE TRGOVINA j.d.o.o. za trgovinu i usluge</izvorni_sadrzaj>
    <derivirana_varijabla naziv="DomainObject.Predmet.ProtustrankaIDrugi_1">MOJSIJE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MOJSIJE TRGOVINA j.d.o.o. za trgovinu i usluge, OIB 21488400366, Brune Bušića 23, 10000 Zagreb</izvorni_sadrzaj>
    <derivirana_varijabla naziv="DomainObject.Predmet.ProtustrankaIDrugiAdressOIB_1">MOJSIJE TRGOVINA j.d.o.o. za trgovinu i usluge, OIB 21488400366, Brune Bušića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MOJSIJE TRGOVINA j.d.o.o. za trgovinu i usluge</item>
      <item>FINA Regionalni centar Zagreb</item>
    </izvorni_sadrzaj>
    <derivirana_varijabla naziv="DomainObject.Predmet.SudioniciListNaziv_1">
      <item>MOJSIJE TRGOVINA j.d.o.o. za trgovinu i usluge</item>
      <item>FINA Regionalni centar Zagreb</item>
    </derivirana_varijabla>
  </DomainObject.Predmet.SudioniciListNaziv>
  <DomainObject.Predmet.SudioniciListAdressOIB>
    <izvorni_sadrzaj>
      <item>MOJSIJE TRGOVINA j.d.o.o. za trgovinu i usluge, OIB 21488400366, Brune Bušića 23,10000 Zagreb</item>
      <item>FINA Regionalni centar Zagreb, OIB 85821130368, Trg svibanjskih žrtava 1995. br. 1,10000 Zagreb</item>
    </izvorni_sadrzaj>
    <derivirana_varijabla naziv="DomainObject.Predmet.SudioniciListAdressOIB_1">
      <item>MOJSIJE TRGOVINA j.d.o.o. za trgovinu i usluge, OIB 21488400366, Brune Bušića 23,10000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21488400366</item>
      <item>, OIB 85821130368</item>
    </izvorni_sadrzaj>
    <derivirana_varijabla naziv="DomainObject.Predmet.SudioniciListNazivOIB_1">
      <item>, OIB 21488400366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363</properties:Words>
  <properties:Characters>1955</properties:Characters>
  <properties:Lines>46</properties:Lines>
  <properties:Paragraphs>15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2018-05-02T06:29:00Z</cp:lastPrinted>
  <dcterms:modified xmlns:xsi="http://www.w3.org/2001/XMLSchema-instance" xsi:type="dcterms:W3CDTF">2018-05-02T06:30:00Z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