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1c5e" w14:paraId="3e51c5e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6CA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0701CC" w:rsidP="00EF513E" w:rsidR="00031C9B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DRAGA d.o.o. ROVINJ, Rovinj, Limski kanal 1, OIB: 99299008331</w:t>
      </w:r>
      <w:r w:rsidR="00557806">
        <w:t>,</w:t>
      </w:r>
    </w:p>
    <w:p w:rsidRDefault="00A6657F" w:rsidP="00EF513E" w:rsidR="00A6657F" w:rsidRPr="0000569A">
      <w:pPr>
        <w:ind w:firstLine="708"/>
        <w:jc w:val="both"/>
        <w:rPr>
          <w:szCs w:val="24"/>
          <w:lang w:val="hr-HR"/>
        </w:rPr>
      </w:pPr>
    </w:p>
    <w:p w:rsidRDefault="00557806" w:rsidP="00EF513E" w:rsidR="00EF513E" w:rsidRPr="0000569A">
      <w:pPr>
        <w:ind w:right="512"/>
        <w:jc w:val="center"/>
        <w:rPr>
          <w:szCs w:val="24"/>
          <w:lang w:val="hr-HR"/>
        </w:rPr>
      </w:pPr>
      <w:r>
        <w:rPr>
          <w:bCs/>
          <w:szCs w:val="24"/>
          <w:lang w:val="hr-HR"/>
        </w:rPr>
        <w:t xml:space="preserve"> </w:t>
      </w:r>
      <w:r w:rsidR="00EF513E"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</w:t>
      </w:r>
      <w:r w:rsidR="000701CC">
        <w:rPr>
          <w:lang w:val="sv-SE"/>
        </w:rPr>
        <w:t xml:space="preserve">Silvanu Milokaniću, Poreč, Massa Lombarda 24, OIB: </w:t>
      </w:r>
      <w:r w:rsidR="00CB61C1" w:rsidRPr="00CB61C1">
        <w:rPr>
          <w:lang w:val="sv-SE"/>
        </w:rPr>
        <w:t>09380343962</w:t>
      </w:r>
      <w:r w:rsidR="000701CC">
        <w:rPr>
          <w:lang w:val="sv-SE"/>
        </w:rPr>
        <w:t xml:space="preserve"> i Robert</w:t>
      </w:r>
      <w:r w:rsidR="00CB61C1">
        <w:rPr>
          <w:lang w:val="sv-SE"/>
        </w:rPr>
        <w:t>u</w:t>
      </w:r>
      <w:r w:rsidR="000701CC">
        <w:rPr>
          <w:lang w:val="sv-SE"/>
        </w:rPr>
        <w:t xml:space="preserve"> Matošević</w:t>
      </w:r>
      <w:r w:rsidR="00CB61C1">
        <w:rPr>
          <w:lang w:val="sv-SE"/>
        </w:rPr>
        <w:t>u</w:t>
      </w:r>
      <w:r w:rsidR="000701CC">
        <w:rPr>
          <w:lang w:val="sv-SE"/>
        </w:rPr>
        <w:t>, Zagreb, Tratinska 44</w:t>
      </w:r>
      <w:r w:rsidR="0000569A">
        <w:rPr>
          <w:lang w:val="sv-SE"/>
        </w:rPr>
        <w:t>,</w:t>
      </w:r>
      <w:r w:rsidR="00CB61C1">
        <w:rPr>
          <w:lang w:val="sv-SE"/>
        </w:rPr>
        <w:t xml:space="preserve"> OIB: </w:t>
      </w:r>
      <w:r w:rsidR="00CB61C1" w:rsidRPr="00CB61C1">
        <w:rPr>
          <w:lang w:val="sv-SE"/>
        </w:rPr>
        <w:t>41222561776</w:t>
      </w:r>
      <w:r w:rsidR="0000569A">
        <w:rPr>
          <w:lang w:val="sv-SE"/>
        </w:rPr>
        <w:t xml:space="preserve"> </w:t>
      </w:r>
      <w:r w:rsidR="006E39F9" w:rsidRPr="0000569A">
        <w:rPr>
          <w:szCs w:val="24"/>
          <w:lang w:val="hr-HR"/>
        </w:rPr>
        <w:t>osob</w:t>
      </w:r>
      <w:r w:rsidR="0000569A">
        <w:rPr>
          <w:szCs w:val="24"/>
          <w:lang w:val="hr-HR"/>
        </w:rPr>
        <w:t>ama</w:t>
      </w:r>
      <w:r w:rsidR="006E39F9" w:rsidRPr="0000569A">
        <w:rPr>
          <w:szCs w:val="24"/>
          <w:lang w:val="hr-HR"/>
        </w:rPr>
        <w:t xml:space="preserve"> ovlašten</w:t>
      </w:r>
      <w:r w:rsidR="0000569A">
        <w:rPr>
          <w:szCs w:val="24"/>
          <w:lang w:val="hr-HR"/>
        </w:rPr>
        <w:t xml:space="preserve">im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CB61C1">
        <w:t>DRAGA d.o.o. ROVINJ, Rovinj, Limski kanal 1, OIB: 99299008331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00569A">
        <w:rPr>
          <w:szCs w:val="24"/>
          <w:lang w:val="hr-HR"/>
        </w:rPr>
        <w:t>e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i to svaki iznos od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CB61C1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>1</w:t>
      </w:r>
      <w:r w:rsidR="009B24A4">
        <w:rPr>
          <w:szCs w:val="24"/>
          <w:u w:val="single"/>
          <w:lang w:val="hr-HR"/>
        </w:rPr>
        <w:t>.500</w:t>
      </w:r>
      <w:r w:rsidR="0000569A">
        <w:rPr>
          <w:szCs w:val="24"/>
          <w:u w:val="single"/>
          <w:lang w:val="hr-HR"/>
        </w:rPr>
        <w:t xml:space="preserve">,00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00569A" w:rsidP="00EF513E" w:rsidR="00EF513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ukupno </w:t>
      </w:r>
      <w:r w:rsidR="00CB61C1">
        <w:rPr>
          <w:szCs w:val="24"/>
          <w:lang w:val="hr-HR"/>
        </w:rPr>
        <w:t>3</w:t>
      </w:r>
      <w:r w:rsidR="009B24A4">
        <w:rPr>
          <w:szCs w:val="24"/>
          <w:lang w:val="hr-HR"/>
        </w:rPr>
        <w:t>.000</w:t>
      </w:r>
      <w:r>
        <w:rPr>
          <w:szCs w:val="24"/>
          <w:lang w:val="hr-HR"/>
        </w:rPr>
        <w:t xml:space="preserve">,00 kn, </w:t>
      </w:r>
      <w:r w:rsidR="00EF513E"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CB61C1">
        <w:rPr>
          <w:szCs w:val="24"/>
          <w:lang w:val="hr-HR"/>
        </w:rPr>
        <w:t>718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="00EF513E"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A90D4E">
        <w:rPr>
          <w:szCs w:val="24"/>
          <w:lang w:val="hr-HR"/>
        </w:rPr>
        <w:t>15</w:t>
      </w:r>
      <w:r w:rsidRPr="0000569A">
        <w:rPr>
          <w:szCs w:val="24"/>
          <w:lang w:val="hr-HR"/>
        </w:rPr>
        <w:t xml:space="preserve"> (</w:t>
      </w:r>
      <w:r w:rsidR="00A90D4E">
        <w:rPr>
          <w:szCs w:val="24"/>
          <w:lang w:val="hr-HR"/>
        </w:rPr>
        <w:t>petnaest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CB61C1">
        <w:rPr>
          <w:szCs w:val="24"/>
          <w:lang w:val="hr-HR"/>
        </w:rPr>
        <w:t>718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</w:t>
      </w:r>
      <w:r w:rsidRPr="0000569A">
        <w:rPr>
          <w:szCs w:val="24"/>
          <w:lang w:val="hr-HR"/>
        </w:rPr>
        <w:lastRenderedPageBreak/>
        <w:t xml:space="preserve">odredbama zakona koji uređuje provedbu ovrhe na novčanim sredstvima u cjelokupnom 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Sud je ocijenio da je predujam potrebno</w:t>
      </w:r>
      <w:r w:rsidR="00A578A0">
        <w:rPr>
          <w:szCs w:val="24"/>
          <w:lang w:val="hr-HR"/>
        </w:rPr>
        <w:t xml:space="preserve"> uplatiti najmanje u visini od </w:t>
      </w:r>
      <w:r w:rsidR="00CB61C1">
        <w:rPr>
          <w:szCs w:val="24"/>
          <w:lang w:val="hr-HR"/>
        </w:rPr>
        <w:t>3</w:t>
      </w:r>
      <w:r w:rsidR="009B24A4">
        <w:rPr>
          <w:szCs w:val="24"/>
          <w:lang w:val="hr-HR"/>
        </w:rPr>
        <w:t>.000</w:t>
      </w:r>
      <w:r w:rsidRPr="0000569A">
        <w:rPr>
          <w:szCs w:val="24"/>
          <w:lang w:val="hr-HR"/>
        </w:rPr>
        <w:t>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761E59">
        <w:rPr>
          <w:szCs w:val="24"/>
          <w:lang w:val="hr-HR"/>
        </w:rPr>
        <w:t>9</w:t>
      </w:r>
      <w:r w:rsidR="0000569A">
        <w:rPr>
          <w:szCs w:val="24"/>
          <w:lang w:val="hr-HR"/>
        </w:rPr>
        <w:t xml:space="preserve">. </w:t>
      </w:r>
      <w:r w:rsidR="00CB61C1">
        <w:rPr>
          <w:szCs w:val="24"/>
          <w:lang w:val="hr-HR"/>
        </w:rPr>
        <w:t>svibnja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BC43F1">
        <w:rPr>
          <w:bCs/>
          <w:szCs w:val="24"/>
          <w:lang w:val="hr-HR"/>
        </w:rPr>
        <w:t>, v. r.</w:t>
      </w:r>
      <w:r w:rsidR="006F3ABD">
        <w:rPr>
          <w:bCs/>
          <w:szCs w:val="24"/>
          <w:lang w:val="hr-HR"/>
        </w:rPr>
        <w:t xml:space="preserve"> 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CD12E6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B976CA">
        <w:rPr>
          <w:szCs w:val="24"/>
          <w:lang w:val="hr-HR"/>
        </w:rPr>
        <w:t>obveznici</w:t>
      </w:r>
      <w:r w:rsidR="008D27FC" w:rsidRPr="0000569A">
        <w:rPr>
          <w:szCs w:val="24"/>
          <w:lang w:val="hr-HR"/>
        </w:rPr>
        <w:t xml:space="preserve"> plaćanja predujma</w:t>
      </w:r>
    </w:p>
    <w:p w:rsidRDefault="00CD12E6" w:rsidP="00CD12E6" w:rsidR="00500701" w:rsidRPr="00CD12E6">
      <w:pPr>
        <w:ind w:firstLine="708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00569A" w:rsidR="00500701" w:rsidRPr="00CD12E6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B976CA" w:rsidP="00A82344" w:rsidR="00A82344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7D21EC" w:rsidRPr="007D21EC">
          <w:rPr>
            <w:noProof/>
            <w:lang w:val="hr-HR"/>
          </w:rPr>
          <w:t>2</w:t>
        </w:r>
        <w:r w:rsidR="0000569A">
          <w:fldChar w:fldCharType="end"/>
        </w:r>
        <w:r>
          <w:t xml:space="preserve"> </w:t>
        </w:r>
        <w:r w:rsidR="0000569A">
          <w:tab/>
        </w:r>
        <w:r w:rsidR="000701CC" w:rsidRPr="00E95B75">
          <w:t>Posl.</w:t>
        </w:r>
        <w:r w:rsidR="000701CC">
          <w:t xml:space="preserve"> </w:t>
        </w:r>
        <w:r w:rsidR="000701CC" w:rsidRPr="00E95B75">
          <w:t>br</w:t>
        </w:r>
        <w:r w:rsidR="000701CC">
          <w:t>oj: 4</w:t>
        </w:r>
        <w:r w:rsidR="000701CC" w:rsidRPr="00E95B75">
          <w:t xml:space="preserve"> St-</w:t>
        </w:r>
        <w:r w:rsidR="000701CC">
          <w:t>718/2016-4</w:t>
        </w:r>
      </w:p>
      <w:p w:rsidRDefault="007D21EC" w:rsidR="0000569A">
        <w:pPr>
          <w:pStyle w:val="Zaglavlje"/>
          <w:jc w:val="center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0701CC">
      <w:t>718/2016-4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57CD0"/>
    <w:rsid w:val="000701CC"/>
    <w:rsid w:val="00074805"/>
    <w:rsid w:val="00137C1E"/>
    <w:rsid w:val="00161015"/>
    <w:rsid w:val="001865EB"/>
    <w:rsid w:val="0028422D"/>
    <w:rsid w:val="0034763D"/>
    <w:rsid w:val="003529A2"/>
    <w:rsid w:val="0037271E"/>
    <w:rsid w:val="003A0A21"/>
    <w:rsid w:val="003B5D91"/>
    <w:rsid w:val="00432E00"/>
    <w:rsid w:val="00482C5C"/>
    <w:rsid w:val="004E3491"/>
    <w:rsid w:val="005147DB"/>
    <w:rsid w:val="00530CD4"/>
    <w:rsid w:val="00554328"/>
    <w:rsid w:val="00557806"/>
    <w:rsid w:val="006C75FF"/>
    <w:rsid w:val="006E39F9"/>
    <w:rsid w:val="006F3ABD"/>
    <w:rsid w:val="00716B2B"/>
    <w:rsid w:val="00720D23"/>
    <w:rsid w:val="00761E59"/>
    <w:rsid w:val="00763654"/>
    <w:rsid w:val="007A40D3"/>
    <w:rsid w:val="007B1CBA"/>
    <w:rsid w:val="007D21EC"/>
    <w:rsid w:val="00807229"/>
    <w:rsid w:val="00837E2A"/>
    <w:rsid w:val="00866EE9"/>
    <w:rsid w:val="008972F8"/>
    <w:rsid w:val="008D27FC"/>
    <w:rsid w:val="009463CE"/>
    <w:rsid w:val="00985388"/>
    <w:rsid w:val="009A0545"/>
    <w:rsid w:val="009B24A4"/>
    <w:rsid w:val="00A578A0"/>
    <w:rsid w:val="00A6657F"/>
    <w:rsid w:val="00A82344"/>
    <w:rsid w:val="00A90D4E"/>
    <w:rsid w:val="00B3134C"/>
    <w:rsid w:val="00B85801"/>
    <w:rsid w:val="00B976CA"/>
    <w:rsid w:val="00BA57A9"/>
    <w:rsid w:val="00BC18EF"/>
    <w:rsid w:val="00BC43F1"/>
    <w:rsid w:val="00C12E96"/>
    <w:rsid w:val="00C42025"/>
    <w:rsid w:val="00CA0FFC"/>
    <w:rsid w:val="00CB61C1"/>
    <w:rsid w:val="00CD12E6"/>
    <w:rsid w:val="00CD249F"/>
    <w:rsid w:val="00D13D7B"/>
    <w:rsid w:val="00D21B91"/>
    <w:rsid w:val="00D54C0C"/>
    <w:rsid w:val="00DC7FAF"/>
    <w:rsid w:val="00E019C3"/>
    <w:rsid w:val="00E32DA0"/>
    <w:rsid w:val="00E56872"/>
    <w:rsid w:val="00E74271"/>
    <w:rsid w:val="00E95B75"/>
    <w:rsid w:val="00EB084C"/>
    <w:rsid w:val="00EE7995"/>
    <w:rsid w:val="00EF513E"/>
    <w:rsid w:val="00F51E07"/>
    <w:rsid w:val="00F7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D21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1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D21EC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D21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D21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D21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1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D21EC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D21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D21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DRAGA d.o.o. ROVINJ zastupanog po punomoćniku Silvano Milokanović; Robert Matošević</izvorni_sadrzaj>
    <derivirana_varijabla naziv="DomainObject.Predmet.ProtustrankaFormated_1">  DRAGA d.o.o. ROVINJ zastupanog po punomoćniku Silvano Milokanović; Robert Matošević</derivirana_varijabla>
  </DomainObject.Predmet.ProtustrankaFormated>
  <DomainObject.Predmet.ProtustrankaFormatedOIB>
    <izvorni_sadrzaj>  DRAGA d.o.o. ROVINJ, OIB 99299008331 zastupanog po punomoćniku Silvano Milokanović; Robert Matošević</izvorni_sadrzaj>
    <derivirana_varijabla naziv="DomainObject.Predmet.ProtustrankaFormatedOIB_1">  DRAGA d.o.o. ROVINJ, OIB 99299008331 zastupanog po punomoćniku Silvano Milokanović; Robert Matošević</derivirana_varijabla>
  </DomainObject.Predmet.ProtustrankaFormatedOIB>
  <DomainObject.Predmet.ProtustrankaFormatedWithAdress>
    <izvorni_sadrzaj> DRAGA d.o.o. ROVINJ, Limski kanal 1, 52210 Rovinj zastupanog po punomoćniku Silvano Milokanović; Robert Matošević</izvorni_sadrzaj>
    <derivirana_varijabla naziv="DomainObject.Predmet.ProtustrankaFormatedWithAdress_1"> DRAGA d.o.o. ROVINJ, Limski kanal 1, 52210 Rovinj zastupanog po punomoćniku Silvano Milokanović; Robert Matošević</derivirana_varijabla>
  </DomainObject.Predmet.ProtustrankaFormatedWithAdress>
  <DomainObject.Predmet.ProtustrankaFormatedWithAdressOIB>
    <izvorni_sadrzaj> DRAGA d.o.o. ROVINJ, OIB 99299008331, Limski kanal 1, 52210 Rovinj zastupanog po punomoćniku Silvano Milokanović; Robert Matošević</izvorni_sadrzaj>
    <derivirana_varijabla naziv="DomainObject.Predmet.ProtustrankaFormatedWithAdressOIB_1"> DRAGA d.o.o. ROVINJ, OIB 99299008331, Limski kanal 1, 52210 Rovinj zastupanog po punomoćniku Silvano Milokanović; Robert Matošević</derivirana_varijabla>
  </DomainObject.Predmet.ProtustrankaFormatedWithAdressOIB>
  <DomainObject.Predmet.ProtustrankaWithAdress>
    <izvorni_sadrzaj>DRAGA d.o.o. ROVINJ Limski kanal 1, 52210 Rovinj</izvorni_sadrzaj>
    <derivirana_varijabla naziv="DomainObject.Predmet.ProtustrankaWithAdress_1">DRAGA d.o.o. ROVINJ Limski kanal 1, 52210 Rovinj</derivirana_varijabla>
  </DomainObject.Predmet.ProtustrankaWithAdress>
  <DomainObject.Predmet.ProtustrankaWithAdressOIB>
    <izvorni_sadrzaj>DRAGA d.o.o. ROVINJ, OIB 99299008331, Limski kanal 1, 52210 Rovinj</izvorni_sadrzaj>
    <derivirana_varijabla naziv="DomainObject.Predmet.ProtustrankaWithAdressOIB_1">DRAGA d.o.o. ROVINJ, OIB 99299008331, Limski kanal 1, 52210 Rovinj</derivirana_varijabla>
  </DomainObject.Predmet.ProtustrankaWithAdressOIB>
  <DomainObject.Predmet.ProtustrankaNazivFormated>
    <izvorni_sadrzaj>DRAGA d.o.o. ROVINJ</izvorni_sadrzaj>
    <derivirana_varijabla naziv="DomainObject.Predmet.ProtustrankaNazivFormated_1">DRAGA d.o.o. ROVINJ</derivirana_varijabla>
  </DomainObject.Predmet.ProtustrankaNazivFormated>
  <DomainObject.Predmet.ProtustrankaNazivFormatedOIB>
    <izvorni_sadrzaj>DRAGA d.o.o. ROVINJ, OIB 99299008331</izvorni_sadrzaj>
    <derivirana_varijabla naziv="DomainObject.Predmet.ProtustrankaNazivFormatedOIB_1">DRAGA d.o.o. ROVINJ, OIB 99299008331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69419.59</izvorni_sadrzaj>
    <derivirana_varijabla naziv="DomainObject.Predmet.TrenutnaVrijednost_1">69419.59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DRAGA d.o.o. ROVINJ zastupanog po punomoćniku Silvano Milokanović; Robert Matošević</item>
    </izvorni_sadrzaj>
    <derivirana_varijabla naziv="DomainObject.Predmet.ProtuStrankaListFormated_1">
      <item>DRAGA d.o.o. ROVINJ zastupanog po punomoćniku Silvano Milokanović; Robert Matošević</item>
    </derivirana_varijabla>
  </DomainObject.Predmet.ProtuStrankaListFormated>
  <DomainObject.Predmet.ProtuStrankaListFormatedOIB>
    <izvorni_sadrzaj>
      <item>DRAGA d.o.o. ROVINJ, OIB 99299008331 zastupanog po punomoćniku Silvano Milokanović; Robert Matošević</item>
    </izvorni_sadrzaj>
    <derivirana_varijabla naziv="DomainObject.Predmet.ProtuStrankaListFormatedOIB_1">
      <item>DRAGA d.o.o. ROVINJ, OIB 99299008331 zastupanog po punomoćniku Silvano Milokanović; Robert Matošević</item>
    </derivirana_varijabla>
  </DomainObject.Predmet.ProtuStrankaListFormatedOIB>
  <DomainObject.Predmet.ProtuStrankaListFormatedWithAdress>
    <izvorni_sadrzaj>
      <item>DRAGA d.o.o. ROVINJ, Limski kanal 1, 52210 Rovinj zastupanog po punomoćniku Silvano Milokanović; Robert Matošević</item>
    </izvorni_sadrzaj>
    <derivirana_varijabla naziv="DomainObject.Predmet.ProtuStrankaListFormatedWithAdress_1">
      <item>DRAGA d.o.o. ROVINJ, Limski kanal 1, 52210 Rovinj zastupanog po punomoćniku Silvano Milokanović; Robert Matošević</item>
    </derivirana_varijabla>
  </DomainObject.Predmet.ProtuStrankaListFormatedWithAdress>
  <DomainObject.Predmet.ProtuStrankaListFormatedWithAdressOIB>
    <izvorni_sadrzaj>
      <item>DRAGA d.o.o. ROVINJ, OIB 99299008331, Limski kanal 1, 52210 Rovinj zastupanog po punomoćniku Silvano Milokanović; Robert Matošević</item>
    </izvorni_sadrzaj>
    <derivirana_varijabla naziv="DomainObject.Predmet.ProtuStrankaListFormatedWithAdressOIB_1">
      <item>DRAGA d.o.o. ROVINJ, OIB 99299008331, Limski kanal 1, 52210 Rovinj zastupanog po punomoćniku Silvano Milokanović; Robert Matošević</item>
    </derivirana_varijabla>
  </DomainObject.Predmet.ProtuStrankaListFormatedWithAdressOIB>
  <DomainObject.Predmet.ProtuStrankaListNazivFormated>
    <izvorni_sadrzaj>
      <item>DRAGA d.o.o. ROVINJ</item>
    </izvorni_sadrzaj>
    <derivirana_varijabla naziv="DomainObject.Predmet.ProtuStrankaListNazivFormated_1">
      <item>DRAGA d.o.o. ROVINJ</item>
    </derivirana_varijabla>
  </DomainObject.Predmet.ProtuStrankaListNazivFormated>
  <DomainObject.Predmet.ProtuStrankaListNazivFormatedOIB>
    <izvorni_sadrzaj>
      <item>DRAGA d.o.o. ROVINJ, OIB 99299008331</item>
    </izvorni_sadrzaj>
    <derivirana_varijabla naziv="DomainObject.Predmet.ProtuStrankaListNazivFormatedOIB_1">
      <item>DRAGA d.o.o. ROVINJ, OIB 99299008331</item>
    </derivirana_varijabla>
  </DomainObject.Predmet.ProtuStrankaListNazivFormatedOIB>
  <DomainObject.Predmet.OstaliListFormated>
    <izvorni_sadrzaj>
      <item>Silvano Milokanović punomoćnik sudionika u postupku DRAGA d.o.o. ROVINJ</item>
      <item>Robert Matošević punomoćnik sudionika u postupku DRAGA d.o.o. ROVINJ</item>
    </izvorni_sadrzaj>
    <derivirana_varijabla naziv="DomainObject.Predmet.OstaliListFormated_1">
      <item>Silvano Milokanović punomoćnik sudionika u postupku DRAGA d.o.o. ROVINJ</item>
      <item>Robert Matošević punomoćnik sudionika u postupku DRAGA d.o.o. ROVINJ</item>
    </derivirana_varijabla>
  </DomainObject.Predmet.OstaliListFormated>
  <DomainObject.Predmet.OstaliListFormatedOIB>
    <izvorni_sadrzaj>
      <item>Silvano Milokanović, OIB 09380343962 punomoćnik sudionika u postupku DRAGA d.o.o. ROVINJ</item>
      <item>Robert Matošević, OIB 41222561776 punomoćnik sudionika u postupku DRAGA d.o.o. ROVINJ</item>
    </izvorni_sadrzaj>
    <derivirana_varijabla naziv="DomainObject.Predmet.OstaliListFormatedOIB_1">
      <item>Silvano Milokanović, OIB 09380343962 punomoćnik sudionika u postupku DRAGA d.o.o. ROVINJ</item>
      <item>Robert Matošević, OIB 41222561776 punomoćnik sudionika u postupku DRAGA d.o.o. ROVINJ</item>
    </derivirana_varijabla>
  </DomainObject.Predmet.OstaliListFormatedOIB>
  <DomainObject.Predmet.OstaliListFormatedWithAdress>
    <izvorni_sadrzaj>
      <item>Silvano Milokanović, Gambetići 4, 52463 Gambetići punomoćnik sudionika u postupku DRAGA d.o.o. ROVINJ</item>
      <item>Robert Matošević, Tratinska 44, 10000 Zagreb punomoćnik sudionika u postupku DRAGA d.o.o. ROVINJ</item>
    </izvorni_sadrzaj>
    <derivirana_varijabla naziv="DomainObject.Predmet.OstaliListFormatedWithAdress_1">
      <item>Silvano Milokanović, Gambetići 4, 52463 Gambetići punomoćnik sudionika u postupku DRAGA d.o.o. ROVINJ</item>
      <item>Robert Matošević, Tratinska 44, 10000 Zagreb punomoćnik sudionika u postupku DRAGA d.o.o. ROVINJ</item>
    </derivirana_varijabla>
  </DomainObject.Predmet.OstaliListFormatedWithAdress>
  <DomainObject.Predmet.OstaliListFormatedWithAdressOIB>
    <izvorni_sadrzaj>
      <item>Silvano Milokanović, OIB 09380343962, Gambetići 4, 52463 Gambetići punomoćnik sudionika u postupku DRAGA d.o.o. ROVINJ</item>
      <item>Robert Matošević, OIB 41222561776, Tratinska 44, 10000 Zagreb punomoćnik sudionika u postupku DRAGA d.o.o. ROVINJ</item>
    </izvorni_sadrzaj>
    <derivirana_varijabla naziv="DomainObject.Predmet.OstaliListFormatedWithAdressOIB_1">
      <item>Silvano Milokanović, OIB 09380343962, Gambetići 4, 52463 Gambetići punomoćnik sudionika u postupku DRAGA d.o.o. ROVINJ</item>
      <item>Robert Matošević, OIB 41222561776, Tratinska 44, 10000 Zagreb punomoćnik sudionika u postupku DRAGA d.o.o. ROVINJ</item>
    </derivirana_varijabla>
  </DomainObject.Predmet.OstaliListFormatedWithAdressOIB>
  <DomainObject.Predmet.OstaliListNazivFormated>
    <izvorni_sadrzaj>
      <item>Silvano Milokanović</item>
      <item>Robert Matošević</item>
    </izvorni_sadrzaj>
    <derivirana_varijabla naziv="DomainObject.Predmet.OstaliListNazivFormated_1">
      <item>Silvano Milokanović</item>
      <item>Robert Matošević</item>
    </derivirana_varijabla>
  </DomainObject.Predmet.OstaliListNazivFormated>
  <DomainObject.Predmet.OstaliListNazivFormatedOIB>
    <izvorni_sadrzaj>
      <item>Silvano Milokanović, OIB 09380343962</item>
      <item>Robert Matošević, OIB 41222561776</item>
    </izvorni_sadrzaj>
    <derivirana_varijabla naziv="DomainObject.Predmet.OstaliListNazivFormatedOIB_1">
      <item>Silvano Milokanović, OIB 09380343962</item>
      <item>Robert Matošević, OIB 41222561776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DRAGA d.o.o. ROVINJ</izvorni_sadrzaj>
    <derivirana_varijabla naziv="DomainObject.Predmet.ProtustrankaIDrugi_1">DRAGA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DRAGA d.o.o. ROVINJ, OIB 99299008331, Limski kanal 1, 52210 Rovinj</izvorni_sadrzaj>
    <derivirana_varijabla naziv="DomainObject.Predmet.ProtustrankaIDrugiAdressOIB_1">DRAGA d.o.o. ROVINJ, OIB 99299008331, Limski kanal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DRAGA d.o.o. ROVINJ</item>
      <item>Silvano Milokanović</item>
      <item>Robert Matošević</item>
    </izvorni_sadrzaj>
    <derivirana_varijabla naziv="DomainObject.Predmet.SudioniciListNaziv_1">
      <item>FINANCIJSKA AGENCIJA, RC RIJEKA, PODRUŽNICA PULA, PULA</item>
      <item>DRAGA d.o.o. ROVINJ</item>
      <item>Silvano Milokanović</item>
      <item>Robert Matošević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DRAGA d.o.o. ROVINJ, OIB 99299008331, Limski kanal 1,52210 Rovinj</item>
      <item>Silvano Milokanović, OIB 09380343962, Gambetići 4,52463 Gambetići</item>
      <item>Robert Matošević, OIB 41222561776, Tratinska 44,10000 Zagreb</item>
    </izvorni_sadrzaj>
    <derivirana_varijabla naziv="DomainObject.Predmet.SudioniciListAdressOIB_1">
      <item>FINANCIJSKA AGENCIJA, RC RIJEKA, PODRUŽNICA PULA, PULA, OIB 85821130368, Giardini 5,52100 Pula</item>
      <item>DRAGA d.o.o. ROVINJ, OIB 99299008331, Limski kanal 1,52210 Rovinj</item>
      <item>Silvano Milokanović, OIB 09380343962, Gambetići 4,52463 Gambetići</item>
      <item>Robert Matošević, OIB 41222561776, Tratinska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99299008331</item>
      <item>, OIB 09380343962</item>
      <item>, OIB 41222561776</item>
    </izvorni_sadrzaj>
    <derivirana_varijabla naziv="DomainObject.Predmet.SudioniciListNazivOIB_1">
      <item>, OIB 85821130368</item>
      <item>, OIB 99299008331</item>
      <item>, OIB 09380343962</item>
      <item>, OIB 41222561776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2C6A0D-1B97-46CA-A6D8-EE91F6FF9C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950</properties:Words>
  <properties:Characters>5226</properties:Characters>
  <properties:Lines>118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2016-05-09T06:33:00Z</dcterms:created>
  <dc:creator>Jasmina Matika</dc:creator>
  <cp:lastModifiedBy>Sanja Prodan</cp:lastModifiedBy>
  <cp:lastPrinted>2016-05-09T06:36:00Z</cp:lastPrinted>
  <dcterms:modified xmlns:xsi="http://www.w3.org/2001/XMLSchema-instance" xsi:type="dcterms:W3CDTF">2016-05-09T06:37:00Z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