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1b06" w14:paraId="8371b06" w:rsidRDefault="00532B71" w:rsidP="0086691F" w:rsidR="00532B71" w:rsidRPr="005E3275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5E327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E327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5E327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5E327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E327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5E32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D83C8C" w:rsidR="00D83C8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E3275">
        <w:rPr>
          <w:rFonts w:hAnsi="Times New Roman" w:ascii="Times New Roman"/>
          <w:sz w:val="22"/>
          <w:szCs w:val="22"/>
          <w:lang w:val="hr-HR"/>
        </w:rPr>
        <w:tab/>
      </w:r>
      <w:r w:rsidR="00D83C8C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 po sucu pojedincu Anki Muhoberac, u pravnoj stvari podnositelja zahtjeva FINANCIJSKE AGENCIJE, Regionalni centar Split, Podružnica Dubrovnik, Dubrovnik, Vukovarska 2, u skraćenom stečajnom postupku pokrenutim nad dužnikom</w:t>
      </w:r>
      <w:r w:rsidR="00D83C8C" w:rsidRPr="00D83C8C">
        <w:rPr>
          <w:rFonts w:hAnsi="Times New Roman" w:ascii="Times New Roman"/>
          <w:sz w:val="22"/>
          <w:szCs w:val="22"/>
        </w:rPr>
        <w:t xml:space="preserve"> </w:t>
      </w:r>
      <w:r w:rsidR="00D83C8C" w:rsidRPr="005E3275">
        <w:rPr>
          <w:rFonts w:hAnsi="Times New Roman" w:ascii="Times New Roman"/>
          <w:sz w:val="22"/>
          <w:szCs w:val="22"/>
        </w:rPr>
        <w:t xml:space="preserve">STARAC GRAND d.o.o., 20207 Mlini, Put dragovoljaca Domovinskog rata 10, </w:t>
      </w:r>
      <w:r w:rsidR="00D83C8C" w:rsidRPr="005E3275">
        <w:rPr>
          <w:rFonts w:hAnsi="Times New Roman" w:ascii="Times New Roman"/>
          <w:sz w:val="22"/>
          <w:szCs w:val="22"/>
          <w:lang w:val="hr-HR"/>
        </w:rPr>
        <w:t>OIB: 21470428654</w:t>
      </w:r>
      <w:r w:rsidR="00D83C8C" w:rsidRPr="008531E2">
        <w:rPr>
          <w:rFonts w:hAnsi="Times New Roman" w:ascii="Times New Roman"/>
          <w:sz w:val="22"/>
          <w:szCs w:val="22"/>
          <w:lang w:val="hr-HR"/>
        </w:rPr>
        <w:t xml:space="preserve">, dana 28. prosinca 2015. </w:t>
      </w:r>
      <w:r w:rsidR="00D83C8C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5E32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E327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E3275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E3275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533E8" w:rsidP="00997BA9" w:rsidR="009533E8" w:rsidRPr="005E32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76765" w:rsidR="00276765" w:rsidRPr="008531E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276765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276765">
        <w:rPr>
          <w:rFonts w:hAnsi="Times New Roman" w:ascii="Times New Roman"/>
          <w:sz w:val="22"/>
          <w:szCs w:val="22"/>
        </w:rPr>
        <w:t xml:space="preserve"> </w:t>
      </w:r>
      <w:r w:rsidR="005B3D80" w:rsidRPr="00276765">
        <w:rPr>
          <w:rFonts w:hAnsi="Times New Roman" w:ascii="Times New Roman"/>
          <w:sz w:val="22"/>
          <w:szCs w:val="22"/>
        </w:rPr>
        <w:t>STARAC GRAND d.o.o., 20207 Mlini, Put dragovoljaca Domovinskog rata 10, OIB: 21470428654</w:t>
      </w:r>
      <w:r w:rsidR="00A358AD" w:rsidRPr="00276765">
        <w:rPr>
          <w:rFonts w:hAnsi="Times New Roman" w:ascii="Times New Roman"/>
          <w:sz w:val="22"/>
          <w:szCs w:val="22"/>
        </w:rPr>
        <w:t xml:space="preserve">, </w:t>
      </w:r>
      <w:r w:rsidR="00276765" w:rsidRPr="008531E2">
        <w:rPr>
          <w:rFonts w:hAnsi="Times New Roman" w:ascii="Times New Roman"/>
          <w:sz w:val="22"/>
          <w:szCs w:val="22"/>
        </w:rPr>
        <w:t>dana 28.</w:t>
      </w:r>
      <w:r w:rsidR="00276765">
        <w:rPr>
          <w:rFonts w:hAnsi="Times New Roman" w:ascii="Times New Roman"/>
          <w:sz w:val="22"/>
          <w:szCs w:val="22"/>
        </w:rPr>
        <w:t xml:space="preserve"> </w:t>
      </w:r>
      <w:r w:rsidR="00276765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276765">
        <w:rPr>
          <w:rFonts w:hAnsi="Times New Roman" w:ascii="Times New Roman"/>
          <w:sz w:val="22"/>
          <w:szCs w:val="22"/>
        </w:rPr>
        <w:t>14,0</w:t>
      </w:r>
      <w:r w:rsidR="00276765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276765" w:rsidR="00B2463B" w:rsidRPr="00276765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5E3275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5E3275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5E3275">
        <w:rPr>
          <w:rFonts w:hAnsi="Times New Roman" w:ascii="Times New Roman"/>
          <w:sz w:val="22"/>
          <w:szCs w:val="22"/>
        </w:rPr>
        <w:t xml:space="preserve"> </w:t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453EEE" w:rsidRPr="005E3275">
        <w:rPr>
          <w:rFonts w:hAnsi="Times New Roman" w:ascii="Times New Roman"/>
          <w:sz w:val="22"/>
          <w:szCs w:val="22"/>
        </w:rPr>
        <w:softHyphen/>
      </w:r>
      <w:r w:rsidR="00363661">
        <w:rPr>
          <w:rFonts w:hAnsi="Times New Roman" w:ascii="Times New Roman"/>
          <w:sz w:val="22"/>
          <w:szCs w:val="22"/>
        </w:rPr>
        <w:t>IVAN GJURAŠIĆ iz Zagreba, Petrinjska 28, OIB: 66025260916.</w:t>
      </w:r>
    </w:p>
    <w:p w:rsidRDefault="00EE69E5" w:rsidP="00EE69E5" w:rsidR="00EE69E5" w:rsidRPr="005E327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5E327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5E3275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5E327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B3D80" w:rsidRPr="005E3275">
        <w:rPr>
          <w:rFonts w:hAnsi="Times New Roman" w:ascii="Times New Roman"/>
          <w:sz w:val="22"/>
          <w:szCs w:val="22"/>
        </w:rPr>
        <w:t xml:space="preserve">STARAC GRAND d.o.o., 20207 Mlini, Put dragovoljaca Domovinskog rata 10, </w:t>
      </w:r>
      <w:r w:rsidR="005B3D80" w:rsidRPr="005E3275">
        <w:rPr>
          <w:rFonts w:hAnsi="Times New Roman" w:ascii="Times New Roman"/>
          <w:sz w:val="22"/>
          <w:szCs w:val="22"/>
          <w:lang w:val="hr-HR"/>
        </w:rPr>
        <w:t>OIB: 21470428654</w:t>
      </w:r>
      <w:r w:rsidR="00322EFB" w:rsidRPr="005E3275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5E32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B4CE5" w:rsidP="00EE69E5" w:rsidR="00EE69E5" w:rsidRPr="005E327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5E327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5E3275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5E327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5E3275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5E327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E327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B4CE5" w:rsidP="00EE69E5" w:rsidR="004B4CE5" w:rsidRPr="005E32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5E327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E327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B4CE5" w:rsidR="004B4CE5" w:rsidRPr="005E32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E3275">
        <w:rPr>
          <w:rFonts w:hAnsi="Times New Roman" w:ascii="Times New Roman"/>
          <w:sz w:val="22"/>
          <w:szCs w:val="22"/>
          <w:lang w:val="hr-HR"/>
        </w:rPr>
        <w:tab/>
      </w:r>
      <w:r w:rsidR="00856BBB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856BBB" w:rsidP="00856BBB" w:rsidR="00856BB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56BBB" w:rsidP="00856BBB" w:rsidR="00856BBB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856BBB" w:rsidP="00856BBB" w:rsidR="00856BBB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56BBB" w:rsidP="00856BBB" w:rsidR="00856BB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56BBB" w:rsidP="00856BBB" w:rsidR="00856BB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56BBB" w:rsidP="00856BBB" w:rsidR="00856BBB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856BBB" w:rsidP="00856BBB" w:rsidR="00856BBB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56BBB" w:rsidP="00856BBB" w:rsidR="00856BBB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55587B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856BBB" w:rsidP="00856BBB" w:rsidR="00856BB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56BBB" w:rsidP="00856BBB" w:rsidR="00856BB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56BBB" w:rsidP="00856BBB" w:rsidR="00856BBB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856BBB" w:rsidP="00856BBB" w:rsidR="00856BB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856BBB" w:rsidP="00856BBB" w:rsidR="00856BB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856BBB" w:rsidP="00856BBB" w:rsidR="00856BB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856BBB" w:rsidP="00856BBB" w:rsidR="00856B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856BBB" w:rsidP="00856BBB" w:rsidR="00856BB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856BBB" w:rsidP="00856BBB" w:rsidR="00856BB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</w:t>
      </w:r>
      <w:r w:rsidR="009630BF">
        <w:rPr>
          <w:rFonts w:hAnsi="Times New Roman" w:ascii="Times New Roman"/>
          <w:sz w:val="22"/>
          <w:szCs w:val="22"/>
          <w:lang w:val="hr-HR"/>
        </w:rPr>
        <w:t>tečajnom upravitelju,</w:t>
      </w: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497579">
        <w:rPr>
          <w:rFonts w:hAnsi="Times New Roman" w:ascii="Times New Roman"/>
          <w:sz w:val="22"/>
          <w:szCs w:val="22"/>
          <w:lang w:val="hr-HR"/>
        </w:rPr>
        <w:t>OTP banka Hrvatska d.d.,</w:t>
      </w: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856BBB" w:rsidP="00856BBB" w:rsidR="00856BB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856BBB" w:rsidR="00D44D4F" w:rsidRPr="005E327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5E327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5E327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28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57391">
      <w:rPr>
        <w:rFonts w:hAnsi="Times New Roman" w:ascii="Times New Roman"/>
        <w:b/>
        <w:sz w:val="22"/>
        <w:szCs w:val="22"/>
        <w:lang w:val="hr-HR"/>
      </w:rPr>
      <w:t>696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57391">
      <w:rPr>
        <w:rFonts w:hAnsi="Times New Roman" w:ascii="Times New Roman"/>
        <w:b/>
        <w:sz w:val="22"/>
        <w:szCs w:val="22"/>
        <w:lang w:val="hr-HR"/>
      </w:rPr>
      <w:t>696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76765"/>
    <w:rsid w:val="00281CBA"/>
    <w:rsid w:val="002E46D4"/>
    <w:rsid w:val="002F3D54"/>
    <w:rsid w:val="003205C3"/>
    <w:rsid w:val="00322EFB"/>
    <w:rsid w:val="00363661"/>
    <w:rsid w:val="00367BDF"/>
    <w:rsid w:val="0037282D"/>
    <w:rsid w:val="00381A6A"/>
    <w:rsid w:val="003A1F98"/>
    <w:rsid w:val="003D2F62"/>
    <w:rsid w:val="0042162E"/>
    <w:rsid w:val="00453EEE"/>
    <w:rsid w:val="00497579"/>
    <w:rsid w:val="004B4CE5"/>
    <w:rsid w:val="004B7141"/>
    <w:rsid w:val="0051339D"/>
    <w:rsid w:val="00527A54"/>
    <w:rsid w:val="00532B71"/>
    <w:rsid w:val="00545C37"/>
    <w:rsid w:val="00552465"/>
    <w:rsid w:val="0055587B"/>
    <w:rsid w:val="00561677"/>
    <w:rsid w:val="005940E9"/>
    <w:rsid w:val="005B3D80"/>
    <w:rsid w:val="005E3275"/>
    <w:rsid w:val="006356C5"/>
    <w:rsid w:val="007045BC"/>
    <w:rsid w:val="00722851"/>
    <w:rsid w:val="00730EAB"/>
    <w:rsid w:val="007A29F9"/>
    <w:rsid w:val="007C6CF9"/>
    <w:rsid w:val="007E125F"/>
    <w:rsid w:val="00840E3D"/>
    <w:rsid w:val="00856BBB"/>
    <w:rsid w:val="00867F16"/>
    <w:rsid w:val="00895151"/>
    <w:rsid w:val="009533E8"/>
    <w:rsid w:val="009630BF"/>
    <w:rsid w:val="00997BA9"/>
    <w:rsid w:val="009F5765"/>
    <w:rsid w:val="00A22C68"/>
    <w:rsid w:val="00A358AD"/>
    <w:rsid w:val="00A723EE"/>
    <w:rsid w:val="00A871FF"/>
    <w:rsid w:val="00A94D51"/>
    <w:rsid w:val="00A95334"/>
    <w:rsid w:val="00AB7883"/>
    <w:rsid w:val="00AF40B4"/>
    <w:rsid w:val="00B03169"/>
    <w:rsid w:val="00B1709D"/>
    <w:rsid w:val="00B2463B"/>
    <w:rsid w:val="00B4799F"/>
    <w:rsid w:val="00B73ACA"/>
    <w:rsid w:val="00B81363"/>
    <w:rsid w:val="00C57CAF"/>
    <w:rsid w:val="00CC79E2"/>
    <w:rsid w:val="00CE35D6"/>
    <w:rsid w:val="00CF2939"/>
    <w:rsid w:val="00CF6F3D"/>
    <w:rsid w:val="00D06F1F"/>
    <w:rsid w:val="00D2206F"/>
    <w:rsid w:val="00D44D4F"/>
    <w:rsid w:val="00D52F6D"/>
    <w:rsid w:val="00D57391"/>
    <w:rsid w:val="00D83C8C"/>
    <w:rsid w:val="00D955F3"/>
    <w:rsid w:val="00DB29D2"/>
    <w:rsid w:val="00DB4528"/>
    <w:rsid w:val="00DE4A87"/>
    <w:rsid w:val="00E46F3A"/>
    <w:rsid w:val="00E947D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2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82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82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82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82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2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82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82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82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82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STARAC GRAND d.o.o. za trgovinu i graditeljstvo</izvorni_sadrzaj>
    <derivirana_varijabla naziv="DomainObject.Predmet.ProtustrankaFormated_1">  STARAC GRAND d.o.o. za trgovinu i graditeljstvo</derivirana_varijabla>
  </DomainObject.Predmet.ProtustrankaFormated>
  <DomainObject.Predmet.ProtustrankaFormatedOIB>
    <izvorni_sadrzaj>  STARAC GRAND d.o.o. za trgovinu i graditeljstvo, OIB 21470428654</izvorni_sadrzaj>
    <derivirana_varijabla naziv="DomainObject.Predmet.ProtustrankaFormatedOIB_1">  STARAC GRAND d.o.o. za trgovinu i graditeljstvo, OIB 21470428654</derivirana_varijabla>
  </DomainObject.Predmet.ProtustrankaFormatedOIB>
  <DomainObject.Predmet.ProtustrankaFormatedWithAdress>
    <izvorni_sadrzaj> STARAC GRAND d.o.o. za trgovinu i graditeljstvo, Put dragovoljaca Domovinskog rata 10, 20207 Mlini</izvorni_sadrzaj>
    <derivirana_varijabla naziv="DomainObject.Predmet.ProtustrankaFormatedWithAdress_1"> STARAC GRAND d.o.o. za trgovinu i graditeljstvo, Put dragovoljaca Domovinskog rata 10, 20207 Mlini</derivirana_varijabla>
  </DomainObject.Predmet.ProtustrankaFormatedWithAdress>
  <DomainObject.Predmet.ProtustrankaFormatedWithAdressOIB>
    <izvorni_sadrzaj> STARAC GRAND d.o.o. za trgovinu i graditeljstvo, OIB 21470428654, Put dragovoljaca Domovinskog rata 10, 20207 Mlini</izvorni_sadrzaj>
    <derivirana_varijabla naziv="DomainObject.Predmet.ProtustrankaFormatedWithAdressOIB_1"> STARAC GRAND d.o.o. za trgovinu i graditeljstvo, OIB 21470428654, Put dragovoljaca Domovinskog rata 10, 20207 Mlini</derivirana_varijabla>
  </DomainObject.Predmet.ProtustrankaFormatedWithAdressOIB>
  <DomainObject.Predmet.ProtustrankaWithAdress>
    <izvorni_sadrzaj>STARAC GRAND d.o.o. za trgovinu i graditeljstvo Put dragovoljaca Domovinskog rata 10, 20207 Mlini</izvorni_sadrzaj>
    <derivirana_varijabla naziv="DomainObject.Predmet.ProtustrankaWithAdress_1">STARAC GRAND d.o.o. za trgovinu i graditeljstvo Put dragovoljaca Domovinskog rata 10, 20207 Mlini</derivirana_varijabla>
  </DomainObject.Predmet.ProtustrankaWithAdress>
  <DomainObject.Predmet.ProtustrankaWithAdressOIB>
    <izvorni_sadrzaj>STARAC GRAND d.o.o. za trgovinu i graditeljstvo, OIB 21470428654, Put dragovoljaca Domovinskog rata 10, 20207 Mlini</izvorni_sadrzaj>
    <derivirana_varijabla naziv="DomainObject.Predmet.ProtustrankaWithAdressOIB_1">STARAC GRAND d.o.o. za trgovinu i graditeljstvo, OIB 21470428654, Put dragovoljaca Domovinskog rata 10, 20207 Mlini</derivirana_varijabla>
  </DomainObject.Predmet.ProtustrankaWithAdressOIB>
  <DomainObject.Predmet.ProtustrankaNazivFormated>
    <izvorni_sadrzaj>STARAC GRAND d.o.o. za trgovinu i graditeljstvo</izvorni_sadrzaj>
    <derivirana_varijabla naziv="DomainObject.Predmet.ProtustrankaNazivFormated_1">STARAC GRAND d.o.o. za trgovinu i graditeljstvo</derivirana_varijabla>
  </DomainObject.Predmet.ProtustrankaNazivFormated>
  <DomainObject.Predmet.ProtustrankaNazivFormatedOIB>
    <izvorni_sadrzaj>STARAC GRAND d.o.o. za trgovinu i graditeljstvo, OIB 21470428654</izvorni_sadrzaj>
    <derivirana_varijabla naziv="DomainObject.Predmet.ProtustrankaNazivFormatedOIB_1">STARAC GRAND d.o.o. za trgovinu i graditeljstvo, OIB 21470428654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STARAC GRAND d.o.o. za trgovinu i graditeljstvo</item>
    </izvorni_sadrzaj>
    <derivirana_varijabla naziv="DomainObject.Predmet.ProtuStrankaListFormated_1">
      <item>STARAC GRAND d.o.o. za trgovinu i graditeljstvo</item>
    </derivirana_varijabla>
  </DomainObject.Predmet.ProtuStrankaListFormated>
  <DomainObject.Predmet.ProtuStrankaListFormatedOIB>
    <izvorni_sadrzaj>
      <item>STARAC GRAND d.o.o. za trgovinu i graditeljstvo, OIB 21470428654</item>
    </izvorni_sadrzaj>
    <derivirana_varijabla naziv="DomainObject.Predmet.ProtuStrankaListFormatedOIB_1">
      <item>STARAC GRAND d.o.o. za trgovinu i graditeljstvo, OIB 21470428654</item>
    </derivirana_varijabla>
  </DomainObject.Predmet.ProtuStrankaListFormatedOIB>
  <DomainObject.Predmet.ProtuStrankaListFormatedWithAdress>
    <izvorni_sadrzaj>
      <item>STARAC GRAND d.o.o. za trgovinu i graditeljstvo, Put dragovoljaca Domovinskog rata 10, 20207 Mlini</item>
    </izvorni_sadrzaj>
    <derivirana_varijabla naziv="DomainObject.Predmet.ProtuStrankaListFormatedWithAdress_1">
      <item>STARAC GRAND d.o.o. za trgovinu i graditeljstvo, Put dragovoljaca Domovinskog rata 10, 20207 Mlini</item>
    </derivirana_varijabla>
  </DomainObject.Predmet.ProtuStrankaListFormatedWithAdress>
  <DomainObject.Predmet.ProtuStrankaListFormatedWithAdressOIB>
    <izvorni_sadrzaj>
      <item>STARAC GRAND d.o.o. za trgovinu i graditeljstvo, OIB 21470428654, Put dragovoljaca Domovinskog rata 10, 20207 Mlini</item>
    </izvorni_sadrzaj>
    <derivirana_varijabla naziv="DomainObject.Predmet.ProtuStrankaListFormatedWithAdressOIB_1">
      <item>STARAC GRAND d.o.o. za trgovinu i graditeljstvo, OIB 21470428654, Put dragovoljaca Domovinskog rata 10, 20207 Mlini</item>
    </derivirana_varijabla>
  </DomainObject.Predmet.ProtuStrankaListFormatedWithAdressOIB>
  <DomainObject.Predmet.ProtuStrankaListNazivFormated>
    <izvorni_sadrzaj>
      <item>STARAC GRAND d.o.o. za trgovinu i graditeljstvo</item>
    </izvorni_sadrzaj>
    <derivirana_varijabla naziv="DomainObject.Predmet.ProtuStrankaListNazivFormated_1">
      <item>STARAC GRAND d.o.o. za trgovinu i graditeljstvo</item>
    </derivirana_varijabla>
  </DomainObject.Predmet.ProtuStrankaListNazivFormated>
  <DomainObject.Predmet.ProtuStrankaListNazivFormatedOIB>
    <izvorni_sadrzaj>
      <item>STARAC GRAND d.o.o. za trgovinu i graditeljstvo, OIB 21470428654</item>
    </izvorni_sadrzaj>
    <derivirana_varijabla naziv="DomainObject.Predmet.ProtuStrankaListNazivFormatedOIB_1">
      <item>STARAC GRAND d.o.o. za trgovinu i graditeljstvo, OIB 21470428654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STARAC GRAND d.o.o. za trgovinu i graditeljstvo</izvorni_sadrzaj>
    <derivirana_varijabla naziv="DomainObject.Predmet.ProtustrankaIDrugi_1">STARAC GRAND d.o.o. za trgovinu i graditeljstvo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STARAC GRAND d.o.o. za trgovinu i graditeljstvo, OIB 21470428654, Put dragovoljaca Domovinskog rata 10, 20207 Mlini</izvorni_sadrzaj>
    <derivirana_varijabla naziv="DomainObject.Predmet.ProtustrankaIDrugiAdressOIB_1">STARAC GRAND d.o.o. za trgovinu i graditeljstvo, OIB 21470428654, Put dragovoljaca Domovinskog rata 10,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STARAC GRAND d.o.o. za trgovinu i graditeljstvo</item>
    </izvorni_sadrzaj>
    <derivirana_varijabla naziv="DomainObject.Predmet.SudioniciListNaziv_1">
      <item>FINA, RC Split, Podružnica Dubrovnik</item>
      <item>STARAC GRAND d.o.o. za trgovinu i graditeljstvo</item>
    </derivirana_varijabla>
  </DomainObject.Predmet.SudioniciListNaziv>
  <DomainObject.Predmet.SudioniciListAdressOIB>
    <izvorni_sadrzaj>
      <item>FINA, RC Split, Podružnica Dubrovnik, OIB 85821130368, Vukovarska 2,20000 Dubrovnik</item>
      <item>STARAC GRAND d.o.o. za trgovinu i graditeljstvo, OIB 21470428654, Put dragovoljaca Domovinskog rata 10,20207 Mlini</item>
    </izvorni_sadrzaj>
    <derivirana_varijabla naziv="DomainObject.Predmet.SudioniciListAdressOIB_1">
      <item>FINA, RC Split, Podružnica Dubrovnik, OIB 85821130368, Vukovarska 2,20000 Dubrovnik</item>
      <item>STARAC GRAND d.o.o. za trgovinu i graditeljstvo, OIB 21470428654, Put dragovoljaca Domovinskog rata 10,20207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21470428654</item>
    </izvorni_sadrzaj>
    <derivirana_varijabla naziv="DomainObject.Predmet.SudioniciListNazivOIB_1">
      <item>, OIB 85821130368</item>
      <item>, OIB 21470428654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E7E18-4FA0-4A28-A468-9E7CBE95B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2674</properties:Characters>
  <properties:Lines>81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2015-12-15T11:34:00Z</dcterms:created>
  <dc:creator>Sudsko vijeæe</dc:creator>
  <cp:lastModifiedBy>Sandra Lazo Oblizalo</cp:lastModifiedBy>
  <cp:lastPrinted>2015-12-28T12:57:00Z</cp:lastPrinted>
  <dcterms:modified xmlns:xsi="http://www.w3.org/2001/XMLSchema-instance" xsi:type="dcterms:W3CDTF">2015-12-28T13:27:00Z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