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53dd" w14:paraId="fe953dd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86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DVA-D GRADNJA d.o.o., </w:t>
      </w:r>
      <w:proofErr w:type="spellStart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Betina</w:t>
      </w:r>
      <w:proofErr w:type="spellEnd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 Dolac 55, MBS: 060021947, OIB: 51584281177,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0F4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DVA-D GRADNJA d.o.o., </w:t>
      </w:r>
      <w:proofErr w:type="spellStart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Betina</w:t>
      </w:r>
      <w:proofErr w:type="spellEnd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 Dolac 55, MBS: 060021947, OIB: 51584281177,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15.00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proofErr w:type="spellStart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Vencel</w:t>
      </w:r>
      <w:proofErr w:type="spellEnd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Osijeka, </w:t>
      </w:r>
      <w:proofErr w:type="spellStart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Plješevička</w:t>
      </w:r>
      <w:proofErr w:type="spellEnd"/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16E, OIB: 60951188779.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DVA-D GRADNJA d.o.o., </w:t>
      </w:r>
      <w:proofErr w:type="spellStart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Betina</w:t>
      </w:r>
      <w:proofErr w:type="spellEnd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 Dolac 55, MBS: 060021947, OIB: 51584281177,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9250F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DVA-D GRADNJA d.o.o., </w:t>
      </w:r>
      <w:proofErr w:type="spellStart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Betina</w:t>
      </w:r>
      <w:proofErr w:type="spellEnd"/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, Dolac 55, MBS: 060021947, OIB: 51584281177,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250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AD5D2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1017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73B" w:rsidP="00BD7A2F" w:rsidR="0099173B">
      <w:pPr>
        <w:spacing w:lineRule="auto" w:line="240" w:after="0"/>
      </w:pPr>
      <w:r>
        <w:separator/>
      </w:r>
    </w:p>
  </w:endnote>
  <w:endnote w:id="0" w:type="continuationSeparator">
    <w:p w:rsidRDefault="0099173B" w:rsidP="00BD7A2F" w:rsidR="009917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73B" w:rsidP="00BD7A2F" w:rsidR="0099173B">
      <w:pPr>
        <w:spacing w:lineRule="auto" w:line="240" w:after="0"/>
      </w:pPr>
      <w:r>
        <w:separator/>
      </w:r>
    </w:p>
  </w:footnote>
  <w:footnote w:id="0" w:type="continuationSeparator">
    <w:p w:rsidRDefault="0099173B" w:rsidP="00BD7A2F" w:rsidR="009917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9250F4">
      <w:t>62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101749"/>
    <w:rsid w:val="002D090A"/>
    <w:rsid w:val="0031551B"/>
    <w:rsid w:val="0034538F"/>
    <w:rsid w:val="00413301"/>
    <w:rsid w:val="00445035"/>
    <w:rsid w:val="004A7D3A"/>
    <w:rsid w:val="005D361A"/>
    <w:rsid w:val="00673C09"/>
    <w:rsid w:val="006D4CC4"/>
    <w:rsid w:val="007B2160"/>
    <w:rsid w:val="007D2606"/>
    <w:rsid w:val="009250F4"/>
    <w:rsid w:val="0099173B"/>
    <w:rsid w:val="00A20DB2"/>
    <w:rsid w:val="00A8328F"/>
    <w:rsid w:val="00AD5D22"/>
    <w:rsid w:val="00B34C07"/>
    <w:rsid w:val="00B8264C"/>
    <w:rsid w:val="00BB0656"/>
    <w:rsid w:val="00BD7A2F"/>
    <w:rsid w:val="00CE57F1"/>
    <w:rsid w:val="00D40809"/>
    <w:rsid w:val="00E6743F"/>
    <w:rsid w:val="00E713D0"/>
    <w:rsid w:val="00E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D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6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6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6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6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D2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6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26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26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26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DVA-D GRADNJA društvo s ograničenom odgovornošću za građevinarstvo, trgovinu i turizam</izvorni_sadrzaj>
    <derivirana_varijabla naziv="DomainObject.Predmet.ProtustrankaFormated_1">  DVA-D GRADNJA društvo s ograničenom odgovornošću za građevinarstvo, trgovinu i turizam</derivirana_varijabla>
  </DomainObject.Predmet.ProtustrankaFormated>
  <DomainObject.Predmet.ProtustrankaFormatedOIB>
    <izvorni_sadrzaj>  DVA-D GRADNJA društvo s ograničenom odgovornošću za građevinarstvo, trgovinu i turizam, OIB 51584281177</izvorni_sadrzaj>
    <derivirana_varijabla naziv="DomainObject.Predmet.ProtustrankaFormatedOIB_1">  DVA-D GRADNJA društvo s ograničenom odgovornošću za građevinarstvo, trgovinu i turizam, OIB 51584281177</derivirana_varijabla>
  </DomainObject.Predmet.ProtustrankaFormatedOIB>
  <DomainObject.Predmet.ProtustrankaFormatedWithAdress>
    <izvorni_sadrzaj> DVA-D GRADNJA društvo s ograničenom odgovornošću za građevinarstvo, trgovinu i turizam, Dolac 55, 22243 Betina</izvorni_sadrzaj>
    <derivirana_varijabla naziv="DomainObject.Predmet.ProtustrankaFormatedWithAdress_1"> DVA-D GRADNJA društvo s ograničenom odgovornošću za građevinarstvo, trgovinu i turizam, Dolac 55, 22243 Betina</derivirana_varijabla>
  </DomainObject.Predmet.ProtustrankaFormatedWithAdress>
  <DomainObject.Predmet.ProtustrankaFormatedWithAdressOIB>
    <izvorni_sadrzaj> DVA-D GRADNJA društvo s ograničenom odgovornošću za građevinarstvo, trgovinu i turizam, OIB 51584281177, Dolac 55, 22243 Betina</izvorni_sadrzaj>
    <derivirana_varijabla naziv="DomainObject.Predmet.ProtustrankaFormatedWithAdressOIB_1"> DVA-D GRADNJA društvo s ograničenom odgovornošću za građevinarstvo, trgovinu i turizam, OIB 51584281177, Dolac 55, 22243 Betina</derivirana_varijabla>
  </DomainObject.Predmet.ProtustrankaFormatedWithAdressOIB>
  <DomainObject.Predmet.ProtustrankaWithAdress>
    <izvorni_sadrzaj>DVA-D GRADNJA društvo s ograničenom odgovornošću za građevinarstvo, trgovinu i turizam Dolac 55, 22243 Betina</izvorni_sadrzaj>
    <derivirana_varijabla naziv="DomainObject.Predmet.ProtustrankaWithAdress_1">DVA-D GRADNJA društvo s ograničenom odgovornošću za građevinarstvo, trgovinu i turizam Dolac 55, 22243 Betina</derivirana_varijabla>
  </DomainObject.Predmet.ProtustrankaWithAdress>
  <DomainObject.Predmet.ProtustrankaWithAdressOIB>
    <izvorni_sadrzaj>DVA-D GRADNJA društvo s ograničenom odgovornošću za građevinarstvo, trgovinu i turizam, OIB 51584281177, Dolac 55, 22243 Betina</izvorni_sadrzaj>
    <derivirana_varijabla naziv="DomainObject.Predmet.ProtustrankaWithAdressOIB_1">DVA-D GRADNJA društvo s ograničenom odgovornošću za građevinarstvo, trgovinu i turizam, OIB 51584281177, Dolac 55, 22243 Betina</derivirana_varijabla>
  </DomainObject.Predmet.ProtustrankaWithAdressOIB>
  <DomainObject.Predmet.ProtustrankaNazivFormated>
    <izvorni_sadrzaj>DVA-D GRADNJA društvo s ograničenom odgovornošću za građevinarstvo, trgovinu i turizam</izvorni_sadrzaj>
    <derivirana_varijabla naziv="DomainObject.Predmet.ProtustrankaNazivFormated_1">DVA-D GRADNJA društvo s ograničenom odgovornošću za građevinarstvo, trgovinu i turizam</derivirana_varijabla>
  </DomainObject.Predmet.ProtustrankaNazivFormated>
  <DomainObject.Predmet.ProtustrankaNazivFormatedOIB>
    <izvorni_sadrzaj>DVA-D GRADNJA društvo s ograničenom odgovornošću za građevinarstvo, trgovinu i turizam, OIB 51584281177</izvorni_sadrzaj>
    <derivirana_varijabla naziv="DomainObject.Predmet.ProtustrankaNazivFormatedOIB_1">DVA-D GRADNJA društvo s ograničenom odgovornošću za građevinarstvo, trgovinu i turizam, OIB 51584281177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DVA-D GRADNJA društvo s ograničenom odgovornošću za građevinarstvo, trgovinu i turizam</item>
    </izvorni_sadrzaj>
    <derivirana_varijabla naziv="DomainObject.Predmet.ProtuStrankaListFormated_1">
      <item>DVA-D GRADNJA društvo s ograničenom odgovornošću za građevinarstvo, trgovinu i turizam</item>
    </derivirana_varijabla>
  </DomainObject.Predmet.ProtuStrankaListFormated>
  <DomainObject.Predmet.ProtuStrankaListFormatedOIB>
    <izvorni_sadrzaj>
      <item>DVA-D GRADNJA društvo s ograničenom odgovornošću za građevinarstvo, trgovinu i turizam, OIB 51584281177</item>
    </izvorni_sadrzaj>
    <derivirana_varijabla naziv="DomainObject.Predmet.ProtuStrankaListFormatedOIB_1">
      <item>DVA-D GRADNJA društvo s ograničenom odgovornošću za građevinarstvo, trgovinu i turizam, OIB 51584281177</item>
    </derivirana_varijabla>
  </DomainObject.Predmet.ProtuStrankaListFormatedOIB>
  <DomainObject.Predmet.ProtuStrankaListFormatedWithAdress>
    <izvorni_sadrzaj>
      <item>DVA-D GRADNJA društvo s ograničenom odgovornošću za građevinarstvo, trgovinu i turizam, Dolac 55, 22243 Betina</item>
    </izvorni_sadrzaj>
    <derivirana_varijabla naziv="DomainObject.Predmet.ProtuStrankaListFormatedWithAdress_1">
      <item>DVA-D GRADNJA društvo s ograničenom odgovornošću za građevinarstvo, trgovinu i turizam, Dolac 55, 22243 Betina</item>
    </derivirana_varijabla>
  </DomainObject.Predmet.ProtuStrankaListFormatedWithAdress>
  <DomainObject.Predmet.ProtuStrankaListFormatedWithAdressOIB>
    <izvorni_sadrzaj>
      <item>DVA-D GRADNJA društvo s ograničenom odgovornošću za građevinarstvo, trgovinu i turizam, OIB 51584281177, Dolac 55, 22243 Betina</item>
    </izvorni_sadrzaj>
    <derivirana_varijabla naziv="DomainObject.Predmet.ProtuStrankaListFormatedWithAdressOIB_1">
      <item>DVA-D GRADNJA društvo s ograničenom odgovornošću za građevinarstvo, trgovinu i turizam, OIB 51584281177, Dolac 55, 22243 Betina</item>
    </derivirana_varijabla>
  </DomainObject.Predmet.ProtuStrankaListFormatedWithAdressOIB>
  <DomainObject.Predmet.ProtuStrankaListNazivFormated>
    <izvorni_sadrzaj>
      <item>DVA-D GRADNJA društvo s ograničenom odgovornošću za građevinarstvo, trgovinu i turizam</item>
    </izvorni_sadrzaj>
    <derivirana_varijabla naziv="DomainObject.Predmet.ProtuStrankaListNazivFormated_1">
      <item>DVA-D GRADNJA društvo s ograničenom odgovornošću za građevinarstvo, trgovinu i turizam</item>
    </derivirana_varijabla>
  </DomainObject.Predmet.ProtuStrankaListNazivFormated>
  <DomainObject.Predmet.ProtuStrankaListNazivFormatedOIB>
    <izvorni_sadrzaj>
      <item>DVA-D GRADNJA društvo s ograničenom odgovornošću za građevinarstvo, trgovinu i turizam, OIB 51584281177</item>
    </izvorni_sadrzaj>
    <derivirana_varijabla naziv="DomainObject.Predmet.ProtuStrankaListNazivFormatedOIB_1">
      <item>DVA-D GRADNJA društvo s ograničenom odgovornošću za građevinarstvo, trgovinu i turizam, OIB 51584281177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DVA-D GRADNJA društvo s ograničenom odgovornošću za građevinarstvo, trgovinu i turizam</izvorni_sadrzaj>
    <derivirana_varijabla naziv="DomainObject.Predmet.ProtustrankaIDrugi_1">DVA-D GRADNJA društvo s ograničenom odgovornošću za građevinarstvo,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DVA-D GRADNJA društvo s ograničenom odgovornošću za građevinarstvo, trgovinu i turizam, OIB 51584281177, Dolac 55, 22243 Betina</izvorni_sadrzaj>
    <derivirana_varijabla naziv="DomainObject.Predmet.ProtustrankaIDrugiAdressOIB_1">DVA-D GRADNJA društvo s ograničenom odgovornošću za građevinarstvo, trgovinu i turizam, OIB 51584281177,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DVA-D GRADNJA društvo s ograničenom odgovornošću za građevinarstvo, trgovinu i turizam</item>
    </izvorni_sadrzaj>
    <derivirana_varijabla naziv="DomainObject.Predmet.SudioniciListNaziv_1">
      <item>FINA - Podružnica Šibenik</item>
      <item>DVA-D GRADNJA društvo s ograničenom odgovornošću za građevinarstvo,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DVA-D GRADNJA društvo s ograničenom odgovornošću za građevinarstvo, trgovinu i turizam, OIB 51584281177, Dolac 55,22243 Betina</item>
    </izvorni_sadrzaj>
    <derivirana_varijabla naziv="DomainObject.Predmet.SudioniciListAdressOIB_1">
      <item>FINA - Podružnica Šibenik, OIB 85821130368, Perivoj L. Marune 1,22000 Šibenik</item>
      <item>DVA-D GRADNJA društvo s ograničenom odgovornošću za građevinarstvo, trgovinu i turizam, OIB 51584281177,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51584281177</item>
    </izvorni_sadrzaj>
    <derivirana_varijabla naziv="DomainObject.Predmet.SudioniciListNazivOIB_1">
      <item>, OIB 85821130368</item>
      <item>, OIB 51584281177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2525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2016-02-23T13:38:00Z</dcterms:created>
  <dc:creator>Marina Gulin</dc:creator>
  <cp:lastModifiedBy>Marina Gulin</cp:lastModifiedBy>
  <cp:lastPrinted>2016-02-16T12:17:00Z</cp:lastPrinted>
  <dcterms:modified xmlns:xsi="http://www.w3.org/2001/XMLSchema-instance" xsi:type="dcterms:W3CDTF">2016-02-23T13:40:00Z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