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508b" w14:paraId="aaa508b" w:rsidRDefault="00BF694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6942" w:rsidP="00BF6942" w:rsidR="00AE649C">
      <w:pPr>
        <w:pStyle w:val="NormaleSPIS"/>
        <w:spacing w:after="0"/>
      </w:pPr>
      <w:r>
        <w:t xml:space="preserve">        Republika Hrvatska</w:t>
      </w:r>
    </w:p>
    <w:p w:rsidRDefault="00BF6942" w:rsidP="00BF6942" w:rsidR="00BF6942">
      <w:pPr>
        <w:pStyle w:val="NormaleSPIS"/>
        <w:spacing w:after="0"/>
      </w:pPr>
      <w:r>
        <w:t xml:space="preserve">     Trgovački sud u Bjelovaru</w:t>
      </w:r>
    </w:p>
    <w:p w:rsidRDefault="00BF6942" w:rsidP="00BF6942" w:rsidR="00BF6942">
      <w:pPr>
        <w:pStyle w:val="NormaleSPIS"/>
        <w:spacing w:after="0"/>
      </w:pPr>
      <w:r>
        <w:t>Bjelovar, Šetalište dr.I.Lebovića 42.</w:t>
      </w:r>
    </w:p>
    <w:p w:rsidRDefault="00BF6942" w:rsidP="00BF6942" w:rsidR="00BF6942">
      <w:pPr>
        <w:pStyle w:val="NormaleSPIS"/>
        <w:jc w:val="right"/>
      </w:pPr>
      <w:r>
        <w:t>Poslovni broj: 7 St-675/2018-2</w:t>
      </w:r>
    </w:p>
    <w:p w:rsidRDefault="00BF6942" w:rsidP="00BF6942" w:rsidR="00BF6942">
      <w:pPr>
        <w:pStyle w:val="NormaleSPIS"/>
        <w:jc w:val="right"/>
      </w:pPr>
    </w:p>
    <w:p w:rsidRDefault="00BF6942" w:rsidP="00BF6942" w:rsidR="00BF6942">
      <w:pPr>
        <w:jc w:val="center"/>
      </w:pPr>
      <w:r>
        <w:t>U   I M E   R E P U B L I K E   H R V A T S K E</w:t>
      </w:r>
    </w:p>
    <w:p w:rsidRDefault="00BF6942" w:rsidP="00BF6942" w:rsidR="00BF6942">
      <w:pPr>
        <w:jc w:val="center"/>
      </w:pPr>
      <w:r>
        <w:t>R J E Š E N J E</w:t>
      </w:r>
    </w:p>
    <w:p w:rsidRDefault="00BF6942" w:rsidP="00BF6942" w:rsidR="00BF6942">
      <w:pPr>
        <w:jc w:val="center"/>
      </w:pPr>
    </w:p>
    <w:p w:rsidRDefault="00BF6942" w:rsidP="00BF6942" w:rsidR="00BF6942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FINA, RC ZAGREB, OIB 85821130368, Podružnica Bjelovar, </w:t>
      </w:r>
      <w:proofErr w:type="spellStart"/>
      <w:r>
        <w:t>F.Supila</w:t>
      </w:r>
      <w:proofErr w:type="spellEnd"/>
      <w:r>
        <w:t xml:space="preserve"> 4, za pokretanje stečajnog postupka nad dužnikom VL TRANS j.d.o.o. za transport, turizam, ugostiteljstvo, trgovinu i usluge iz Virovitice, Stjepana Radića 13, MBS 010096993, OIB 49834680255, 7. prosinca 2018.</w:t>
      </w:r>
    </w:p>
    <w:p w:rsidRDefault="00BF6942" w:rsidP="00BF6942" w:rsidR="00BF6942">
      <w:pPr>
        <w:jc w:val="center"/>
      </w:pPr>
      <w:r>
        <w:t>r i j e š i o   j e</w:t>
      </w:r>
    </w:p>
    <w:p w:rsidRDefault="00BF6942" w:rsidP="00BF6942" w:rsidR="00BF6942">
      <w:pPr>
        <w:spacing w:after="0"/>
        <w:jc w:val="center"/>
      </w:pPr>
      <w:bookmarkStart w:name="_GoBack" w:id="0"/>
      <w:bookmarkEnd w:id="0"/>
    </w:p>
    <w:p w:rsidRDefault="00BF6942" w:rsidP="00BF6942" w:rsidR="00BF6942">
      <w:pPr>
        <w:pStyle w:val="Uvuenotijeloteksta"/>
        <w:ind w:firstLine="720" w:left="0"/>
        <w:jc w:val="both"/>
      </w:pPr>
      <w:r>
        <w:t>Prijedlog predlagatelja FINE, RC ZAGREB, Podružnica Bjelovar za pokretanje stečajnog postupka nad dužnikom VL TRANS j.d.o.o. za transport, turizam, ugostiteljstvo, trgovinu i usluge iz Virovitice, Stjepana Radića 13, MBS 010096993, OIB 49834680255, se odbacuje.</w:t>
      </w:r>
    </w:p>
    <w:p w:rsidRDefault="00BF6942" w:rsidP="00BF6942" w:rsidR="00BF6942">
      <w:pPr>
        <w:pStyle w:val="Uvuenotijeloteksta"/>
        <w:ind w:firstLine="720" w:left="0"/>
        <w:jc w:val="center"/>
        <w:rPr>
          <w:b/>
        </w:rPr>
      </w:pPr>
      <w:r w:rsidRPr="00BF6942">
        <w:t>Obrazloženje</w:t>
      </w:r>
    </w:p>
    <w:p w:rsidRDefault="00BF6942" w:rsidP="00BF6942" w:rsidR="00BF6942">
      <w:pPr>
        <w:jc w:val="both"/>
      </w:pPr>
      <w:r>
        <w:rPr>
          <w:b/>
        </w:rPr>
        <w:tab/>
      </w:r>
      <w:r>
        <w:t xml:space="preserve">Pred ovim sudom je u tijeku prethodni postupak radi utvrđivanja uvjeta za otvaranje stečaja nad istim dužnikom pod poslovnim brojem 7 St-639/2018. Kako se protiv istog  dužnika ne mogu istovremeno voditi dva identična sudska postupka, to je riješeno kao u izreci ovog rješenja. </w:t>
      </w:r>
    </w:p>
    <w:p w:rsidRDefault="00BF6942" w:rsidP="00BF6942" w:rsidR="00BF6942">
      <w:pPr>
        <w:ind w:firstLine="720"/>
        <w:jc w:val="center"/>
      </w:pPr>
      <w:r>
        <w:t>Bjelovar 7. prosinca 2018.</w:t>
      </w:r>
    </w:p>
    <w:p w:rsidRDefault="00BF6942" w:rsidP="00BF6942" w:rsidR="00BF694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BF6942" w:rsidP="00BF6942" w:rsidR="00BF694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BF6942" w:rsidP="00BF6942" w:rsidR="00BF694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F6942" w:rsidP="00BF6942" w:rsidR="00BF6942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BF6942" w:rsidP="00BF6942" w:rsidR="00BF6942">
      <w:pPr>
        <w:overflowPunct w:val="false"/>
        <w:autoSpaceDE w:val="false"/>
        <w:autoSpaceDN w:val="false"/>
        <w:jc w:val="both"/>
      </w:pPr>
      <w: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sectPr w:rsidSect="0032366B" w:rsidR="00BF69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942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7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St-675/2018-2</izvorni_sadrzaj>
    <derivirana_varijabla naziv="DomainObject.Oznaka_1">St-675/2018-2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St-675/2018</izvorni_sadrzaj>
    <derivirana_varijabla naziv="DomainObject.Predmet.OznakaBroj_1">St-675/2018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 TRANS j.d.o.o. za transport, turizam, ugostiteljstvo, trgovinu i usluge</izvorni_sadrzaj>
    <derivirana_varijabla naziv="DomainObject.Predmet.ProtustrankaFormated_1">  VL TRANS j.d.o.o. za transport, turizam, ugostiteljstvo, trgovinu i usluge</derivirana_varijabla>
  </DomainObject.Predmet.ProtustrankaFormated>
  <DomainObject.Predmet.ProtustrankaFormatedOIB>
    <izvorni_sadrzaj>  VL TRANS j.d.o.o. za transport, turizam, ugostiteljstvo, trgovinu i usluge, OIB 49834680255</izvorni_sadrzaj>
    <derivirana_varijabla naziv="DomainObject.Predmet.ProtustrankaFormatedOIB_1">  VL TRANS j.d.o.o. za transport, turizam, ugostiteljstvo, trgovinu i usluge, OIB 49834680255</derivirana_varijabla>
  </DomainObject.Predmet.ProtustrankaFormatedOIB>
  <DomainObject.Predmet.ProtustrankaFormatedWithAdress>
    <izvorni_sadrzaj> VL TRANS j.d.o.o. za transport, turizam, ugostiteljstvo, trgovinu i usluge, Stjepana Radića 13, 33000 Virovitica</izvorni_sadrzaj>
    <derivirana_varijabla naziv="DomainObject.Predmet.ProtustrankaFormatedWithAdress_1"> VL TRANS j.d.o.o. za transport, turizam, ugostiteljstvo, trgovinu i usluge, Stjepana Radića 13, 33000 Virovitica</derivirana_varijabla>
  </DomainObject.Predmet.ProtustrankaFormatedWithAdress>
  <DomainObject.Predmet.ProtustrankaFormatedWithAdressOIB>
    <izvorni_sadrzaj> VL TRANS j.d.o.o. za transport, turizam, ugostiteljstvo, trgovinu i usluge, OIB 49834680255, Stjepana Radića 13, 33000 Virovitica</izvorni_sadrzaj>
    <derivirana_varijabla naziv="DomainObject.Predmet.ProtustrankaFormatedWithAdressOIB_1"> VL TRANS j.d.o.o. za transport, turizam, ugostiteljstvo, trgovinu i usluge, OIB 49834680255, Stjepana Radića 13, 33000 Virovitica</derivirana_varijabla>
  </DomainObject.Predmet.ProtustrankaFormatedWithAdressOIB>
  <DomainObject.Predmet.ProtustrankaWithAdress>
    <izvorni_sadrzaj>VL TRANS j.d.o.o. za transport, turizam, ugostiteljstvo, trgovinu i usluge Stjepana Radića 13, 33000 Virovitica</izvorni_sadrzaj>
    <derivirana_varijabla naziv="DomainObject.Predmet.ProtustrankaWithAdress_1">VL TRANS j.d.o.o. za transport, turizam, ugostiteljstvo, trgovinu i usluge Stjepana Radića 13, 33000 Virovitica</derivirana_varijabla>
  </DomainObject.Predmet.ProtustrankaWithAdress>
  <DomainObject.Predmet.ProtustrankaWithAdressOIB>
    <izvorni_sadrzaj>VL TRANS j.d.o.o. za transport, turizam, ugostiteljstvo, trgovinu i usluge, OIB 49834680255, Stjepana Radića 13, 33000 Virovitica</izvorni_sadrzaj>
    <derivirana_varijabla naziv="DomainObject.Predmet.ProtustrankaWithAdressOIB_1">VL TRANS j.d.o.o. za transport, turizam, ugostiteljstvo, trgovinu i usluge, OIB 49834680255, Stjepana Radića 13, 33000 Virovitica</derivirana_varijabla>
  </DomainObject.Predmet.ProtustrankaWithAdressOIB>
  <DomainObject.Predmet.ProtustrankaNazivFormated>
    <izvorni_sadrzaj>VL TRANS j.d.o.o. za transport, turizam, ugostiteljstvo, trgovinu i usluge</izvorni_sadrzaj>
    <derivirana_varijabla naziv="DomainObject.Predmet.ProtustrankaNazivFormated_1">VL TRANS j.d.o.o. za transport, turizam, ugostiteljstvo, trgovinu i usluge</derivirana_varijabla>
  </DomainObject.Predmet.ProtustrankaNazivFormated>
  <DomainObject.Predmet.ProtustrankaNazivFormatedOIB>
    <izvorni_sadrzaj>VL TRANS j.d.o.o. za transport, turizam, ugostiteljstvo, trgovinu i usluge, OIB 49834680255</izvorni_sadrzaj>
    <derivirana_varijabla naziv="DomainObject.Predmet.ProtustrankaNazivFormatedOIB_1">VL TRANS j.d.o.o. za transport, turizam, ugostiteljstvo, trgovinu i usluge, OIB 49834680255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VL TRANS j.d.o.o. za transport, turizam, ugostiteljstvo, trgovinu i usluge</item>
    </izvorni_sadrzaj>
    <derivirana_varijabla naziv="DomainObject.Predmet.ProtuStrankaListFormated_1">
      <item>VL TRANS j.d.o.o. za transport, turizam, ugostiteljstvo, trgovinu i usluge</item>
    </derivirana_varijabla>
  </DomainObject.Predmet.ProtuStrankaListFormated>
  <DomainObject.Predmet.ProtuStrankaListFormatedOIB>
    <izvorni_sadrzaj>
      <item>VL TRANS j.d.o.o. za transport, turizam, ugostiteljstvo, trgovinu i usluge, OIB 49834680255</item>
    </izvorni_sadrzaj>
    <derivirana_varijabla naziv="DomainObject.Predmet.ProtuStrankaListFormatedOIB_1">
      <item>VL TRANS j.d.o.o. za transport, turizam, ugostiteljstvo, trgovinu i usluge, OIB 49834680255</item>
    </derivirana_varijabla>
  </DomainObject.Predmet.ProtuStrankaListFormatedOIB>
  <DomainObject.Predmet.ProtuStrankaListFormatedWithAdress>
    <izvorni_sadrzaj>
      <item>VL TRANS j.d.o.o. za transport, turizam, ugostiteljstvo, trgovinu i usluge, Stjepana Radića 13, 33000 Virovitica</item>
    </izvorni_sadrzaj>
    <derivirana_varijabla naziv="DomainObject.Predmet.ProtuStrankaListFormatedWithAdress_1">
      <item>VL TRANS j.d.o.o. za transport, turizam, ugostiteljstvo, trgovinu i usluge, Stjepana Radića 13, 33000 Virovitica</item>
    </derivirana_varijabla>
  </DomainObject.Predmet.ProtuStrankaListFormatedWithAdress>
  <DomainObject.Predmet.ProtuStrankaListFormatedWithAdressOIB>
    <izvorni_sadrzaj>
      <item>VL TRANS j.d.o.o. za transport, turizam, ugostiteljstvo, trgovinu i usluge, OIB 49834680255, Stjepana Radića 13, 33000 Virovitica</item>
    </izvorni_sadrzaj>
    <derivirana_varijabla naziv="DomainObject.Predmet.ProtuStrankaListFormatedWithAdressOIB_1">
      <item>VL TRANS j.d.o.o. za transport, turizam, ugostiteljstvo, trgovinu i usluge, OIB 49834680255, Stjepana Radića 13, 33000 Virovitica</item>
    </derivirana_varijabla>
  </DomainObject.Predmet.ProtuStrankaListFormatedWithAdressOIB>
  <DomainObject.Predmet.ProtuStrankaListNazivFormated>
    <izvorni_sadrzaj>
      <item>VL TRANS j.d.o.o. za transport, turizam, ugostiteljstvo, trgovinu i usluge</item>
    </izvorni_sadrzaj>
    <derivirana_varijabla naziv="DomainObject.Predmet.ProtuStrankaListNazivFormated_1">
      <item>VL TRANS j.d.o.o. za transport, turizam, ugostiteljstvo, trgovinu i usluge</item>
    </derivirana_varijabla>
  </DomainObject.Predmet.ProtuStrankaListNazivFormated>
  <DomainObject.Predmet.ProtuStrankaListNazivFormatedOIB>
    <izvorni_sadrzaj>
      <item>VL TRANS j.d.o.o. za transport, turizam, ugostiteljstvo, trgovinu i usluge, OIB 49834680255</item>
    </izvorni_sadrzaj>
    <derivirana_varijabla naziv="DomainObject.Predmet.ProtuStrankaListNazivFormatedOIB_1">
      <item>VL TRANS j.d.o.o. za transport, turizam, ugostiteljstvo, trgovinu i usluge, OIB 49834680255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St-675/2018-2</izvorni_sadrzaj>
    <derivirana_varijabla naziv="DomainObject.PoslovniBrojDokumenta_1">St-675/2018-2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VL TRANS j.d.o.o. za transport, turizam, ugostiteljstvo, trgovinu i usluge</izvorni_sadrzaj>
    <derivirana_varijabla naziv="DomainObject.Predmet.ProtustrankaIDrugi_1">VL TRANS j.d.o.o. za transport,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VL TRANS j.d.o.o. za transport, turizam, ugostiteljstvo, trgovinu i usluge, OIB 49834680255, Stjepana Radića 13, 33000 Virovitica</izvorni_sadrzaj>
    <derivirana_varijabla naziv="DomainObject.Predmet.ProtustrankaIDrugiAdressOIB_1">VL TRANS j.d.o.o. za transport, turizam, ugostiteljstvo, trgovinu i usluge, OIB 49834680255, Stjepana Radića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VL TRANS j.d.o.o. za transport, turizam, ugostiteljstvo, trgovinu i usluge</item>
    </izvorni_sadrzaj>
    <derivirana_varijabla naziv="DomainObject.Predmet.SudioniciListNaziv_1">
      <item>FINA, RC ZAGREB, Podružnica BJELOVAR</item>
      <item>VL TRANS j.d.o.o. za transport, turizam,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VL TRANS j.d.o.o. za transport, turizam, ugostiteljstvo, trgovinu i usluge, OIB 49834680255, Stjepana Radića 13,33000 Virovitica</item>
    </izvorni_sadrzaj>
    <derivirana_varijabla naziv="DomainObject.Predmet.SudioniciListAdressOIB_1">
      <item>FINA, RC ZAGREB, Podružnica BJELOVAR, OIB 85821130368, F. Supila 4,43000 Bjelovar</item>
      <item>VL TRANS j.d.o.o. za transport, turizam, ugostiteljstvo, trgovinu i usluge, OIB 49834680255, Stjepana Radića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B7234-69A7-477D-916A-8408C9EE2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1357</properties:Characters>
  <properties:Lines>35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2018-12-07T12:33:00Z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