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3964" w14:paraId="8a53964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C51020">
        <w:rPr>
          <w:b/>
        </w:rPr>
        <w:t>2846/2016-31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stečajnom </w:t>
      </w:r>
      <w:r w:rsidR="002B2200">
        <w:t>masom</w:t>
      </w:r>
      <w:r>
        <w:t xml:space="preserve"> </w:t>
      </w:r>
      <w:r w:rsidR="00356EF4">
        <w:rPr>
          <w:b/>
        </w:rPr>
        <w:t xml:space="preserve">GABRIELI-SM j.d.o.o. za proizvodnju i usluge, Oriovac, </w:t>
      </w:r>
      <w:proofErr w:type="spellStart"/>
      <w:r w:rsidR="00356EF4">
        <w:rPr>
          <w:b/>
        </w:rPr>
        <w:t>Frankopanska</w:t>
      </w:r>
      <w:proofErr w:type="spellEnd"/>
      <w:r w:rsidR="00356EF4">
        <w:rPr>
          <w:b/>
        </w:rPr>
        <w:t xml:space="preserve"> 48, OIB: 94924390052</w:t>
      </w:r>
      <w:r w:rsidR="00356EF4">
        <w:t xml:space="preserve">, koji je zastupan po </w:t>
      </w:r>
      <w:proofErr w:type="spellStart"/>
      <w:r w:rsidR="00356EF4">
        <w:t>Julki</w:t>
      </w:r>
      <w:proofErr w:type="spellEnd"/>
      <w:r w:rsidR="00356EF4">
        <w:t xml:space="preserve"> Bandić, upraviteljici stečajne mase</w:t>
      </w:r>
      <w:r>
        <w:t xml:space="preserve">, </w:t>
      </w:r>
      <w:r w:rsidR="00C51020">
        <w:t>29. svibnja</w:t>
      </w:r>
      <w:r w:rsidR="002B2200">
        <w:t xml:space="preserve"> 2018.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 xml:space="preserve">kupština vjerovnika </w:t>
      </w:r>
      <w:r w:rsidR="002B2200">
        <w:t xml:space="preserve">nad stečajnom </w:t>
      </w:r>
      <w:r w:rsidR="00356EF4">
        <w:rPr>
          <w:b/>
        </w:rPr>
        <w:t xml:space="preserve">GABRIELI-SM j.d.o.o. za proizvodnju i usluge, Oriovac, </w:t>
      </w:r>
      <w:proofErr w:type="spellStart"/>
      <w:r w:rsidR="00356EF4">
        <w:rPr>
          <w:b/>
        </w:rPr>
        <w:t>Frankopanska</w:t>
      </w:r>
      <w:proofErr w:type="spellEnd"/>
      <w:r w:rsidR="00356EF4">
        <w:rPr>
          <w:b/>
        </w:rPr>
        <w:t xml:space="preserve"> 48, OIB: 94924390052</w:t>
      </w:r>
      <w:r w:rsidR="00356EF4">
        <w:t xml:space="preserve">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C5102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11. srpnja</w:t>
      </w:r>
      <w:r w:rsidR="00950460" w:rsidRPr="00950460">
        <w:rPr>
          <w:b/>
          <w:u w:val="single"/>
        </w:rPr>
        <w:t xml:space="preserve"> 201</w:t>
      </w:r>
      <w:r w:rsidR="00750231">
        <w:rPr>
          <w:b/>
          <w:u w:val="single"/>
        </w:rPr>
        <w:t>8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13,00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750231" w:rsidR="006B76D9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50231">
        <w:t xml:space="preserve">poziva </w:t>
      </w:r>
      <w:r w:rsidR="002B2200">
        <w:t>upravitelj stečajne mase, stečajni vjerovnici</w:t>
      </w:r>
      <w:r w:rsidR="000E53EB">
        <w:t xml:space="preserve">, vjerovnici </w:t>
      </w:r>
      <w:proofErr w:type="spellStart"/>
      <w:r w:rsidR="000E53EB">
        <w:t>steč</w:t>
      </w:r>
      <w:proofErr w:type="spellEnd"/>
      <w:r w:rsidR="000E53EB">
        <w:t>. mase</w:t>
      </w:r>
      <w:r w:rsidR="002B2200">
        <w:t>.</w:t>
      </w:r>
    </w:p>
    <w:p w:rsidRDefault="002B2200" w:rsidP="002B2200" w:rsidR="002B2200">
      <w:pPr>
        <w:pStyle w:val="Odlomakpopisa"/>
        <w:ind w:left="1080"/>
        <w:jc w:val="both"/>
      </w:pP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</w:t>
      </w:r>
      <w:r w:rsidR="002B2200">
        <w:rPr>
          <w:b/>
        </w:rPr>
        <w:t>upravitelja stečajne mase</w:t>
      </w:r>
      <w:r>
        <w:rPr>
          <w:b/>
        </w:rPr>
        <w:t>,</w:t>
      </w:r>
    </w:p>
    <w:p w:rsidRDefault="008229AE" w:rsidP="008229AE" w:rsidR="008229AE" w:rsidRPr="002B220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</w:t>
      </w:r>
      <w:r w:rsidR="00645178">
        <w:rPr>
          <w:b/>
        </w:rPr>
        <w:t xml:space="preserve"> </w:t>
      </w:r>
      <w:r w:rsidR="000E53EB">
        <w:rPr>
          <w:b/>
        </w:rPr>
        <w:t xml:space="preserve">načinu prodaje neprodane imovine (prijedlog uprav. </w:t>
      </w:r>
      <w:proofErr w:type="spellStart"/>
      <w:r w:rsidR="000E53EB">
        <w:rPr>
          <w:b/>
        </w:rPr>
        <w:t>steč</w:t>
      </w:r>
      <w:proofErr w:type="spellEnd"/>
      <w:r w:rsidR="000E53EB">
        <w:rPr>
          <w:b/>
        </w:rPr>
        <w:t>. mase da se ista proda neposrednog pogodbom)</w:t>
      </w:r>
    </w:p>
    <w:p w:rsidRDefault="002B2200" w:rsidP="008229AE" w:rsidR="002B2200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6B76D9" w:rsidP="006B76D9" w:rsidR="006B76D9" w:rsidRPr="00950460">
      <w:pPr>
        <w:ind w:left="1440"/>
        <w:jc w:val="both"/>
        <w:rPr>
          <w:b/>
          <w:lang w:val="en-US"/>
        </w:rPr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C51020">
        <w:rPr>
          <w:b/>
          <w:u w:val="single"/>
        </w:rPr>
        <w:t>11</w:t>
      </w:r>
      <w:r w:rsidR="002B2200">
        <w:rPr>
          <w:b/>
          <w:u w:val="single"/>
        </w:rPr>
        <w:t xml:space="preserve">. </w:t>
      </w:r>
      <w:r w:rsidR="00C51020">
        <w:rPr>
          <w:b/>
          <w:u w:val="single"/>
        </w:rPr>
        <w:t>srpnja</w:t>
      </w:r>
      <w:r w:rsidR="002B2200">
        <w:rPr>
          <w:b/>
          <w:u w:val="single"/>
        </w:rPr>
        <w:t xml:space="preserve"> </w:t>
      </w:r>
      <w:r w:rsidR="00750231" w:rsidRPr="00950460">
        <w:rPr>
          <w:b/>
          <w:u w:val="single"/>
        </w:rPr>
        <w:t>201</w:t>
      </w:r>
      <w:r w:rsidR="00750231">
        <w:rPr>
          <w:b/>
          <w:u w:val="single"/>
        </w:rPr>
        <w:t xml:space="preserve">8. </w:t>
      </w:r>
      <w:r w:rsidR="003364AF" w:rsidRPr="008229AE">
        <w:rPr>
          <w:b/>
          <w:u w:val="single"/>
        </w:rPr>
        <w:t xml:space="preserve">u </w:t>
      </w:r>
      <w:r w:rsidR="002B2200">
        <w:rPr>
          <w:b/>
          <w:u w:val="single"/>
        </w:rPr>
        <w:t>1</w:t>
      </w:r>
      <w:r w:rsidR="00C51020">
        <w:rPr>
          <w:b/>
          <w:u w:val="single"/>
        </w:rPr>
        <w:t xml:space="preserve">3,00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2B2200" w:rsidP="00F053C3" w:rsidR="000E53EB">
      <w:pPr>
        <w:ind w:firstLine="708"/>
        <w:jc w:val="both"/>
      </w:pPr>
      <w:r>
        <w:t>Upravitelj stečajne mase je podnio</w:t>
      </w:r>
      <w:r w:rsidR="008229AE">
        <w:t xml:space="preserve"> pri</w:t>
      </w:r>
      <w:r>
        <w:t xml:space="preserve">jedlog za zakazivanje Skupštine u kojem </w:t>
      </w:r>
      <w:r w:rsidR="000E53EB">
        <w:t>navodi da dužnik stečajne mase ima imovinu koja nije prodana, da se radi o nekurentnoj robi i predlože da Skupština donese odluku da se iste pokretnine prodaju neposrednom pogodbom jer se do sada nisu mogle prodati na drugi način.</w:t>
      </w:r>
    </w:p>
    <w:p w:rsidRDefault="00750231" w:rsidP="00F053C3" w:rsidR="008A7FB2">
      <w:pPr>
        <w:ind w:firstLine="708"/>
        <w:jc w:val="both"/>
      </w:pPr>
      <w:r>
        <w:t>S</w:t>
      </w:r>
      <w:r w:rsidR="008229AE">
        <w:t>toga je odlučeno kao u izreci.</w:t>
      </w:r>
    </w:p>
    <w:p w:rsidRDefault="000E53EB" w:rsidP="00F053C3" w:rsidR="000E53EB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557E24">
        <w:t>2</w:t>
      </w:r>
      <w:r w:rsidR="000E53EB">
        <w:t>9</w:t>
      </w:r>
      <w:r w:rsidR="00557E24">
        <w:t>. svibnja</w:t>
      </w:r>
      <w:r w:rsidR="00EE13C0">
        <w:t xml:space="preserve"> 2018.</w:t>
      </w:r>
    </w:p>
    <w:p w:rsidRDefault="00FC153E" w:rsidP="003509B2" w:rsidR="00FC153E">
      <w:pPr>
        <w:jc w:val="center"/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0E53EB" w:rsidP="000E53EB" w:rsidR="000E53EB">
      <w:pPr>
        <w:ind w:firstLine="720" w:left="4944"/>
      </w:pPr>
      <w:r>
        <w:t>D</w:t>
      </w:r>
      <w:r w:rsidR="003509B2">
        <w:t>aniela Martini Maoduš</w:t>
      </w:r>
    </w:p>
    <w:p w:rsidRDefault="00950460" w:rsidP="000E53EB" w:rsidR="00FC153E" w:rsidRPr="00FC153E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lastRenderedPageBreak/>
        <w:t>Rj</w:t>
      </w:r>
      <w:proofErr w:type="spellEnd"/>
      <w:r w:rsidRPr="00950460">
        <w:rPr>
          <w:sz w:val="20"/>
          <w:szCs w:val="20"/>
        </w:rPr>
        <w:t>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  <w:r w:rsidR="00750231">
        <w:rPr>
          <w:sz w:val="20"/>
          <w:szCs w:val="20"/>
        </w:rPr>
        <w:t xml:space="preserve"> </w:t>
      </w: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0E53EB"/>
    <w:rsid w:val="001F2F4E"/>
    <w:rsid w:val="00221AA4"/>
    <w:rsid w:val="002A2134"/>
    <w:rsid w:val="002B2200"/>
    <w:rsid w:val="00326901"/>
    <w:rsid w:val="003364AF"/>
    <w:rsid w:val="003509B2"/>
    <w:rsid w:val="00356EF4"/>
    <w:rsid w:val="004F49BC"/>
    <w:rsid w:val="00557E24"/>
    <w:rsid w:val="00645178"/>
    <w:rsid w:val="006B76D9"/>
    <w:rsid w:val="007024B3"/>
    <w:rsid w:val="00725B32"/>
    <w:rsid w:val="00750231"/>
    <w:rsid w:val="00790531"/>
    <w:rsid w:val="008229AE"/>
    <w:rsid w:val="008A7FB2"/>
    <w:rsid w:val="008C4A56"/>
    <w:rsid w:val="008D1EE8"/>
    <w:rsid w:val="00926E85"/>
    <w:rsid w:val="00950460"/>
    <w:rsid w:val="0096572B"/>
    <w:rsid w:val="009C79BA"/>
    <w:rsid w:val="009F1E5C"/>
    <w:rsid w:val="00B57CFA"/>
    <w:rsid w:val="00C411B2"/>
    <w:rsid w:val="00C42453"/>
    <w:rsid w:val="00C51020"/>
    <w:rsid w:val="00C52741"/>
    <w:rsid w:val="00C94D56"/>
    <w:rsid w:val="00CF31BA"/>
    <w:rsid w:val="00D52B24"/>
    <w:rsid w:val="00D85898"/>
    <w:rsid w:val="00D91A0E"/>
    <w:rsid w:val="00DA16D5"/>
    <w:rsid w:val="00DA4D00"/>
    <w:rsid w:val="00EA1742"/>
    <w:rsid w:val="00EE13C0"/>
    <w:rsid w:val="00EE5AC8"/>
    <w:rsid w:val="00F053C3"/>
    <w:rsid w:val="00F225CC"/>
    <w:rsid w:val="00F9513E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A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A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A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A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A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A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A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A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St-2846/2016-22</izvorni_sadrzaj>
    <derivirana_varijabla naziv="DomainObject.Predmet.OdlukaRjesenje.Oznaka_1">St-2846/2016-22</derivirana_varijabla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256</properties:Words>
  <properties:Characters>1361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2018-05-29T11:24:00Z</dcterms:created>
  <dc:creator>rweinberger</dc:creator>
  <cp:lastModifiedBy>wsadmin</cp:lastModifiedBy>
  <cp:lastPrinted>2018-05-29T11:27:00Z</cp:lastPrinted>
  <dcterms:modified xmlns:xsi="http://www.w3.org/2001/XMLSchema-instance" xsi:type="dcterms:W3CDTF">2018-05-29T11:31:00Z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skupština vjerovnika.docx-gabrieli sm.docx)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