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ea5c1" w14:paraId="64ea5c1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>Zagreb, Amruševa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2B1318">
        <w:t>6921</w:t>
      </w:r>
      <w:r w:rsidR="00C33CA7">
        <w:t>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2B1318">
        <w:t>6921</w:t>
      </w:r>
      <w:r>
        <w:t xml:space="preserve">/15, temeljem odredbe članka 430. Stečajnog zakona (N.N. br. 71/15.), dana </w:t>
      </w:r>
      <w:r w:rsidR="000F71A5">
        <w:t>1</w:t>
      </w:r>
      <w:r w:rsidR="002B1318">
        <w:t>9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2B1318">
        <w:t>MORE PAPRIKA d.o.o., OIB 39180440781, Zagreb, Tituša Brezovačkog 3.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2B1318">
        <w:t>105.575,35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2B1318">
        <w:t>9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10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B3EF2"/>
    <w:rsid w:val="000F71A5"/>
    <w:rsid w:val="00101281"/>
    <w:rsid w:val="00194DE9"/>
    <w:rsid w:val="001B5958"/>
    <w:rsid w:val="00215918"/>
    <w:rsid w:val="002B1318"/>
    <w:rsid w:val="002E7A51"/>
    <w:rsid w:val="00312159"/>
    <w:rsid w:val="003A1D14"/>
    <w:rsid w:val="003A2AE4"/>
    <w:rsid w:val="003C4994"/>
    <w:rsid w:val="00452C66"/>
    <w:rsid w:val="004A0524"/>
    <w:rsid w:val="004B4B7E"/>
    <w:rsid w:val="00524D3D"/>
    <w:rsid w:val="005F77A6"/>
    <w:rsid w:val="006156D0"/>
    <w:rsid w:val="0064498B"/>
    <w:rsid w:val="00644D30"/>
    <w:rsid w:val="00690733"/>
    <w:rsid w:val="006D3911"/>
    <w:rsid w:val="00726015"/>
    <w:rsid w:val="00750B6E"/>
    <w:rsid w:val="007D6D1C"/>
    <w:rsid w:val="00813622"/>
    <w:rsid w:val="008348B0"/>
    <w:rsid w:val="008C31DE"/>
    <w:rsid w:val="00916F5B"/>
    <w:rsid w:val="00961A46"/>
    <w:rsid w:val="009A248B"/>
    <w:rsid w:val="009D789B"/>
    <w:rsid w:val="00A053FB"/>
    <w:rsid w:val="00A9783B"/>
    <w:rsid w:val="00AF31FC"/>
    <w:rsid w:val="00B00AAF"/>
    <w:rsid w:val="00B37548"/>
    <w:rsid w:val="00BC1743"/>
    <w:rsid w:val="00C11749"/>
    <w:rsid w:val="00C33CA7"/>
    <w:rsid w:val="00C445F4"/>
    <w:rsid w:val="00C54284"/>
    <w:rsid w:val="00C972A9"/>
    <w:rsid w:val="00CD57E4"/>
    <w:rsid w:val="00CD74BB"/>
    <w:rsid w:val="00D660C0"/>
    <w:rsid w:val="00D970B2"/>
    <w:rsid w:val="00EA64CE"/>
    <w:rsid w:val="00EB51D1"/>
    <w:rsid w:val="00EB6112"/>
    <w:rsid w:val="00F76A6D"/>
    <w:rsid w:val="00F955AC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A05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05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05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05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05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A05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05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05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05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05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6921</izvorni_sadrzaj>
    <derivirana_varijabla naziv="DomainObject.Predmet.Broj_1">6921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St-6921/2015</izvorni_sadrzaj>
    <derivirana_varijabla naziv="DomainObject.Predmet.OznakaBroj_1">St-6921/2015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MORE PAPRIKA d.o.o. zastupanog po punomoćniku Dalio-Alen Despot</izvorni_sadrzaj>
    <derivirana_varijabla naziv="DomainObject.Predmet.ProtustrankaFormated_1">  MORE PAPRIKA d.o.o. zastupanog po punomoćniku Dalio-Alen Despot</derivirana_varijabla>
  </DomainObject.Predmet.ProtustrankaFormated>
  <DomainObject.Predmet.ProtustrankaFormatedOIB>
    <izvorni_sadrzaj>  MORE PAPRIKA d.o.o., OIB 39180440781 zastupanog po punomoćniku Dalio-Alen Despot</izvorni_sadrzaj>
    <derivirana_varijabla naziv="DomainObject.Predmet.ProtustrankaFormatedOIB_1">  MORE PAPRIKA d.o.o., OIB 39180440781 zastupanog po punomoćniku Dalio-Alen Despot</derivirana_varijabla>
  </DomainObject.Predmet.ProtustrankaFormatedOIB>
  <DomainObject.Predmet.ProtustrankaFormatedWithAdress>
    <izvorni_sadrzaj> MORE PAPRIKA d.o.o., Tituša Brezovačkog 3, 10000 Zagreb zastupanog po punomoćniku Dalio-Alen Despot</izvorni_sadrzaj>
    <derivirana_varijabla naziv="DomainObject.Predmet.ProtustrankaFormatedWithAdress_1"> MORE PAPRIKA d.o.o., Tituša Brezovačkog 3, 10000 Zagreb zastupanog po punomoćniku Dalio-Alen Despot</derivirana_varijabla>
  </DomainObject.Predmet.ProtustrankaFormatedWithAdress>
  <DomainObject.Predmet.ProtustrankaFormatedWithAdressOIB>
    <izvorni_sadrzaj> MORE PAPRIKA d.o.o., OIB 39180440781, Tituša Brezovačkog 3, 10000 Zagreb zastupanog po punomoćniku Dalio-Alen Despot</izvorni_sadrzaj>
    <derivirana_varijabla naziv="DomainObject.Predmet.ProtustrankaFormatedWithAdressOIB_1"> MORE PAPRIKA d.o.o., OIB 39180440781, Tituša Brezovačkog 3, 10000 Zagreb zastupanog po punomoćniku Dalio-Alen Despot</derivirana_varijabla>
  </DomainObject.Predmet.ProtustrankaFormatedWithAdressOIB>
  <DomainObject.Predmet.ProtustrankaWithAdress>
    <izvorni_sadrzaj>MORE PAPRIKA d.o.o. Tituša Brezovačkog 3, 10000 Zagreb</izvorni_sadrzaj>
    <derivirana_varijabla naziv="DomainObject.Predmet.ProtustrankaWithAdress_1">MORE PAPRIKA d.o.o. Tituša Brezovačkog 3, 10000 Zagreb</derivirana_varijabla>
  </DomainObject.Predmet.ProtustrankaWithAdress>
  <DomainObject.Predmet.ProtustrankaWithAdressOIB>
    <izvorni_sadrzaj>MORE PAPRIKA d.o.o., OIB 39180440781, Tituša Brezovačkog 3, 10000 Zagreb</izvorni_sadrzaj>
    <derivirana_varijabla naziv="DomainObject.Predmet.ProtustrankaWithAdressOIB_1">MORE PAPRIKA d.o.o., OIB 39180440781, Tituša Brezovačkog 3, 10000 Zagreb</derivirana_varijabla>
  </DomainObject.Predmet.ProtustrankaWithAdressOIB>
  <DomainObject.Predmet.ProtustrankaNazivFormated>
    <izvorni_sadrzaj>MORE PAPRIKA d.o.o.</izvorni_sadrzaj>
    <derivirana_varijabla naziv="DomainObject.Predmet.ProtustrankaNazivFormated_1">MORE PAPRIKA d.o.o.</derivirana_varijabla>
  </DomainObject.Predmet.ProtustrankaNazivFormated>
  <DomainObject.Predmet.ProtustrankaNazivFormatedOIB>
    <izvorni_sadrzaj>MORE PAPRIKA d.o.o., OIB 39180440781</izvorni_sadrzaj>
    <derivirana_varijabla naziv="DomainObject.Predmet.ProtustrankaNazivFormatedOIB_1">MORE PAPRIKA d.o.o., OIB 39180440781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MORE PAPRIKA d.o.o. zastupanog po punomoćniku Dalio-Alen Despot</item>
    </izvorni_sadrzaj>
    <derivirana_varijabla naziv="DomainObject.Predmet.ProtuStrankaListFormated_1">
      <item>MORE PAPRIKA d.o.o. zastupanog po punomoćniku Dalio-Alen Despot</item>
    </derivirana_varijabla>
  </DomainObject.Predmet.ProtuStrankaListFormated>
  <DomainObject.Predmet.ProtuStrankaListFormatedOIB>
    <izvorni_sadrzaj>
      <item>MORE PAPRIKA d.o.o., OIB 39180440781 zastupanog po punomoćniku Dalio-Alen Despot</item>
    </izvorni_sadrzaj>
    <derivirana_varijabla naziv="DomainObject.Predmet.ProtuStrankaListFormatedOIB_1">
      <item>MORE PAPRIKA d.o.o., OIB 39180440781 zastupanog po punomoćniku Dalio-Alen Despot</item>
    </derivirana_varijabla>
  </DomainObject.Predmet.ProtuStrankaListFormatedOIB>
  <DomainObject.Predmet.ProtuStrankaListFormatedWithAdress>
    <izvorni_sadrzaj>
      <item>MORE PAPRIKA d.o.o., Tituša Brezovačkog 3, 10000 Zagreb zastupanog po punomoćniku Dalio-Alen Despot</item>
    </izvorni_sadrzaj>
    <derivirana_varijabla naziv="DomainObject.Predmet.ProtuStrankaListFormatedWithAdress_1">
      <item>MORE PAPRIKA d.o.o., Tituša Brezovačkog 3, 10000 Zagreb zastupanog po punomoćniku Dalio-Alen Despot</item>
    </derivirana_varijabla>
  </DomainObject.Predmet.ProtuStrankaListFormatedWithAdress>
  <DomainObject.Predmet.ProtuStrankaListFormatedWithAdressOIB>
    <izvorni_sadrzaj>
      <item>MORE PAPRIKA d.o.o., OIB 39180440781, Tituša Brezovačkog 3, 10000 Zagreb zastupanog po punomoćniku Dalio-Alen Despot</item>
    </izvorni_sadrzaj>
    <derivirana_varijabla naziv="DomainObject.Predmet.ProtuStrankaListFormatedWithAdressOIB_1">
      <item>MORE PAPRIKA d.o.o., OIB 39180440781, Tituša Brezovačkog 3, 10000 Zagreb zastupanog po punomoćniku Dalio-Alen Despot</item>
    </derivirana_varijabla>
  </DomainObject.Predmet.ProtuStrankaListFormatedWithAdressOIB>
  <DomainObject.Predmet.ProtuStrankaListNazivFormated>
    <izvorni_sadrzaj>
      <item>MORE PAPRIKA d.o.o.</item>
    </izvorni_sadrzaj>
    <derivirana_varijabla naziv="DomainObject.Predmet.ProtuStrankaListNazivFormated_1">
      <item>MORE PAPRIKA d.o.o.</item>
    </derivirana_varijabla>
  </DomainObject.Predmet.ProtuStrankaListNazivFormated>
  <DomainObject.Predmet.ProtuStrankaListNazivFormatedOIB>
    <izvorni_sadrzaj>
      <item>MORE PAPRIKA d.o.o., OIB 39180440781</item>
    </izvorni_sadrzaj>
    <derivirana_varijabla naziv="DomainObject.Predmet.ProtuStrankaListNazivFormatedOIB_1">
      <item>MORE PAPRIKA d.o.o., OIB 39180440781</item>
    </derivirana_varijabla>
  </DomainObject.Predmet.ProtuStrankaListNazivFormatedOIB>
  <DomainObject.Predmet.OstaliListFormated>
    <izvorni_sadrzaj>
      <item>Dalio-Alen Despot punomoćnik sudionika u postupku MORE PAPRIKA d.o.o.</item>
    </izvorni_sadrzaj>
    <derivirana_varijabla naziv="DomainObject.Predmet.OstaliListFormated_1">
      <item>Dalio-Alen Despot punomoćnik sudionika u postupku MORE PAPRIKA d.o.o.</item>
    </derivirana_varijabla>
  </DomainObject.Predmet.OstaliListFormated>
  <DomainObject.Predmet.OstaliListFormatedOIB>
    <izvorni_sadrzaj>
      <item>Dalio-Alen Despot, OIB 14617654810 punomoćnik sudionika u postupku MORE PAPRIKA d.o.o.</item>
    </izvorni_sadrzaj>
    <derivirana_varijabla naziv="DomainObject.Predmet.OstaliListFormatedOIB_1">
      <item>Dalio-Alen Despot, OIB 14617654810 punomoćnik sudionika u postupku MORE PAPRIKA d.o.o.</item>
    </derivirana_varijabla>
  </DomainObject.Predmet.OstaliListFormatedOIB>
  <DomainObject.Predmet.OstaliListFormatedWithAdress>
    <izvorni_sadrzaj>
      <item>Dalio-Alen Despot, Tituša Brezovačkog 3, 10000 Zagreb punomoćnik sudionika u postupku MORE PAPRIKA d.o.o.</item>
    </izvorni_sadrzaj>
    <derivirana_varijabla naziv="DomainObject.Predmet.OstaliListFormatedWithAdress_1">
      <item>Dalio-Alen Despot, Tituša Brezovačkog 3, 10000 Zagreb punomoćnik sudionika u postupku MORE PAPRIKA d.o.o.</item>
    </derivirana_varijabla>
  </DomainObject.Predmet.OstaliListFormatedWithAdress>
  <DomainObject.Predmet.OstaliListFormatedWithAdressOIB>
    <izvorni_sadrzaj>
      <item>Dalio-Alen Despot, OIB 14617654810, Tituša Brezovačkog 3, 10000 Zagreb punomoćnik sudionika u postupku MORE PAPRIKA d.o.o.</item>
    </izvorni_sadrzaj>
    <derivirana_varijabla naziv="DomainObject.Predmet.OstaliListFormatedWithAdressOIB_1">
      <item>Dalio-Alen Despot, OIB 14617654810, Tituša Brezovačkog 3, 10000 Zagreb punomoćnik sudionika u postupku MORE PAPRIKA d.o.o.</item>
    </derivirana_varijabla>
  </DomainObject.Predmet.OstaliListFormatedWithAdressOIB>
  <DomainObject.Predmet.OstaliListNazivFormated>
    <izvorni_sadrzaj>
      <item>Dalio-Alen Despot</item>
    </izvorni_sadrzaj>
    <derivirana_varijabla naziv="DomainObject.Predmet.OstaliListNazivFormated_1">
      <item>Dalio-Alen Despot</item>
    </derivirana_varijabla>
  </DomainObject.Predmet.OstaliListNazivFormated>
  <DomainObject.Predmet.OstaliListNazivFormatedOIB>
    <izvorni_sadrzaj>
      <item>Dalio-Alen Despot, OIB 14617654810</item>
    </izvorni_sadrzaj>
    <derivirana_varijabla naziv="DomainObject.Predmet.OstaliListNazivFormatedOIB_1">
      <item>Dalio-Alen Despot, OIB 14617654810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MORE PAPRIKA d.o.o.</izvorni_sadrzaj>
    <derivirana_varijabla naziv="DomainObject.Predmet.ProtustrankaIDrugi_1">MORE PAPRIKA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MORE PAPRIKA d.o.o., OIB 39180440781, Tituša Brezovačkog 3, 10000 Zagreb</izvorni_sadrzaj>
    <derivirana_varijabla naziv="DomainObject.Predmet.ProtustrankaIDrugiAdressOIB_1">MORE PAPRIKA d.o.o., OIB 39180440781, Tituša Brezovačkog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MORE PAPRIKA d.o.o.</item>
      <item>FINA Regionalni centar Zagreb</item>
      <item>Dalio-Alen Despot</item>
    </izvorni_sadrzaj>
    <derivirana_varijabla naziv="DomainObject.Predmet.SudioniciListNaziv_1">
      <item>MORE PAPRIKA d.o.o.</item>
      <item>FINA Regionalni centar Zagreb</item>
      <item>Dalio-Alen Despot</item>
    </derivirana_varijabla>
  </DomainObject.Predmet.SudioniciListNaziv>
  <DomainObject.Predmet.SudioniciListAdressOIB>
    <izvorni_sadrzaj>
      <item>MORE PAPRIKA d.o.o., OIB 39180440781, Tituša Brezovačkog 3,10000 Zagreb</item>
      <item>FINA Regionalni centar Zagreb, OIB 85821130368, Trg svibanjskih žrtava 1995. 1,10000 Zagreb</item>
      <item>Dalio-Alen Despot, OIB 14617654810, Tituša Brezovačkog 3,10000 Zagreb</item>
    </izvorni_sadrzaj>
    <derivirana_varijabla naziv="DomainObject.Predmet.SudioniciListAdressOIB_1">
      <item>MORE PAPRIKA d.o.o., OIB 39180440781, Tituša Brezovačkog 3,10000 Zagreb</item>
      <item>FINA Regionalni centar Zagreb, OIB 85821130368, Trg svibanjskih žrtava 1995. 1,10000 Zagreb</item>
      <item>Dalio-Alen Despot, OIB 14617654810, Tituša Brezovačkog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39180440781</item>
      <item>, OIB 85821130368</item>
      <item>, OIB 14617654810</item>
    </izvorni_sadrzaj>
    <derivirana_varijabla naziv="DomainObject.Predmet.SudioniciListNazivOIB_1">
      <item>, OIB 39180440781</item>
      <item>, OIB 85821130368</item>
      <item>, OIB 14617654810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5FE793-16A9-41BD-B3F4-6195E8FDF9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1329</properties:Characters>
  <properties:Lines>48</properties:Lines>
  <properties:Paragraphs>17</properties:Paragraphs>
  <properties:TotalTime>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dcterms:modified xmlns:xsi="http://www.w3.org/2001/XMLSchema-instance" xsi:type="dcterms:W3CDTF">2016-01-19T08:37:00Z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