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33bc" w14:paraId="5a333bc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7C5007">
        <w:rPr>
          <w:rFonts w:cs="Times New Roman"/>
        </w:rPr>
        <w:t>BUGI TRANS</w:t>
      </w:r>
      <w:r w:rsidR="008C1F14">
        <w:rPr>
          <w:rFonts w:cs="Times New Roman"/>
        </w:rPr>
        <w:t xml:space="preserve"> </w:t>
      </w:r>
      <w:r w:rsidR="00630B43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7C5007">
        <w:rPr>
          <w:rFonts w:cs="Times New Roman"/>
        </w:rPr>
        <w:t>Križevci</w:t>
      </w:r>
      <w:r w:rsidR="000B778A">
        <w:rPr>
          <w:rFonts w:cs="Times New Roman"/>
        </w:rPr>
        <w:t>,</w:t>
      </w:r>
      <w:r w:rsidR="007C5007">
        <w:rPr>
          <w:rFonts w:cs="Times New Roman"/>
        </w:rPr>
        <w:t xml:space="preserve"> Ulica bana Josipa Jelačića 30,</w:t>
      </w:r>
      <w:r w:rsidR="000B778A">
        <w:rPr>
          <w:rFonts w:cs="Times New Roman"/>
        </w:rPr>
        <w:t xml:space="preserve"> OIB: </w:t>
      </w:r>
      <w:r w:rsidR="007C5007" w:rsidRPr="007C5007">
        <w:rPr>
          <w:rFonts w:cs="Times New Roman"/>
        </w:rPr>
        <w:t>90656294339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7C5007">
        <w:rPr>
          <w:b/>
        </w:rPr>
        <w:t>9</w:t>
      </w:r>
      <w:r w:rsidR="009B2BCE">
        <w:rPr>
          <w:b/>
        </w:rPr>
        <w:t>,</w:t>
      </w:r>
      <w:r w:rsidR="007C5007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7C5007">
        <w:t>Darko Borjan, Pofuki, Pofuki 17</w:t>
      </w:r>
      <w:r w:rsidR="000C01D3">
        <w:t xml:space="preserve">, </w:t>
      </w:r>
    </w:p>
    <w:p w:rsidRDefault="009C304A" w:rsidP="007C5007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7C5007" w:rsidRPr="007C5007">
        <w:rPr>
          <w:rFonts w:cs="Times New Roman"/>
        </w:rPr>
        <w:t>BUGI TRANS j.d.o.o., Križevci, Ulica bana Josi</w:t>
      </w:r>
      <w:r w:rsidR="007C5007">
        <w:rPr>
          <w:rFonts w:cs="Times New Roman"/>
        </w:rPr>
        <w:t>pa Jelačića 30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7C5007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7C5007">
        <w:t>Darku</w:t>
      </w:r>
      <w:r w:rsidR="007C5007" w:rsidRPr="007C5007">
        <w:t xml:space="preserve"> Borjan</w:t>
      </w:r>
      <w:r w:rsidR="007C5007">
        <w:t>u</w:t>
      </w:r>
      <w:r w:rsidR="007C5007" w:rsidRPr="007C5007">
        <w:t>, Pofuki, Pofuki 17</w:t>
      </w:r>
      <w:r w:rsidR="001E7E3C">
        <w:t>,</w:t>
      </w:r>
      <w:r w:rsidR="00B520FB">
        <w:t xml:space="preserve"> OIB: </w:t>
      </w:r>
      <w:r w:rsidR="007C5007">
        <w:t>76277619244</w:t>
      </w:r>
      <w:r w:rsidR="00FA69C2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7C5007">
        <w:t>9</w:t>
      </w:r>
      <w:r w:rsidR="00F540FD">
        <w:t>,</w:t>
      </w:r>
      <w:r w:rsidR="007C5007">
        <w:t>0</w:t>
      </w:r>
      <w:r w:rsidR="00630B43">
        <w:t>0</w:t>
      </w:r>
      <w:r>
        <w:t xml:space="preserve"> sati, dostavi javnobilježnički ovjerovljen prokazni popis imovine za dužnika</w:t>
      </w:r>
      <w:r w:rsidR="000B778A">
        <w:t xml:space="preserve"> </w:t>
      </w:r>
      <w:r w:rsidR="007C5007" w:rsidRPr="007C5007">
        <w:rPr>
          <w:rFonts w:cs="Times New Roman"/>
        </w:rPr>
        <w:t>BUGI TRANS j.d.o.o., Križevci, Ulica bana Josipa Jelačića 30, OIB: 90656294339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7C4150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7C500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7C5007" w:rsidRPr="007C5007">
        <w:rPr>
          <w:rFonts w:cs="Times New Roman"/>
        </w:rPr>
        <w:t>BUGI TRANS j.d.o.o., Križevci, Ulica bana Josi</w:t>
      </w:r>
      <w:r w:rsidR="007C5007">
        <w:rPr>
          <w:rFonts w:cs="Times New Roman"/>
        </w:rPr>
        <w:t>pa Jelačića 30</w:t>
      </w:r>
      <w:r w:rsidR="00D278AD">
        <w:rPr>
          <w:rFonts w:cs="Times New Roman"/>
        </w:rPr>
        <w:t xml:space="preserve">, </w:t>
      </w:r>
    </w:p>
    <w:p w:rsidRDefault="009C304A" w:rsidP="007C500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7C5007" w:rsidRPr="007C5007">
        <w:t>Darko Borjan, Pofuki, Pofuki 17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5DC" w:rsidP="009C304A" w:rsidR="00D725DC">
      <w:r>
        <w:separator/>
      </w:r>
    </w:p>
  </w:endnote>
  <w:endnote w:id="0" w:type="continuationSeparator">
    <w:p w:rsidRDefault="00D725DC" w:rsidP="009C304A" w:rsidR="00D72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5DC" w:rsidP="009C304A" w:rsidR="00D725DC">
      <w:r>
        <w:separator/>
      </w:r>
    </w:p>
  </w:footnote>
  <w:footnote w:id="0" w:type="continuationSeparator">
    <w:p w:rsidRDefault="00D725DC" w:rsidP="009C304A" w:rsidR="00D72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150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7C5007">
      <w:t>704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7C5007">
      <w:t>704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32D22"/>
    <w:rsid w:val="002D433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A1A7C"/>
    <w:rsid w:val="007C4150"/>
    <w:rsid w:val="007C5007"/>
    <w:rsid w:val="007E17E0"/>
    <w:rsid w:val="007E3E47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40415"/>
    <w:rsid w:val="00CD2586"/>
    <w:rsid w:val="00CF272A"/>
    <w:rsid w:val="00D16253"/>
    <w:rsid w:val="00D278AD"/>
    <w:rsid w:val="00D725DC"/>
    <w:rsid w:val="00D729C9"/>
    <w:rsid w:val="00D75375"/>
    <w:rsid w:val="00D84759"/>
    <w:rsid w:val="00DA75A3"/>
    <w:rsid w:val="00E17672"/>
    <w:rsid w:val="00E62806"/>
    <w:rsid w:val="00F07B51"/>
    <w:rsid w:val="00F540FD"/>
    <w:rsid w:val="00F740FE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C4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C4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BUGI TRANS jednostavno društvo s ograničenom odgovornošću za prijevoz, trgovinu i usluge</izvorni_sadrzaj>
    <derivirana_varijabla naziv="DomainObject.Predmet.ProtustrankaFormated_1">  BUGI TRANS jednostavno društvo s ograničenom odgovornošću za prijevoz, trgovinu i usluge</derivirana_varijabla>
  </DomainObject.Predmet.ProtustrankaFormated>
  <DomainObject.Predmet.ProtustrankaFormatedOIB>
    <izvorni_sadrzaj>  BUGI TRANS jednostavno društvo s ograničenom odgovornošću za prijevoz, trgovinu i usluge, OIB 90656294339</izvorni_sadrzaj>
    <derivirana_varijabla naziv="DomainObject.Predmet.ProtustrankaFormatedOIB_1">  BUGI TRANS jednostavno društvo s ograničenom odgovornošću za prijevoz, trgovinu i usluge, OIB 90656294339</derivirana_varijabla>
  </DomainObject.Predmet.ProtustrankaFormatedOIB>
  <DomainObject.Predmet.ProtustrankaFormatedWithAdress>
    <izvorni_sadrzaj> BUGI TRANS jednostavno društvo s ograničenom odgovornošću za prijevoz, trgovinu i usluge, Ulica bana Josipa Jelačića 30, 48260 Križevci</izvorni_sadrzaj>
    <derivirana_varijabla naziv="DomainObject.Predmet.ProtustrankaFormatedWithAdress_1"> BUGI TRANS jednostavno društvo s ograničenom odgovornošću za prijevoz, trgovinu i usluge, Ulica bana Josipa Jelačića 30, 48260 Križevci</derivirana_varijabla>
  </DomainObject.Predmet.ProtustrankaFormatedWithAdress>
  <DomainObject.Predmet.ProtustrankaFormatedWithAdressOIB>
    <izvorni_sadrzaj> BUGI TRANS jednostavno društvo s ograničenom odgovornošću za prijevoz, trgovinu i usluge, OIB 90656294339, Ulica bana Josipa Jelačića 30, 48260 Križevci</izvorni_sadrzaj>
    <derivirana_varijabla naziv="DomainObject.Predmet.ProtustrankaFormatedWithAdressOIB_1"> BUGI TRANS jednostavno društvo s ograničenom odgovornošću za prijevoz, trgovinu i usluge, OIB 90656294339, Ulica bana Josipa Jelačića 30, 48260 Križevci</derivirana_varijabla>
  </DomainObject.Predmet.ProtustrankaFormatedWithAdressOIB>
  <DomainObject.Predmet.ProtustrankaWithAdress>
    <izvorni_sadrzaj>BUGI TRANS jednostavno društvo s ograničenom odgovornošću za prijevoz, trgovinu i usluge Ulica bana Josipa Jelačića 30, 48260 Križevci</izvorni_sadrzaj>
    <derivirana_varijabla naziv="DomainObject.Predmet.ProtustrankaWithAdress_1">BUGI TRANS jednostavno društvo s ograničenom odgovornošću za prijevoz, trgovinu i usluge Ulica bana Josipa Jelačića 30, 48260 Križevci</derivirana_varijabla>
  </DomainObject.Predmet.ProtustrankaWithAdress>
  <DomainObject.Predmet.ProtustrankaWithAdressOIB>
    <izvorni_sadrzaj>BUGI TRANS jednostavno društvo s ograničenom odgovornošću za prijevoz, trgovinu i usluge, OIB 90656294339, Ulica bana Josipa Jelačića 30, 48260 Križevci</izvorni_sadrzaj>
    <derivirana_varijabla naziv="DomainObject.Predmet.ProtustrankaWithAdressOIB_1">BUGI TRANS jednostavno društvo s ograničenom odgovornošću za prijevoz, trgovinu i usluge, OIB 90656294339, Ulica bana Josipa Jelačića 30, 48260 Križevci</derivirana_varijabla>
  </DomainObject.Predmet.ProtustrankaWithAdressOIB>
  <DomainObject.Predmet.ProtustrankaNazivFormated>
    <izvorni_sadrzaj>BUGI TRANS jednostavno društvo s ograničenom odgovornošću za prijevoz, trgovinu i usluge</izvorni_sadrzaj>
    <derivirana_varijabla naziv="DomainObject.Predmet.ProtustrankaNazivFormated_1">BUGI TRANS jednostavno društvo s ograničenom odgovornošću za prijevoz, trgovinu i usluge</derivirana_varijabla>
  </DomainObject.Predmet.ProtustrankaNazivFormated>
  <DomainObject.Predmet.ProtustrankaNazivFormatedOIB>
    <izvorni_sadrzaj>BUGI TRANS jednostavno društvo s ograničenom odgovornošću za prijevoz, trgovinu i usluge, OIB 90656294339</izvorni_sadrzaj>
    <derivirana_varijabla naziv="DomainObject.Predmet.ProtustrankaNazivFormatedOIB_1">BUGI TRANS jednostavno društvo s ograničenom odgovornošću za prijevoz, trgovinu i usluge, OIB 90656294339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55046.87</izvorni_sadrzaj>
    <derivirana_varijabla naziv="DomainObject.Predmet.TrenutnaVrijednost_1">55046.87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BUGI TRANS jednostavno društvo s ograničenom odgovornošću za prijevoz, trgovinu i usluge</item>
    </izvorni_sadrzaj>
    <derivirana_varijabla naziv="DomainObject.Predmet.ProtuStrankaListFormated_1">
      <item>BUGI TRANS jednostavno društvo s ograničenom odgovornošću za prijevoz, trgovinu i usluge</item>
    </derivirana_varijabla>
  </DomainObject.Predmet.ProtuStrankaListFormated>
  <DomainObject.Predmet.ProtuStrankaListFormatedOIB>
    <izvorni_sadrzaj>
      <item>BUGI TRANS jednostavno društvo s ograničenom odgovornošću za prijevoz, trgovinu i usluge, OIB 90656294339</item>
    </izvorni_sadrzaj>
    <derivirana_varijabla naziv="DomainObject.Predmet.ProtuStrankaListFormatedOIB_1">
      <item>BUGI TRANS jednostavno društvo s ograničenom odgovornošću za prijevoz, trgovinu i usluge, OIB 90656294339</item>
    </derivirana_varijabla>
  </DomainObject.Predmet.ProtuStrankaListFormatedOIB>
  <DomainObject.Predmet.ProtuStrankaListFormatedWithAdress>
    <izvorni_sadrzaj>
      <item>BUGI TRANS jednostavno društvo s ograničenom odgovornošću za prijevoz, trgovinu i usluge, Ulica bana Josipa Jelačića 30, 48260 Križevci</item>
    </izvorni_sadrzaj>
    <derivirana_varijabla naziv="DomainObject.Predmet.ProtuStrankaListFormatedWithAdress_1">
      <item>BUGI TRANS jednostavno društvo s ograničenom odgovornošću za prijevoz, trgovinu i usluge, Ulica bana Josipa Jelačića 30, 48260 Križevci</item>
    </derivirana_varijabla>
  </DomainObject.Predmet.ProtuStrankaListFormatedWithAdress>
  <DomainObject.Predmet.ProtuStrankaListFormatedWithAdressOIB>
    <izvorni_sadrzaj>
      <item>BUGI TRANS jednostavno društvo s ograničenom odgovornošću za prijevoz, trgovinu i usluge, OIB 90656294339, Ulica bana Josipa Jelačića 30, 48260 Križevci</item>
    </izvorni_sadrzaj>
    <derivirana_varijabla naziv="DomainObject.Predmet.ProtuStrankaListFormatedWithAdressOIB_1">
      <item>BUGI TRANS jednostavno društvo s ograničenom odgovornošću za prijevoz, trgovinu i usluge, OIB 90656294339, Ulica bana Josipa Jelačića 30, 48260 Križevci</item>
    </derivirana_varijabla>
  </DomainObject.Predmet.ProtuStrankaListFormatedWithAdressOIB>
  <DomainObject.Predmet.ProtuStrankaListNazivFormated>
    <izvorni_sadrzaj>
      <item>BUGI TRANS jednostavno društvo s ograničenom odgovornošću za prijevoz, trgovinu i usluge</item>
    </izvorni_sadrzaj>
    <derivirana_varijabla naziv="DomainObject.Predmet.ProtuStrankaListNazivFormated_1">
      <item>BUGI TRANS jednostavno društvo s ograničenom odgovornošću za prijevoz, trgovinu i usluge</item>
    </derivirana_varijabla>
  </DomainObject.Predmet.ProtuStrankaListNazivFormated>
  <DomainObject.Predmet.ProtuStrankaListNazivFormatedOIB>
    <izvorni_sadrzaj>
      <item>BUGI TRANS jednostavno društvo s ograničenom odgovornošću za prijevoz, trgovinu i usluge, OIB 90656294339</item>
    </izvorni_sadrzaj>
    <derivirana_varijabla naziv="DomainObject.Predmet.ProtuStrankaListNazivFormatedOIB_1">
      <item>BUGI TRANS jednostavno društvo s ograničenom odgovornošću za prijevoz, trgovinu i usluge, OIB 90656294339</item>
    </derivirana_varijabla>
  </DomainObject.Predmet.ProtuStrankaListNazivFormatedOIB>
  <DomainObject.Predmet.OstaliListFormated>
    <izvorni_sadrzaj>
      <item>sudski registar</item>
      <item>Darko Borjan</item>
      <item>Županijsko državno odvjetništvo</item>
    </izvorni_sadrzaj>
    <derivirana_varijabla naziv="DomainObject.Predmet.OstaliListFormated_1">
      <item>sudski registar</item>
      <item>Darko Borjan</item>
      <item>Županijsko državno odvjetništvo</item>
    </derivirana_varijabla>
  </DomainObject.Predmet.OstaliListFormated>
  <DomainObject.Predmet.OstaliListFormatedOIB>
    <izvorni_sadrzaj>
      <item>sudski registar</item>
      <item>Darko Borjan, OIB 76277619244</item>
      <item>Županijsko državno odvjetništvo</item>
    </izvorni_sadrzaj>
    <derivirana_varijabla naziv="DomainObject.Predmet.OstaliListFormatedOIB_1">
      <item>sudski registar</item>
      <item>Darko Borjan, OIB 76277619244</item>
      <item>Županijsko državno odvjetništvo</item>
    </derivirana_varijabla>
  </DomainObject.Predmet.OstaliListFormatedOIB>
  <DomainObject.Predmet.OstaliListFormatedWithAdress>
    <izvorni_sadrzaj>
      <item>sudski registar</item>
      <item>Darko Borjan, Pofuki 17, 48268 Pofuki</item>
      <item>Županijsko državno odvjetništvo</item>
    </izvorni_sadrzaj>
    <derivirana_varijabla naziv="DomainObject.Predmet.OstaliListFormatedWithAdress_1">
      <item>sudski registar</item>
      <item>Darko Borjan, Pofuki 17, 48268 Pofuki</item>
      <item>Županijsko državno odvjetništvo</item>
    </derivirana_varijabla>
  </DomainObject.Predmet.OstaliListFormatedWithAdress>
  <DomainObject.Predmet.OstaliListFormatedWithAdressOIB>
    <izvorni_sadrzaj>
      <item>sudski registar</item>
      <item>Darko Borjan, OIB 76277619244, Pofuki 17, 48268 Pofuki</item>
      <item>Županijsko državno odvjetništvo</item>
    </izvorni_sadrzaj>
    <derivirana_varijabla naziv="DomainObject.Predmet.OstaliListFormatedWithAdressOIB_1">
      <item>sudski registar</item>
      <item>Darko Borjan, OIB 76277619244, Pofuki 17, 48268 Pofuki</item>
      <item>Županijsko državno odvjetništvo</item>
    </derivirana_varijabla>
  </DomainObject.Predmet.OstaliListFormatedWithAdressOIB>
  <DomainObject.Predmet.OstaliListNazivFormated>
    <izvorni_sadrzaj>
      <item>sudski registar</item>
      <item>Darko Borjan</item>
      <item>Županijsko državno odvjetništvo</item>
    </izvorni_sadrzaj>
    <derivirana_varijabla naziv="DomainObject.Predmet.OstaliListNazivFormated_1">
      <item>sudski registar</item>
      <item>Darko Borjan</item>
      <item>Županijsko državno odvjetništvo</item>
    </derivirana_varijabla>
  </DomainObject.Predmet.OstaliListNazivFormated>
  <DomainObject.Predmet.OstaliListNazivFormatedOIB>
    <izvorni_sadrzaj>
      <item>sudski registar</item>
      <item>Darko Borjan, OIB 76277619244</item>
      <item>Županijsko državno odvjetništvo</item>
    </izvorni_sadrzaj>
    <derivirana_varijabla naziv="DomainObject.Predmet.OstaliListNazivFormatedOIB_1">
      <item>sudski registar</item>
      <item>Darko Borjan, OIB 76277619244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BUGI TRANS jednostavno društvo s ograničenom odgovornošću za prijevoz, trgovinu i usluge</izvorni_sadrzaj>
    <derivirana_varijabla naziv="DomainObject.Predmet.ProtustrankaIDrugi_1">BUGI TRANS jednostavno društvo s ograničenom odgovornošću za prijevoz,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BUGI TRANS jednostavno društvo s ograničenom odgovornošću za prijevoz, trgovinu i usluge, OIB 90656294339, Ulica bana Josipa Jelačića 30, 48260 Križevci</izvorni_sadrzaj>
    <derivirana_varijabla naziv="DomainObject.Predmet.ProtustrankaIDrugiAdressOIB_1">BUGI TRANS jednostavno društvo s ograničenom odgovornošću za prijevoz, trgovinu i usluge, OIB 90656294339, Ulica bana Josipa Jelačića 30,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BUGI TRANS jednostavno društvo s ograničenom odgovornošću za prijevoz, trgovinu i usluge</item>
      <item>sudski registar</item>
      <item>Darko Borjan</item>
      <item>Županijsko državno odvjetništvo</item>
    </izvorni_sadrzaj>
    <derivirana_varijabla naziv="DomainObject.Predmet.SudioniciListNaziv_1">
      <item>Financijska agencija</item>
      <item>BUGI TRANS jednostavno društvo s ograničenom odgovornošću za prijevoz, trgovinu i usluge</item>
      <item>sudski registar</item>
      <item>Darko Borjan</item>
      <item>Županijsko državno odvjetništvo</item>
    </derivirana_varijabla>
  </DomainObject.Predmet.SudioniciListNaziv>
  <DomainObject.Predmet.SudioniciListAdressOIB>
    <izvorni_sadrzaj>
      <item>Financijska agencija, OIB 85821130368</item>
      <item>BUGI TRANS jednostavno društvo s ograničenom odgovornošću za prijevoz, trgovinu i usluge, OIB 90656294339, Ulica bana Josipa Jelačića 30,48260 Križevci</item>
      <item>sudski registar</item>
      <item>Darko Borjan, OIB 76277619244, Pofuki 17,48268 Pofuki</item>
      <item>Županijsko državno odvjetništvo</item>
    </izvorni_sadrzaj>
    <derivirana_varijabla naziv="DomainObject.Predmet.SudioniciListAdressOIB_1">
      <item>Financijska agencija, OIB 85821130368</item>
      <item>BUGI TRANS jednostavno društvo s ograničenom odgovornošću za prijevoz, trgovinu i usluge, OIB 90656294339, Ulica bana Josipa Jelačića 30,48260 Križevci</item>
      <item>sudski registar</item>
      <item>Darko Borjan, OIB 76277619244, Pofuki 17,48268 Pofuki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90656294339</item>
      <item>, OIB null</item>
      <item>, OIB 76277619244</item>
      <item>, OIB null</item>
    </izvorni_sadrzaj>
    <derivirana_varijabla naziv="DomainObject.Predmet.SudioniciListNazivOIB_1">
      <item>, OIB 85821130368</item>
      <item>, OIB 90656294339</item>
      <item>, OIB null</item>
      <item>, OIB 76277619244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1903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2016-09-02T11:54:00Z</dcterms:created>
  <dc:creator>Lea Rogina</dc:creator>
  <cp:lastModifiedBy>Nevenka Vuković</cp:lastModifiedBy>
  <cp:lastPrinted>2016-09-02T11:58:00Z</cp:lastPrinted>
  <dcterms:modified xmlns:xsi="http://www.w3.org/2001/XMLSchema-instance" xsi:type="dcterms:W3CDTF">2016-09-02T11:58:00Z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