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1cba" w14:paraId="2bc1cba" w:rsidRDefault="00243561" w:rsidP="00243561" w:rsidR="00243561">
      <w:pPr>
        <w:pStyle w:val="Zaglavlje"/>
        <w15:collapsed w:val="false"/>
      </w:pPr>
      <w:bookmarkStart w:name="_GoBack" w:id="0"/>
      <w:bookmarkEnd w:id="0"/>
    </w:p>
    <w:p w:rsidRDefault="00243561" w:rsidP="00243561" w:rsidR="0024356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43561" w:rsidP="00243561" w:rsidR="0024356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43561" w:rsidP="00243561" w:rsidR="0024356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43561" w:rsidP="00243561" w:rsidR="0024356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43561" w:rsidP="00243561" w:rsidR="00243561">
      <w:pPr>
        <w:pStyle w:val="Zaglavlje"/>
        <w:jc w:val="left"/>
      </w:pPr>
    </w:p>
    <w:p w:rsidRDefault="00243561" w:rsidP="00243561" w:rsidR="00243561">
      <w:pPr>
        <w:pStyle w:val="Zaglavlje"/>
        <w:jc w:val="center"/>
      </w:pPr>
      <w:r>
        <w:t>Z A K LJ U Č A K</w:t>
      </w:r>
    </w:p>
    <w:p w:rsidRDefault="00243561" w:rsidP="00243561" w:rsidR="00243561">
      <w:pPr>
        <w:spacing w:lineRule="auto" w:line="240" w:after="0"/>
      </w:pPr>
    </w:p>
    <w:p w:rsidRDefault="00243561" w:rsidP="00243561" w:rsidR="0024356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KALNIČKA POLJOPRIVREDNA ZADRUGA, OIB: 83329141407, Trg Stjepana Radića 15, Kalnik</w:t>
      </w:r>
      <w:r>
        <w:t xml:space="preserve">, dana </w:t>
      </w:r>
      <w:r>
        <w:t>6</w:t>
      </w:r>
      <w:r>
        <w:t xml:space="preserve">. prosinca 2016.               </w:t>
      </w:r>
    </w:p>
    <w:p w:rsidRDefault="00243561" w:rsidP="00243561" w:rsidR="00243561">
      <w:pPr>
        <w:spacing w:lineRule="auto" w:line="240" w:after="0"/>
      </w:pPr>
    </w:p>
    <w:p w:rsidRDefault="00243561" w:rsidP="00243561" w:rsidR="00243561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43561" w:rsidP="00243561" w:rsidR="00243561">
      <w:pPr>
        <w:spacing w:lineRule="auto" w:line="240" w:after="0"/>
        <w:jc w:val="center"/>
      </w:pPr>
    </w:p>
    <w:p w:rsidRDefault="00243561" w:rsidP="00243561" w:rsidR="00243561">
      <w:pPr>
        <w:spacing w:lineRule="auto" w:line="240" w:after="0"/>
        <w:jc w:val="center"/>
      </w:pPr>
    </w:p>
    <w:p w:rsidRDefault="00243561" w:rsidP="00243561" w:rsidR="0024356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</w:t>
      </w:r>
      <w:r w:rsidR="00F2353A">
        <w:t>upravitelju zadruge</w:t>
      </w:r>
      <w:r>
        <w:t xml:space="preserve"> </w:t>
      </w:r>
      <w:r w:rsidR="005E5AF0">
        <w:t>KALNIČKA POLJOPRIVREDNA ZADRUGA, OIB: 83329141407, Trg Stjepana Radića 15, Kalnik</w:t>
      </w:r>
      <w:r w:rsidR="005E5AF0">
        <w:t>,</w:t>
      </w:r>
      <w:r>
        <w:t xml:space="preserve"> </w:t>
      </w:r>
      <w:r w:rsidR="00660702">
        <w:t xml:space="preserve">Martini </w:t>
      </w:r>
      <w:proofErr w:type="spellStart"/>
      <w:r w:rsidR="00660702">
        <w:t>Vidmanić</w:t>
      </w:r>
      <w:proofErr w:type="spellEnd"/>
      <w:r w:rsidR="00660702">
        <w:t xml:space="preserve">, Varaždin, Trg Ivana Perkovca 40, OIB: 72378799849,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43561" w:rsidP="00243561" w:rsidR="00243561">
      <w:pPr>
        <w:spacing w:lineRule="auto" w:line="240" w:after="0"/>
        <w:jc w:val="both"/>
      </w:pPr>
    </w:p>
    <w:p w:rsidRDefault="00243561" w:rsidP="00243561" w:rsidR="00243561">
      <w:pPr>
        <w:spacing w:lineRule="auto" w:line="240" w:after="0"/>
        <w:jc w:val="both"/>
      </w:pPr>
      <w:r>
        <w:t>1. nekretnina i pokretnina dužnika</w:t>
      </w:r>
    </w:p>
    <w:p w:rsidRDefault="00243561" w:rsidP="00243561" w:rsidR="00243561">
      <w:pPr>
        <w:spacing w:lineRule="auto" w:line="240" w:after="0"/>
        <w:jc w:val="both"/>
      </w:pPr>
      <w:r>
        <w:t>2. imovinskih prava dužnika na tuđim stvarima</w:t>
      </w:r>
    </w:p>
    <w:p w:rsidRDefault="00243561" w:rsidP="00243561" w:rsidR="00243561">
      <w:pPr>
        <w:spacing w:lineRule="auto" w:line="240" w:after="0"/>
        <w:jc w:val="both"/>
      </w:pPr>
      <w:r>
        <w:t>3. novčanih i nenovčanih tražbina dužnika</w:t>
      </w:r>
    </w:p>
    <w:p w:rsidRDefault="00243561" w:rsidP="00243561" w:rsidR="00243561">
      <w:pPr>
        <w:spacing w:lineRule="auto" w:line="240" w:after="0"/>
        <w:jc w:val="both"/>
      </w:pPr>
      <w:r>
        <w:t>4. drugih prava koja čine imovinu dužnika</w:t>
      </w:r>
    </w:p>
    <w:p w:rsidRDefault="00243561" w:rsidP="00243561" w:rsidR="00243561">
      <w:pPr>
        <w:spacing w:lineRule="auto" w:line="240" w:after="0"/>
        <w:jc w:val="both"/>
      </w:pPr>
      <w:r>
        <w:t>5. novčanih sredstava na računima</w:t>
      </w:r>
    </w:p>
    <w:p w:rsidRDefault="00243561" w:rsidP="00243561" w:rsidR="00243561">
      <w:pPr>
        <w:spacing w:lineRule="auto" w:line="240" w:after="0"/>
        <w:jc w:val="both"/>
      </w:pPr>
      <w:r>
        <w:t>6. druge imovine dužnika</w:t>
      </w:r>
    </w:p>
    <w:p w:rsidRDefault="00243561" w:rsidP="00243561" w:rsidR="00243561">
      <w:pPr>
        <w:spacing w:lineRule="auto" w:line="240" w:after="0"/>
        <w:jc w:val="both"/>
      </w:pPr>
      <w:r>
        <w:t>7. obveza dužnika unesenih u njegove poslovne knjige</w:t>
      </w:r>
    </w:p>
    <w:p w:rsidRDefault="00243561" w:rsidP="00243561" w:rsidR="00243561">
      <w:pPr>
        <w:spacing w:lineRule="auto" w:line="240" w:after="0"/>
        <w:jc w:val="both"/>
      </w:pPr>
      <w:r>
        <w:t>8. drugih novčanih i nenovčanih obveza dužnika</w:t>
      </w:r>
    </w:p>
    <w:p w:rsidRDefault="00243561" w:rsidP="00243561" w:rsidR="0024356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43561" w:rsidP="00243561" w:rsidR="00243561">
      <w:pPr>
        <w:spacing w:lineRule="auto" w:line="240" w:after="0"/>
        <w:jc w:val="both"/>
      </w:pPr>
      <w:r>
        <w:t>10. izlučnih prava</w:t>
      </w:r>
    </w:p>
    <w:p w:rsidRDefault="00243561" w:rsidP="00243561" w:rsidR="0024356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243561" w:rsidP="00243561" w:rsidR="0024356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243561" w:rsidP="00243561" w:rsidR="00243561">
      <w:pPr>
        <w:spacing w:lineRule="auto" w:line="240" w:after="0"/>
        <w:jc w:val="both"/>
      </w:pPr>
    </w:p>
    <w:p w:rsidRDefault="00243561" w:rsidP="00243561" w:rsidR="0024356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43561" w:rsidP="00243561" w:rsidR="00243561">
      <w:pPr>
        <w:spacing w:lineRule="auto" w:line="240" w:after="0"/>
        <w:jc w:val="both"/>
      </w:pPr>
    </w:p>
    <w:p w:rsidRDefault="00243561" w:rsidP="00243561" w:rsidR="0024356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Upozorava se </w:t>
      </w:r>
      <w:r w:rsidR="00D1790C">
        <w:t>upravitelj zadruge</w:t>
      </w:r>
      <w:r>
        <w:t xml:space="preserve"> da za davanje neistinitoga ili nepotpunoga popisa imovine i obveza, odgovara kao za davanje lažnoga iskaza u postupku pred sudom.</w:t>
      </w:r>
    </w:p>
    <w:p w:rsidRDefault="00243561" w:rsidP="00243561" w:rsidR="00243561">
      <w:pPr>
        <w:pStyle w:val="Odlomakpopisa"/>
        <w:spacing w:lineRule="auto" w:line="240" w:after="0"/>
      </w:pPr>
    </w:p>
    <w:p w:rsidRDefault="00243561" w:rsidP="00243561" w:rsidR="0024356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43561" w:rsidP="00243561" w:rsidR="0024356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243561" w:rsidP="00243561" w:rsidR="00243561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2F25DC">
        <w:t>24</w:t>
      </w:r>
      <w:r>
        <w:t xml:space="preserve">. </w:t>
      </w:r>
      <w:r w:rsidR="002F25DC">
        <w:t>listopada</w:t>
      </w:r>
      <w:r>
        <w:t xml:space="preserve"> 201</w:t>
      </w:r>
      <w:r w:rsidR="002F25DC">
        <w:t>6</w:t>
      </w:r>
      <w:r>
        <w:t xml:space="preserve">. u Očevidniku redoslijeda osnova za plaćanje ima evidentirane neizvršene osnove za plaćanje u ukupnom iznosu od </w:t>
      </w:r>
      <w:r w:rsidR="002F25DC">
        <w:t>13.807</w:t>
      </w:r>
      <w:r>
        <w:t>,</w:t>
      </w:r>
      <w:r w:rsidR="002F25DC">
        <w:t>67</w:t>
      </w:r>
      <w:r>
        <w:t xml:space="preserve"> kn te da dužnik ima 1 zaposlenog.</w:t>
      </w:r>
    </w:p>
    <w:p w:rsidRDefault="00243561" w:rsidP="00243561" w:rsidR="0024356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43561" w:rsidP="00243561" w:rsidR="0024356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D1790C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prosinca 2016.</w:t>
      </w:r>
    </w:p>
    <w:p w:rsidRDefault="00243561" w:rsidP="00243561" w:rsidR="0024356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43561" w:rsidR="00243561">
        <w:trPr>
          <w:trHeight w:val="2009"/>
        </w:trPr>
        <w:tc>
          <w:tcPr>
            <w:tcW w:type="dxa" w:w="4928"/>
          </w:tcPr>
          <w:p w:rsidRDefault="00243561" w:rsidR="0024356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43561" w:rsidR="0024356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43561" w:rsidR="00243561">
            <w:pPr>
              <w:jc w:val="center"/>
              <w:rPr>
                <w:lang w:eastAsia="hr-HR"/>
              </w:rPr>
            </w:pPr>
          </w:p>
          <w:p w:rsidRDefault="00243561" w:rsidR="0024356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243561" w:rsidR="00243561">
            <w:pPr>
              <w:jc w:val="center"/>
              <w:rPr>
                <w:lang w:eastAsia="hr-HR"/>
              </w:rPr>
            </w:pPr>
          </w:p>
          <w:p w:rsidRDefault="00243561" w:rsidR="0024356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243561" w:rsidP="00243561" w:rsidR="00243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243561" w:rsidP="00243561" w:rsidR="00243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43561" w:rsidP="00243561" w:rsidR="00243561">
      <w:pPr>
        <w:spacing w:lineRule="auto" w:line="240" w:after="0"/>
        <w:jc w:val="both"/>
      </w:pPr>
      <w:r>
        <w:t>UPUTA O PRAVNOM LIJEKU :</w:t>
      </w:r>
    </w:p>
    <w:p w:rsidRDefault="00243561" w:rsidP="00243561" w:rsidR="00243561">
      <w:pPr>
        <w:spacing w:lineRule="auto" w:line="240" w:after="0"/>
        <w:jc w:val="both"/>
      </w:pPr>
      <w:r>
        <w:t>Protiv ovoga zaključka žalba nije dopuštena (čl. 19. st. 7. SZ-a).</w:t>
      </w:r>
    </w:p>
    <w:p w:rsidRDefault="00243561" w:rsidP="00243561" w:rsidR="00243561">
      <w:pPr>
        <w:spacing w:lineRule="auto" w:line="240" w:after="0"/>
        <w:jc w:val="both"/>
      </w:pPr>
    </w:p>
    <w:p w:rsidRDefault="00243561" w:rsidP="00243561" w:rsidR="00243561">
      <w:pPr>
        <w:spacing w:lineRule="auto" w:line="240" w:after="0"/>
        <w:jc w:val="both"/>
      </w:pPr>
      <w:r>
        <w:t>DNA:</w:t>
      </w:r>
    </w:p>
    <w:p w:rsidRDefault="00243561" w:rsidP="00243561" w:rsidR="0024356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Martina </w:t>
      </w:r>
      <w:proofErr w:type="spellStart"/>
      <w:r w:rsidR="009F3FEE">
        <w:t>Vidmanić</w:t>
      </w:r>
      <w:proofErr w:type="spellEnd"/>
      <w:r w:rsidR="009F3FEE">
        <w:t xml:space="preserve">, </w:t>
      </w:r>
      <w:r w:rsidR="009F3FEE">
        <w:t>Varaždin, Trg Ivana Perkovca 40</w:t>
      </w:r>
    </w:p>
    <w:p w:rsidRDefault="00243561" w:rsidP="00243561" w:rsidR="00243561">
      <w:pPr>
        <w:spacing w:lineRule="auto" w:line="240" w:after="0"/>
        <w:jc w:val="both"/>
      </w:pPr>
      <w:r>
        <w:t>2. e-Oglasna ploča suda</w:t>
      </w:r>
    </w:p>
    <w:p w:rsidRDefault="00243561" w:rsidP="00243561" w:rsidR="00243561">
      <w:pPr>
        <w:spacing w:lineRule="auto" w:line="240" w:after="0"/>
        <w:jc w:val="both"/>
      </w:pPr>
    </w:p>
    <w:p w:rsidRDefault="00243561" w:rsidP="00243561" w:rsidR="00243561"/>
    <w:p w:rsidRDefault="00DA0242" w:rsidP="00243561" w:rsidR="00DA0242" w:rsidRPr="00243561"/>
    <w:sectPr w:rsidSect="0032366B" w:rsidR="00DA0242" w:rsidRPr="0024356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561" w:rsidR="008333A9">
    <w:pPr>
      <w:pStyle w:val="Zaglavlje"/>
    </w:pPr>
    <w:r>
      <w:rPr>
        <w:rStyle w:val="PozadinaSvijetloCrvena"/>
        <w:shd w:fill="auto" w:color="auto" w:val="clear"/>
      </w:rPr>
      <w:t>Poslovni broj: 4 St-1086/16-3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561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5D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AF0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9EE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702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B38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FE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90C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53A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4356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4356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807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St-1086/2016-3</izvorni_sadrzaj>
    <derivirana_varijabla naziv="DomainObject.Oznaka_1">St-1086/2016-3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KALNIČKA POLJOPRIVREDNA ZADRUGA</izvorni_sadrzaj>
    <derivirana_varijabla naziv="DomainObject.Predmet.ProtustrankaFormated_1">  KALNIČKA POLJOPRIVREDNA ZADRUGA</derivirana_varijabla>
  </DomainObject.Predmet.ProtustrankaFormated>
  <DomainObject.Predmet.ProtustrankaFormatedOIB>
    <izvorni_sadrzaj>  KALNIČKA POLJOPRIVREDNA ZADRUGA, OIB 83329141407</izvorni_sadrzaj>
    <derivirana_varijabla naziv="DomainObject.Predmet.ProtustrankaFormatedOIB_1">  KALNIČKA POLJOPRIVREDNA ZADRUGA, OIB 83329141407</derivirana_varijabla>
  </DomainObject.Predmet.ProtustrankaFormatedOIB>
  <DomainObject.Predmet.ProtustrankaFormatedWithAdress>
    <izvorni_sadrzaj> KALNIČKA POLJOPRIVREDNA ZADRUGA, Trg Stjepana Radića 15, 48267 Kalnik</izvorni_sadrzaj>
    <derivirana_varijabla naziv="DomainObject.Predmet.ProtustrankaFormatedWithAdress_1"> KALNIČKA POLJOPRIVREDNA ZADRUGA, Trg Stjepana Radića 15, 48267 Kalnik</derivirana_varijabla>
  </DomainObject.Predmet.ProtustrankaFormatedWithAdress>
  <DomainObject.Predmet.ProtustrankaFormatedWithAdressOIB>
    <izvorni_sadrzaj> KALNIČKA POLJOPRIVREDNA ZADRUGA, OIB 83329141407, Trg Stjepana Radića 15, 48267 Kalnik</izvorni_sadrzaj>
    <derivirana_varijabla naziv="DomainObject.Predmet.ProtustrankaFormatedWithAdressOIB_1"> KALNIČKA POLJOPRIVREDNA ZADRUGA, OIB 83329141407, Trg Stjepana Radića 15, 48267 Kalnik</derivirana_varijabla>
  </DomainObject.Predmet.ProtustrankaFormatedWithAdressOIB>
  <DomainObject.Predmet.ProtustrankaWithAdress>
    <izvorni_sadrzaj>KALNIČKA POLJOPRIVREDNA ZADRUGA Trg Stjepana Radića 15, 48267 Kalnik</izvorni_sadrzaj>
    <derivirana_varijabla naziv="DomainObject.Predmet.ProtustrankaWithAdress_1">KALNIČKA POLJOPRIVREDNA ZADRUGA Trg Stjepana Radića 15, 48267 Kalnik</derivirana_varijabla>
  </DomainObject.Predmet.ProtustrankaWithAdress>
  <DomainObject.Predmet.ProtustrankaWithAdressOIB>
    <izvorni_sadrzaj>KALNIČKA POLJOPRIVREDNA ZADRUGA, OIB 83329141407, Trg Stjepana Radića 15, 48267 Kalnik</izvorni_sadrzaj>
    <derivirana_varijabla naziv="DomainObject.Predmet.ProtustrankaWithAdressOIB_1">KALNIČKA POLJOPRIVREDNA ZADRUGA, OIB 83329141407, Trg Stjepana Radića 15, 48267 Kalnik</derivirana_varijabla>
  </DomainObject.Predmet.ProtustrankaWithAdressOIB>
  <DomainObject.Predmet.ProtustrankaNazivFormated>
    <izvorni_sadrzaj>KALNIČKA POLJOPRIVREDNA ZADRUGA</izvorni_sadrzaj>
    <derivirana_varijabla naziv="DomainObject.Predmet.ProtustrankaNazivFormated_1">KALNIČKA POLJOPRIVREDNA ZADRUGA</derivirana_varijabla>
  </DomainObject.Predmet.ProtustrankaNazivFormated>
  <DomainObject.Predmet.ProtustrankaNazivFormatedOIB>
    <izvorni_sadrzaj>KALNIČKA POLJOPRIVREDNA ZADRUGA, OIB 83329141407</izvorni_sadrzaj>
    <derivirana_varijabla naziv="DomainObject.Predmet.ProtustrankaNazivFormatedOIB_1">KALNIČKA POLJOPRIVREDNA ZADRUGA, OIB 83329141407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13807.67</izvorni_sadrzaj>
    <derivirana_varijabla naziv="DomainObject.Predmet.TrenutnaVrijednost_1">13807.67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KALNIČKA POLJOPRIVREDNA ZADRUGA</item>
    </izvorni_sadrzaj>
    <derivirana_varijabla naziv="DomainObject.Predmet.ProtuStrankaListFormated_1">
      <item>KALNIČKA POLJOPRIVREDNA ZADRUGA</item>
    </derivirana_varijabla>
  </DomainObject.Predmet.ProtuStrankaListFormated>
  <DomainObject.Predmet.ProtuStrankaListFormatedOIB>
    <izvorni_sadrzaj>
      <item>KALNIČKA POLJOPRIVREDNA ZADRUGA, OIB 83329141407</item>
    </izvorni_sadrzaj>
    <derivirana_varijabla naziv="DomainObject.Predmet.ProtuStrankaListFormatedOIB_1">
      <item>KALNIČKA POLJOPRIVREDNA ZADRUGA, OIB 83329141407</item>
    </derivirana_varijabla>
  </DomainObject.Predmet.ProtuStrankaListFormatedOIB>
  <DomainObject.Predmet.ProtuStrankaListFormatedWithAdress>
    <izvorni_sadrzaj>
      <item>KALNIČKA POLJOPRIVREDNA ZADRUGA, Trg Stjepana Radića 15, 48267 Kalnik</item>
    </izvorni_sadrzaj>
    <derivirana_varijabla naziv="DomainObject.Predmet.ProtuStrankaListFormatedWithAdress_1">
      <item>KALNIČKA POLJOPRIVREDNA ZADRUGA, Trg Stjepana Radića 15, 48267 Kalnik</item>
    </derivirana_varijabla>
  </DomainObject.Predmet.ProtuStrankaListFormatedWithAdress>
  <DomainObject.Predmet.ProtuStrankaListFormatedWithAdressOIB>
    <izvorni_sadrzaj>
      <item>KALNIČKA POLJOPRIVREDNA ZADRUGA, OIB 83329141407, Trg Stjepana Radića 15, 48267 Kalnik</item>
    </izvorni_sadrzaj>
    <derivirana_varijabla naziv="DomainObject.Predmet.ProtuStrankaListFormatedWithAdressOIB_1">
      <item>KALNIČKA POLJOPRIVREDNA ZADRUGA, OIB 83329141407, Trg Stjepana Radića 15, 48267 Kalnik</item>
    </derivirana_varijabla>
  </DomainObject.Predmet.ProtuStrankaListFormatedWithAdressOIB>
  <DomainObject.Predmet.ProtuStrankaListNazivFormated>
    <izvorni_sadrzaj>
      <item>KALNIČKA POLJOPRIVREDNA ZADRUGA</item>
    </izvorni_sadrzaj>
    <derivirana_varijabla naziv="DomainObject.Predmet.ProtuStrankaListNazivFormated_1">
      <item>KALNIČKA POLJOPRIVREDNA ZADRUGA</item>
    </derivirana_varijabla>
  </DomainObject.Predmet.ProtuStrankaListNazivFormated>
  <DomainObject.Predmet.ProtuStrankaListNazivFormatedOIB>
    <izvorni_sadrzaj>
      <item>KALNIČKA POLJOPRIVREDNA ZADRUGA, OIB 83329141407</item>
    </izvorni_sadrzaj>
    <derivirana_varijabla naziv="DomainObject.Predmet.ProtuStrankaListNazivFormatedOIB_1">
      <item>KALNIČKA POLJOPRIVREDNA ZADRUGA, OIB 83329141407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St-1086/2016-3</izvorni_sadrzaj>
    <derivirana_varijabla naziv="DomainObject.PoslovniBrojDokumenta_1">St-1086/2016-3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KALNIČKA POLJOPRIVREDNA ZADRUGA</izvorni_sadrzaj>
    <derivirana_varijabla naziv="DomainObject.Predmet.ProtustrankaIDrugi_1">KALNIČKA POLJOPRIVREDNA ZADRUGA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KALNIČKA POLJOPRIVREDNA ZADRUGA, OIB 83329141407, Trg Stjepana Radića 15, 48267 Kalnik</izvorni_sadrzaj>
    <derivirana_varijabla naziv="DomainObject.Predmet.ProtustrankaIDrugiAdressOIB_1">KALNIČKA POLJOPRIVREDNA ZADRUGA, OIB 83329141407,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KALNIČKA POLJOPRIVREDNA ZADRUGA</item>
      <item>Sudski registar</item>
      <item>e-oglasna ploča</item>
    </izvorni_sadrzaj>
    <derivirana_varijabla naziv="DomainObject.Predmet.SudioniciListNaziv_1">
      <item>Financijska agencija</item>
      <item>KALNIČKA POLJOPRIVREDNA ZADRUGA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KALNIČKA POLJOPRIVREDNA ZADRUGA, OIB 83329141407,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KALNIČKA POLJOPRIVREDNA ZADRUGA, OIB 83329141407,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95300-D9FD-4153-A6D9-B942EED5E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2252</properties:Characters>
  <properties:Lines>77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2016-12-06T07:08:00Z</cp:lastPrinted>
  <dcterms:modified xmlns:xsi="http://www.w3.org/2001/XMLSchema-instance" xsi:type="dcterms:W3CDTF">2016-12-06T07:09:00Z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