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5744" w14:paraId="b5e5744" w:rsidRDefault="003E7007" w:rsidP="003E7007" w:rsidR="003E7007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</w:t>
      </w:r>
      <w:r>
        <w:rPr>
          <w:szCs w:val="24"/>
        </w:rPr>
        <w:t>595</w:t>
      </w:r>
      <w:r>
        <w:rPr>
          <w:szCs w:val="24"/>
        </w:rPr>
        <w:t>/2015-</w:t>
      </w:r>
      <w:r>
        <w:rPr>
          <w:szCs w:val="24"/>
        </w:rPr>
        <w:t>7</w:t>
      </w:r>
    </w:p>
    <w:p w:rsidRDefault="003E7007" w:rsidP="003E7007" w:rsidR="003E7007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3E7007" w:rsidP="003E7007" w:rsidR="003E7007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3E7007" w:rsidP="003E7007" w:rsidR="003E7007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3E7007" w:rsidP="003E7007" w:rsidR="003E7007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3E7007" w:rsidP="003E7007" w:rsidR="003E7007">
      <w:pPr>
        <w:rPr>
          <w:szCs w:val="24"/>
        </w:rPr>
      </w:pPr>
    </w:p>
    <w:p w:rsidRDefault="003E7007" w:rsidP="003E7007" w:rsidR="003E7007">
      <w:pPr>
        <w:rPr>
          <w:szCs w:val="24"/>
        </w:rPr>
      </w:pPr>
    </w:p>
    <w:p w:rsidRDefault="003E7007" w:rsidP="003E7007" w:rsidR="003E7007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3E7007" w:rsidP="003E7007" w:rsidR="003E7007">
      <w:pPr>
        <w:rPr>
          <w:szCs w:val="24"/>
        </w:rPr>
      </w:pPr>
    </w:p>
    <w:p w:rsidRDefault="003E7007" w:rsidP="003E7007" w:rsidR="003E7007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3E7007" w:rsidP="003E7007" w:rsidR="003E7007">
      <w:pPr>
        <w:rPr>
          <w:szCs w:val="24"/>
        </w:rPr>
      </w:pPr>
    </w:p>
    <w:p w:rsidRDefault="003E7007" w:rsidP="003E7007" w:rsidR="003E7007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>
        <w:t>DANIA d.o.o. „u likvidaciji“, OIB: 91229054976 sa sjedištem u Vukovarska 1a, Varaždin</w:t>
      </w:r>
      <w:r>
        <w:t>, dana 02. veljače 2016. godine</w:t>
      </w:r>
    </w:p>
    <w:p w:rsidRDefault="003E7007" w:rsidP="003E7007" w:rsidR="003E7007">
      <w:pPr>
        <w:jc w:val="both"/>
      </w:pPr>
    </w:p>
    <w:p w:rsidRDefault="003E7007" w:rsidP="003E7007" w:rsidR="003E7007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3E7007" w:rsidP="003E7007" w:rsidR="003E7007">
      <w:pPr>
        <w:rPr>
          <w:szCs w:val="24"/>
        </w:rPr>
      </w:pPr>
    </w:p>
    <w:p w:rsidRDefault="003E7007" w:rsidP="003E7007" w:rsidR="003E7007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DANIA d.o.o. „u likvidaciji“, OIB: 91229054976 sa sjedištem u Vukovarska 1a, Varaždin</w:t>
      </w:r>
      <w:r>
        <w:rPr>
          <w:szCs w:val="24"/>
        </w:rPr>
        <w:t>, s danom 02. veljače 2016. u 14,00 sati.</w:t>
      </w:r>
    </w:p>
    <w:p w:rsidRDefault="003E7007" w:rsidP="003E7007" w:rsidR="003E7007">
      <w:pPr>
        <w:jc w:val="both"/>
        <w:rPr>
          <w:szCs w:val="24"/>
        </w:rPr>
      </w:pPr>
    </w:p>
    <w:p w:rsidRDefault="003E7007" w:rsidP="003E7007" w:rsidR="003E7007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DANIA d.o.o. „u likvidaciji“, OIB: 91229054976 sa sjedištem u Vukovarska 1a, Varaždin.</w:t>
      </w:r>
    </w:p>
    <w:p w:rsidRDefault="003E7007" w:rsidP="003E7007" w:rsidR="003E7007">
      <w:pPr>
        <w:jc w:val="both"/>
      </w:pPr>
    </w:p>
    <w:p w:rsidRDefault="003E7007" w:rsidP="003E7007" w:rsidR="003E7007">
      <w:pPr>
        <w:jc w:val="both"/>
      </w:pPr>
      <w:r>
        <w:tab/>
        <w:t xml:space="preserve">III Za stečajnog upravitelja imenuje se </w:t>
      </w:r>
      <w:r>
        <w:t xml:space="preserve">Hrvoje </w:t>
      </w:r>
      <w:proofErr w:type="spellStart"/>
      <w:r>
        <w:t>Kraljičković</w:t>
      </w:r>
      <w:proofErr w:type="spellEnd"/>
      <w:r>
        <w:t xml:space="preserve">, OIB: 63875916042, Trg hrv. velikana 4, Zagreb. </w:t>
      </w:r>
    </w:p>
    <w:p w:rsidRDefault="003E7007" w:rsidP="003E7007" w:rsidR="003E7007">
      <w:pPr>
        <w:jc w:val="both"/>
        <w:rPr>
          <w:color w:val="FF0000"/>
        </w:rPr>
      </w:pPr>
    </w:p>
    <w:p w:rsidRDefault="003E7007" w:rsidP="003E7007" w:rsidR="003E7007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3E7007" w:rsidP="003E7007" w:rsidR="003E7007">
      <w:pPr>
        <w:jc w:val="both"/>
        <w:rPr>
          <w:szCs w:val="24"/>
        </w:rPr>
      </w:pPr>
    </w:p>
    <w:p w:rsidRDefault="003E7007" w:rsidP="003E7007" w:rsidR="003E7007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DANIA d.o.o. „u likvidaciji“, OIB: 91229054976 sa sjedištem u Vukovarska 1a, Varaždin</w:t>
      </w:r>
      <w:r>
        <w:rPr>
          <w:szCs w:val="24"/>
        </w:rPr>
        <w:t>, bit će brisan iz sudskog registra.</w:t>
      </w:r>
    </w:p>
    <w:p w:rsidRDefault="003E7007" w:rsidP="003E7007" w:rsidR="003E7007">
      <w:pPr>
        <w:rPr>
          <w:szCs w:val="24"/>
        </w:rPr>
      </w:pPr>
    </w:p>
    <w:p w:rsidRDefault="003E7007" w:rsidP="003E7007" w:rsidR="003E7007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3E7007" w:rsidP="003E7007" w:rsidR="003E7007">
      <w:pPr>
        <w:rPr>
          <w:szCs w:val="24"/>
        </w:rPr>
      </w:pPr>
    </w:p>
    <w:p w:rsidRDefault="003E7007" w:rsidP="003E7007" w:rsidR="003E7007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3E7007" w:rsidP="003E7007" w:rsidR="003E7007">
      <w:pPr>
        <w:rPr>
          <w:szCs w:val="24"/>
        </w:rPr>
      </w:pPr>
    </w:p>
    <w:p w:rsidRDefault="003E7007" w:rsidP="003E7007" w:rsidR="003E7007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3E7007" w:rsidP="003E7007" w:rsidR="003E7007">
      <w:pPr>
        <w:rPr>
          <w:szCs w:val="24"/>
        </w:rPr>
      </w:pPr>
    </w:p>
    <w:p w:rsidRDefault="003E7007" w:rsidP="003E7007" w:rsidR="003E7007">
      <w:pPr>
        <w:rPr>
          <w:szCs w:val="24"/>
        </w:rPr>
      </w:pPr>
    </w:p>
    <w:p w:rsidRDefault="003E7007" w:rsidP="003E7007" w:rsidR="003E7007">
      <w:pPr>
        <w:jc w:val="center"/>
        <w:rPr>
          <w:szCs w:val="24"/>
        </w:rPr>
      </w:pPr>
      <w:r>
        <w:rPr>
          <w:szCs w:val="24"/>
        </w:rPr>
        <w:t>U Varaždinu, 02. veljače 2016.</w:t>
      </w:r>
    </w:p>
    <w:p w:rsidRDefault="003E7007" w:rsidP="003E7007" w:rsidR="003E7007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3E7007" w:rsidP="003E7007" w:rsidR="003E7007">
      <w:pPr>
        <w:rPr>
          <w:szCs w:val="24"/>
        </w:rPr>
      </w:pPr>
      <w:r>
        <w:rPr>
          <w:szCs w:val="24"/>
        </w:rPr>
        <w:t xml:space="preserve">     </w:t>
      </w:r>
    </w:p>
    <w:p w:rsidRDefault="003E7007" w:rsidP="003E7007" w:rsidR="003E700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3E7007" w:rsidP="003E7007" w:rsidR="003E7007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3E7007" w:rsidP="003E7007" w:rsidR="003E7007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3E7007" w:rsidP="003E7007" w:rsidR="003E7007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3E7007" w:rsidP="003E7007" w:rsidR="003E7007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3E7007" w:rsidP="003E7007" w:rsidR="003E7007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primjerka.</w:t>
      </w:r>
    </w:p>
    <w:p w:rsidRDefault="003E7007" w:rsidP="003E7007" w:rsidR="003E7007">
      <w:pPr>
        <w:jc w:val="both"/>
        <w:rPr>
          <w:szCs w:val="24"/>
        </w:rPr>
      </w:pPr>
      <w:r>
        <w:rPr>
          <w:szCs w:val="24"/>
        </w:rPr>
        <w:tab/>
        <w:t>O žalbi protiv rješenja sudskog savjetnika odlučuje sudac pojedinac toga suda.</w:t>
      </w:r>
    </w:p>
    <w:p w:rsidRDefault="003E7007" w:rsidP="003E7007" w:rsidR="003E7007">
      <w:pPr>
        <w:jc w:val="both"/>
        <w:rPr>
          <w:szCs w:val="24"/>
        </w:rPr>
      </w:pPr>
      <w:r>
        <w:rPr>
          <w:szCs w:val="24"/>
        </w:rPr>
        <w:tab/>
        <w:t>O žalbi protiv odluke suca donesene u prvom stupnju odlučuje Visoki trgovački sud.</w:t>
      </w:r>
    </w:p>
    <w:p w:rsidRDefault="003E7007" w:rsidP="003E7007" w:rsidR="003E7007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E7007" w:rsidP="003E7007" w:rsidR="003E7007">
      <w:pPr>
        <w:rPr>
          <w:szCs w:val="24"/>
        </w:rPr>
      </w:pPr>
    </w:p>
    <w:p w:rsidRDefault="003E7007" w:rsidP="003E7007" w:rsidR="003E7007">
      <w:pPr>
        <w:rPr>
          <w:szCs w:val="24"/>
        </w:rPr>
      </w:pPr>
    </w:p>
    <w:p w:rsidRDefault="003E7007" w:rsidP="003E7007" w:rsidR="003E7007">
      <w:pPr>
        <w:rPr>
          <w:szCs w:val="24"/>
        </w:rPr>
      </w:pPr>
      <w:r>
        <w:rPr>
          <w:szCs w:val="24"/>
        </w:rPr>
        <w:t>DNA:</w:t>
      </w:r>
    </w:p>
    <w:p w:rsidRDefault="003E7007" w:rsidP="003E7007" w:rsidR="003E7007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3E7007" w:rsidP="003E7007" w:rsidR="003E7007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3E7007" w:rsidP="003E7007" w:rsidR="003E700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DANIA d.o.o. „u likvidaciji“, OIB: 91229054976 sa sjedištem u Vukovarska 1a, Varaždin</w:t>
      </w:r>
    </w:p>
    <w:p w:rsidRDefault="003E7007" w:rsidP="003E7007" w:rsidR="003E7007">
      <w:pPr>
        <w:numPr>
          <w:ilvl w:val="0"/>
          <w:numId w:val="47"/>
        </w:numPr>
        <w:rPr>
          <w:szCs w:val="24"/>
        </w:rPr>
      </w:pPr>
      <w:r>
        <w:t xml:space="preserve">Likvidator Zlatko </w:t>
      </w:r>
      <w:proofErr w:type="spellStart"/>
      <w:r>
        <w:t>Dania</w:t>
      </w:r>
      <w:proofErr w:type="spellEnd"/>
      <w:r>
        <w:t>, Varaždin, Vukovarska 1/A, OIB: 68339752647</w:t>
      </w:r>
    </w:p>
    <w:p w:rsidRDefault="003E7007" w:rsidP="003E7007" w:rsidR="003E700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3E7007" w:rsidP="003E7007" w:rsidR="003E700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3E7007" w:rsidP="003E7007" w:rsidR="003E7007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Hrvoje </w:t>
      </w:r>
      <w:proofErr w:type="spellStart"/>
      <w:r>
        <w:t>Kraljičković</w:t>
      </w:r>
      <w:proofErr w:type="spellEnd"/>
      <w:r>
        <w:t xml:space="preserve">, Zagreb, Trg hrvatskih velikana 4 </w:t>
      </w:r>
    </w:p>
    <w:p w:rsidRDefault="003E7007" w:rsidP="003E7007" w:rsidR="003E700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3E7007" w:rsidP="003E7007" w:rsidR="003E7007">
      <w:pPr>
        <w:rPr>
          <w:szCs w:val="24"/>
        </w:rPr>
      </w:pPr>
    </w:p>
    <w:p w:rsidRDefault="003E7007" w:rsidP="003E7007" w:rsidR="003E7007">
      <w:pPr>
        <w:rPr>
          <w:szCs w:val="24"/>
        </w:rPr>
      </w:pPr>
    </w:p>
    <w:p w:rsidRDefault="003E7007" w:rsidP="003E7007" w:rsidR="003E7007">
      <w:pPr>
        <w:rPr>
          <w:szCs w:val="24"/>
        </w:rPr>
      </w:pPr>
    </w:p>
    <w:p w:rsidRDefault="003E7007" w:rsidP="003E7007" w:rsidR="003E7007">
      <w:pPr>
        <w:rPr>
          <w:szCs w:val="24"/>
        </w:rPr>
      </w:pPr>
    </w:p>
    <w:p w:rsidRDefault="003E7007" w:rsidP="003E7007" w:rsidR="003E7007">
      <w:pPr>
        <w:rPr>
          <w:szCs w:val="24"/>
        </w:rPr>
      </w:pPr>
    </w:p>
    <w:p w:rsidRDefault="00DA0242" w:rsidP="003E7007" w:rsidR="00DA0242" w:rsidRPr="003E7007"/>
    <w:sectPr w:rsidSect="00EB0D4C" w:rsidR="00DA0242" w:rsidRPr="003E7007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007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3E7007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3E7007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909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St-595/2015-7</izvorni_sadrzaj>
    <derivirana_varijabla naziv="DomainObject.Oznaka_1">St-595/2015-7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St-595/2015</izvorni_sadrzaj>
    <derivirana_varijabla naziv="DomainObject.Predmet.OznakaBroj_1">St-595/2015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DANIA društvo s ograničenom odgovornošću za trgovinu i usluge "u likvidaciji"</izvorni_sadrzaj>
    <derivirana_varijabla naziv="DomainObject.Predmet.ProtustrankaFormated_1">  DANIA društvo s ograničenom odgovornošću za trgovinu i usluge "u likvidaciji"</derivirana_varijabla>
  </DomainObject.Predmet.ProtustrankaFormated>
  <DomainObject.Predmet.ProtustrankaFormatedOIB>
    <izvorni_sadrzaj>  DANIA društvo s ograničenom odgovornošću za trgovinu i usluge "u likvidaciji", OIB 91229054976</izvorni_sadrzaj>
    <derivirana_varijabla naziv="DomainObject.Predmet.ProtustrankaFormatedOIB_1">  DANIA društvo s ograničenom odgovornošću za trgovinu i usluge "u likvidaciji", OIB 91229054976</derivirana_varijabla>
  </DomainObject.Predmet.ProtustrankaFormatedOIB>
  <DomainObject.Predmet.ProtustrankaFormatedWithAdress>
    <izvorni_sadrzaj> DANIA društvo s ograničenom odgovornošću za trgovinu i usluge "u likvidaciji", Vukovarska 1/a, 42000 Varaždin</izvorni_sadrzaj>
    <derivirana_varijabla naziv="DomainObject.Predmet.ProtustrankaFormatedWithAdress_1"> DANIA društvo s ograničenom odgovornošću za trgovinu i usluge "u likvidaciji", Vukovarska 1/a, 42000 Varaždin</derivirana_varijabla>
  </DomainObject.Predmet.ProtustrankaFormatedWithAdress>
  <DomainObject.Predmet.ProtustrankaFormatedWithAdressOIB>
    <izvorni_sadrzaj> DANIA društvo s ograničenom odgovornošću za trgovinu i usluge "u likvidaciji", OIB 91229054976, Vukovarska 1/a, 42000 Varaždin</izvorni_sadrzaj>
    <derivirana_varijabla naziv="DomainObject.Predmet.ProtustrankaFormatedWithAdressOIB_1"> DANIA društvo s ograničenom odgovornošću za trgovinu i usluge "u likvidaciji", OIB 91229054976, Vukovarska 1/a, 42000 Varaždin</derivirana_varijabla>
  </DomainObject.Predmet.ProtustrankaFormatedWithAdressOIB>
  <DomainObject.Predmet.ProtustrankaWithAdress>
    <izvorni_sadrzaj>DANIA društvo s ograničenom odgovornošću za trgovinu i usluge "u likvidaciji" Vukovarska 1/a, 42000 Varaždin</izvorni_sadrzaj>
    <derivirana_varijabla naziv="DomainObject.Predmet.ProtustrankaWithAdress_1">DANIA društvo s ograničenom odgovornošću za trgovinu i usluge "u likvidaciji" Vukovarska 1/a, 42000 Varaždin</derivirana_varijabla>
  </DomainObject.Predmet.ProtustrankaWithAdress>
  <DomainObject.Predmet.ProtustrankaWithAdressOIB>
    <izvorni_sadrzaj>DANIA društvo s ograničenom odgovornošću za trgovinu i usluge "u likvidaciji", OIB 91229054976, Vukovarska 1/a, 42000 Varaždin</izvorni_sadrzaj>
    <derivirana_varijabla naziv="DomainObject.Predmet.ProtustrankaWithAdressOIB_1">DANIA društvo s ograničenom odgovornošću za trgovinu i usluge "u likvidaciji", OIB 91229054976, Vukovarska 1/a, 42000 Varaždin</derivirana_varijabla>
  </DomainObject.Predmet.ProtustrankaWithAdressOIB>
  <DomainObject.Predmet.ProtustrankaNazivFormated>
    <izvorni_sadrzaj>DANIA društvo s ograničenom odgovornošću za trgovinu i usluge "u likvidaciji"</izvorni_sadrzaj>
    <derivirana_varijabla naziv="DomainObject.Predmet.ProtustrankaNazivFormated_1">DANIA društvo s ograničenom odgovornošću za trgovinu i usluge "u likvidaciji"</derivirana_varijabla>
  </DomainObject.Predmet.ProtustrankaNazivFormated>
  <DomainObject.Predmet.ProtustrankaNazivFormatedOIB>
    <izvorni_sadrzaj>DANIA društvo s ograničenom odgovornošću za trgovinu i usluge "u likvidaciji", OIB 91229054976</izvorni_sadrzaj>
    <derivirana_varijabla naziv="DomainObject.Predmet.ProtustrankaNazivFormatedOIB_1">DANIA društvo s ograničenom odgovornošću za trgovinu i usluge "u likvidaciji", OIB 91229054976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39252.95</izvorni_sadrzaj>
    <derivirana_varijabla naziv="DomainObject.Predmet.TrenutnaVrijednost_1">39252.95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DANIA društvo s ograničenom odgovornošću za trgovinu i usluge "u likvidaciji"</item>
    </izvorni_sadrzaj>
    <derivirana_varijabla naziv="DomainObject.Predmet.ProtuStrankaListFormated_1">
      <item>DANIA društvo s ograničenom odgovornošću za trgovinu i usluge "u likvidaciji"</item>
    </derivirana_varijabla>
  </DomainObject.Predmet.ProtuStrankaListFormated>
  <DomainObject.Predmet.ProtuStrankaListFormatedOIB>
    <izvorni_sadrzaj>
      <item>DANIA društvo s ograničenom odgovornošću za trgovinu i usluge "u likvidaciji", OIB 91229054976</item>
    </izvorni_sadrzaj>
    <derivirana_varijabla naziv="DomainObject.Predmet.ProtuStrankaListFormatedOIB_1">
      <item>DANIA društvo s ograničenom odgovornošću za trgovinu i usluge "u likvidaciji", OIB 91229054976</item>
    </derivirana_varijabla>
  </DomainObject.Predmet.ProtuStrankaListFormatedOIB>
  <DomainObject.Predmet.ProtuStrankaListFormatedWithAdress>
    <izvorni_sadrzaj>
      <item>DANIA društvo s ograničenom odgovornošću za trgovinu i usluge "u likvidaciji", Vukovarska 1/a, 42000 Varaždin</item>
    </izvorni_sadrzaj>
    <derivirana_varijabla naziv="DomainObject.Predmet.ProtuStrankaListFormatedWithAdress_1">
      <item>DANIA društvo s ograničenom odgovornošću za trgovinu i usluge "u likvidaciji", Vukovarska 1/a, 42000 Varaždin</item>
    </derivirana_varijabla>
  </DomainObject.Predmet.ProtuStrankaListFormatedWithAdress>
  <DomainObject.Predmet.ProtuStrankaListFormatedWithAdressOIB>
    <izvorni_sadrzaj>
      <item>DANIA društvo s ograničenom odgovornošću za trgovinu i usluge "u likvidaciji", OIB 91229054976, Vukovarska 1/a, 42000 Varaždin</item>
    </izvorni_sadrzaj>
    <derivirana_varijabla naziv="DomainObject.Predmet.ProtuStrankaListFormatedWithAdressOIB_1">
      <item>DANIA društvo s ograničenom odgovornošću za trgovinu i usluge "u likvidaciji", OIB 91229054976, Vukovarska 1/a, 42000 Varaždin</item>
    </derivirana_varijabla>
  </DomainObject.Predmet.ProtuStrankaListFormatedWithAdressOIB>
  <DomainObject.Predmet.ProtuStrankaListNazivFormated>
    <izvorni_sadrzaj>
      <item>DANIA društvo s ograničenom odgovornošću za trgovinu i usluge "u likvidaciji"</item>
    </izvorni_sadrzaj>
    <derivirana_varijabla naziv="DomainObject.Predmet.ProtuStrankaListNazivFormated_1">
      <item>DANIA društvo s ograničenom odgovornošću za trgovinu i usluge "u likvidaciji"</item>
    </derivirana_varijabla>
  </DomainObject.Predmet.ProtuStrankaListNazivFormated>
  <DomainObject.Predmet.ProtuStrankaListNazivFormatedOIB>
    <izvorni_sadrzaj>
      <item>DANIA društvo s ograničenom odgovornošću za trgovinu i usluge "u likvidaciji", OIB 91229054976</item>
    </izvorni_sadrzaj>
    <derivirana_varijabla naziv="DomainObject.Predmet.ProtuStrankaListNazivFormatedOIB_1">
      <item>DANIA društvo s ograničenom odgovornošću za trgovinu i usluge "u likvidaciji", OIB 91229054976</item>
    </derivirana_varijabla>
  </DomainObject.Predmet.ProtuStrankaListNazivFormatedOIB>
  <DomainObject.Predmet.OstaliListFormated>
    <izvorni_sadrzaj>
      <item>E-oglasna ploča</item>
      <item>Sudski registar, Trgovački sud u Varaždinu</item>
      <item>Zlatko Dania</item>
    </izvorni_sadrzaj>
    <derivirana_varijabla naziv="DomainObject.Predmet.OstaliListFormated_1">
      <item>E-oglasna ploča</item>
      <item>Sudski registar, Trgovački sud u Varaždinu</item>
      <item>Zlatko Dania</item>
    </derivirana_varijabla>
  </DomainObject.Predmet.OstaliListFormated>
  <DomainObject.Predmet.OstaliListFormatedOIB>
    <izvorni_sadrzaj>
      <item>E-oglasna ploča</item>
      <item>Sudski registar, Trgovački sud u Varaždinu</item>
      <item>Zlatko Dania, OIB 68339752647</item>
    </izvorni_sadrzaj>
    <derivirana_varijabla naziv="DomainObject.Predmet.OstaliListFormatedOIB_1">
      <item>E-oglasna ploča</item>
      <item>Sudski registar, Trgovački sud u Varaždinu</item>
      <item>Zlatko Dania, OIB 68339752647</item>
    </derivirana_varijabla>
  </DomainObject.Predmet.OstaliListFormatedOIB>
  <DomainObject.Predmet.OstaliListFormatedWithAdress>
    <izvorni_sadrzaj>
      <item>E-oglasna ploča</item>
      <item>Sudski registar, Trgovački sud u Varaždinu</item>
      <item>Zlatko Dania, Vukovarska 1a, 42000 Varaždin</item>
    </izvorni_sadrzaj>
    <derivirana_varijabla naziv="DomainObject.Predmet.OstaliListFormatedWithAdress_1">
      <item>E-oglasna ploča</item>
      <item>Sudski registar, Trgovački sud u Varaždinu</item>
      <item>Zlatko Dania, Vukovarska 1a, 42000 Varaždin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Zlatko Dania, OIB 68339752647, Vukovarska 1a, 42000 Varaždin</item>
    </izvorni_sadrzaj>
    <derivirana_varijabla naziv="DomainObject.Predmet.OstaliListFormatedWithAdressOIB_1">
      <item>E-oglasna ploča</item>
      <item>Sudski registar, Trgovački sud u Varaždinu</item>
      <item>Zlatko Dania, OIB 68339752647, Vukovarska 1a, 42000 Varaždin</item>
    </derivirana_varijabla>
  </DomainObject.Predmet.OstaliListFormatedWithAdressOIB>
  <DomainObject.Predmet.OstaliListNazivFormated>
    <izvorni_sadrzaj>
      <item>E-oglasna ploča</item>
      <item>Sudski registar, Trgovački sud u Varaždinu</item>
      <item>Zlatko Dania</item>
    </izvorni_sadrzaj>
    <derivirana_varijabla naziv="DomainObject.Predmet.OstaliListNazivFormated_1">
      <item>E-oglasna ploča</item>
      <item>Sudski registar, Trgovački sud u Varaždinu</item>
      <item>Zlatko Dania</item>
    </derivirana_varijabla>
  </DomainObject.Predmet.OstaliListNazivFormated>
  <DomainObject.Predmet.OstaliListNazivFormatedOIB>
    <izvorni_sadrzaj>
      <item>E-oglasna ploča</item>
      <item>Sudski registar, Trgovački sud u Varaždinu</item>
      <item>Zlatko Dania, OIB 68339752647</item>
    </izvorni_sadrzaj>
    <derivirana_varijabla naziv="DomainObject.Predmet.OstaliListNazivFormatedOIB_1">
      <item>E-oglasna ploča</item>
      <item>Sudski registar, Trgovački sud u Varaždinu</item>
      <item>Zlatko Dania, OIB 68339752647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St-595/2015-7</izvorni_sadrzaj>
    <derivirana_varijabla naziv="DomainObject.PoslovniBrojDokumenta_1">St-595/2015-7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DANIA društvo s ograničenom odgovornošću za trgovinu i usluge "u likvidaciji"</izvorni_sadrzaj>
    <derivirana_varijabla naziv="DomainObject.Predmet.ProtustrankaIDrugi_1">DANIA društvo s ograničenom odgovornošću za trgovinu i usluge "u likvidaciji"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DANIA društvo s ograničenom odgovornošću za trgovinu i usluge "u likvidaciji", OIB 91229054976, Vukovarska 1/a, 42000 Varaždin</izvorni_sadrzaj>
    <derivirana_varijabla naziv="DomainObject.Predmet.ProtustrankaIDrugiAdressOIB_1">DANIA društvo s ograničenom odgovornošću za trgovinu i usluge "u likvidaciji", OIB 91229054976, Vukovarska 1/a,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DANIA društvo s ograničenom odgovornošću za trgovinu i usluge "u likvidaciji"</item>
      <item>E-oglasna ploča</item>
      <item>Sudski registar, Trgovački sud u Varaždinu</item>
      <item>Zlatko Dania</item>
    </izvorni_sadrzaj>
    <derivirana_varijabla naziv="DomainObject.Predmet.SudioniciListNaziv_1">
      <item>Financijska agencija</item>
      <item>DANIA društvo s ograničenom odgovornošću za trgovinu i usluge "u likvidaciji"</item>
      <item>E-oglasna ploča</item>
      <item>Sudski registar, Trgovački sud u Varaždinu</item>
      <item>Zlatko Dania</item>
    </derivirana_varijabla>
  </DomainObject.Predmet.SudioniciListNaziv>
  <DomainObject.Predmet.SudioniciListAdressOIB>
    <izvorni_sadrzaj>
      <item>Financijska agencija, OIB 85821130368, A. Cesarca 2,42000 Varaždin</item>
      <item>DANIA društvo s ograničenom odgovornošću za trgovinu i usluge "u likvidaciji", OIB 91229054976, Vukovarska 1/a,42000 Varaždin</item>
      <item>E-oglasna ploča</item>
      <item>Sudski registar, Trgovački sud u Varaždinu</item>
      <item>Zlatko Dania, OIB 68339752647, Vukovarska 1a,42000 Varaždin</item>
    </izvorni_sadrzaj>
    <derivirana_varijabla naziv="DomainObject.Predmet.SudioniciListAdressOIB_1">
      <item>Financijska agencija, OIB 85821130368, A. Cesarca 2,42000 Varaždin</item>
      <item>DANIA društvo s ograničenom odgovornošću za trgovinu i usluge "u likvidaciji", OIB 91229054976, Vukovarska 1/a,42000 Varaždin</item>
      <item>E-oglasna ploča</item>
      <item>Sudski registar, Trgovački sud u Varaždinu</item>
      <item>Zlatko Dania, OIB 68339752647, Vukovarska 1a,42000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181EDF-4680-4B3A-857E-C5274F3F1C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2963</properties:Characters>
  <properties:Lines>86</properties:Lines>
  <properties:Paragraphs>33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2016-02-02T07:15:00Z</cp:lastPrinted>
  <dcterms:modified xmlns:xsi="http://www.w3.org/2001/XMLSchema-instance" xsi:type="dcterms:W3CDTF">2016-02-02T07:15:00Z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St-595/2015-7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