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0f4aa" w14:paraId="1b0f4aa" w:rsidRDefault="000D74BA" w:rsidR="008819CA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1 </w:t>
      </w:r>
      <w:r w:rsidR="002B3DCA">
        <w:t>St-34</w:t>
      </w:r>
      <w:r w:rsidR="00B158BF">
        <w:t>/20</w:t>
      </w:r>
      <w:r w:rsidR="002B3DCA">
        <w:t>14</w:t>
      </w:r>
      <w:r>
        <w:t>.</w:t>
      </w:r>
    </w:p>
    <w:p w:rsidRDefault="00182C9D" w:rsidR="00182C9D"/>
    <w:p w:rsidRDefault="008510F7" w:rsidR="00182C9D">
      <w:r>
        <w:t>TRGOVAČKI SUD U BJELOVARU</w:t>
      </w:r>
    </w:p>
    <w:p w:rsidRDefault="008510F7" w:rsidR="008510F7">
      <w:r>
        <w:t>BJELOVAR, Dr. I. Lebovića 42.</w:t>
      </w:r>
    </w:p>
    <w:p w:rsidRDefault="00182C9D" w:rsidR="00182C9D"/>
    <w:p w:rsidRDefault="00182C9D" w:rsidR="00182C9D"/>
    <w:p w:rsidRDefault="00182C9D" w:rsidR="00182C9D"/>
    <w:p w:rsidRDefault="00182C9D" w:rsidR="00182C9D"/>
    <w:p w:rsidRDefault="008F41AA" w:rsidP="00182C9D" w:rsidR="00182C9D">
      <w:pPr>
        <w:jc w:val="center"/>
      </w:pPr>
      <w:r>
        <w:t>P O Z I V</w:t>
      </w:r>
      <w:r w:rsidR="00202E84">
        <w:t xml:space="preserve"> </w:t>
      </w:r>
    </w:p>
    <w:p w:rsidRDefault="00182C9D" w:rsidP="00182C9D" w:rsidR="00182C9D">
      <w:pPr>
        <w:jc w:val="center"/>
      </w:pPr>
    </w:p>
    <w:p w:rsidRDefault="006A3185" w:rsidP="00182C9D" w:rsidR="00182C9D">
      <w:r>
        <w:t xml:space="preserve">U stečajnom predmetu nad stečajnim dužnikom </w:t>
      </w:r>
      <w:r w:rsidR="002B3DCA">
        <w:t>OPECO d.o.o. u stečaju, Virovitica, posl. broj: 1 St-34/2014</w:t>
      </w:r>
      <w:r w:rsidR="00BA109A">
        <w:t xml:space="preserve">., </w:t>
      </w:r>
      <w:r w:rsidR="000A25EC">
        <w:t xml:space="preserve"> </w:t>
      </w:r>
      <w:r>
        <w:t xml:space="preserve">  pozivate se na ročište za diobu kupovine</w:t>
      </w:r>
      <w:r w:rsidR="002B3DCA">
        <w:t xml:space="preserve"> temeljem Rješenja o dosudi posl. br. 1 St-</w:t>
      </w:r>
      <w:r w:rsidR="00A60664">
        <w:t>34/2014-182</w:t>
      </w:r>
      <w:r>
        <w:t xml:space="preserve"> na dan</w:t>
      </w:r>
    </w:p>
    <w:p w:rsidRDefault="00A60664" w:rsidP="00182C9D" w:rsidR="00A60664">
      <w:pPr>
        <w:jc w:val="center"/>
        <w:rPr>
          <w:b/>
        </w:rPr>
      </w:pPr>
    </w:p>
    <w:p w:rsidRDefault="00A60664" w:rsidP="00182C9D" w:rsidR="00182C9D" w:rsidRPr="006A3185">
      <w:pPr>
        <w:jc w:val="center"/>
        <w:rPr>
          <w:b/>
        </w:rPr>
      </w:pPr>
      <w:r>
        <w:rPr>
          <w:b/>
        </w:rPr>
        <w:t>21</w:t>
      </w:r>
      <w:r w:rsidR="00ED0BF0">
        <w:rPr>
          <w:b/>
        </w:rPr>
        <w:t xml:space="preserve">.  </w:t>
      </w:r>
      <w:r>
        <w:rPr>
          <w:b/>
        </w:rPr>
        <w:t>prosinca</w:t>
      </w:r>
      <w:r w:rsidR="006A3185" w:rsidRPr="006A3185">
        <w:rPr>
          <w:b/>
        </w:rPr>
        <w:t xml:space="preserve"> </w:t>
      </w:r>
      <w:r w:rsidR="006672DF">
        <w:rPr>
          <w:b/>
        </w:rPr>
        <w:t xml:space="preserve"> </w:t>
      </w:r>
      <w:r>
        <w:rPr>
          <w:b/>
        </w:rPr>
        <w:t>2015</w:t>
      </w:r>
      <w:r w:rsidR="003C554B">
        <w:rPr>
          <w:b/>
        </w:rPr>
        <w:t>. godin</w:t>
      </w:r>
      <w:r w:rsidR="00735FCA">
        <w:rPr>
          <w:b/>
        </w:rPr>
        <w:t>e u 9</w:t>
      </w:r>
      <w:r>
        <w:rPr>
          <w:b/>
        </w:rPr>
        <w:t>,3</w:t>
      </w:r>
      <w:r w:rsidR="006672DF">
        <w:rPr>
          <w:b/>
        </w:rPr>
        <w:t>0</w:t>
      </w:r>
      <w:r w:rsidR="00182C9D" w:rsidRPr="006A3185">
        <w:rPr>
          <w:b/>
        </w:rPr>
        <w:t xml:space="preserve"> sati</w:t>
      </w:r>
    </w:p>
    <w:p w:rsidRDefault="00182C9D" w:rsidP="00182C9D" w:rsidR="00182C9D" w:rsidRPr="006A3185">
      <w:pPr>
        <w:jc w:val="center"/>
        <w:rPr>
          <w:b/>
        </w:rPr>
      </w:pPr>
    </w:p>
    <w:p w:rsidRDefault="006A3185" w:rsidP="00182C9D" w:rsidR="00182C9D">
      <w:pPr>
        <w:jc w:val="center"/>
      </w:pPr>
      <w:r>
        <w:t xml:space="preserve"> sobu broj 4. Trgovačkog suda u Bjelovaru, Dr. I. Lebovića 42.</w:t>
      </w:r>
    </w:p>
    <w:p w:rsidRDefault="006A3185" w:rsidP="00182C9D" w:rsidR="006A3185">
      <w:pPr>
        <w:jc w:val="center"/>
      </w:pPr>
    </w:p>
    <w:p w:rsidRDefault="006A3185" w:rsidP="00182C9D" w:rsidR="006A3185">
      <w:pPr>
        <w:jc w:val="center"/>
      </w:pPr>
    </w:p>
    <w:p w:rsidRDefault="006A3185" w:rsidP="00182C9D" w:rsidR="006A3185">
      <w:pPr>
        <w:jc w:val="center"/>
      </w:pPr>
    </w:p>
    <w:p w:rsidRDefault="00874A81" w:rsidP="00C6050E" w:rsidR="00C6050E">
      <w:r>
        <w:t>Ako ne pristupit</w:t>
      </w:r>
      <w:r w:rsidR="006A3185">
        <w:t xml:space="preserve">e na ročište Vaša tražbina uzet će se prema stanju koje proizlazi iz </w:t>
      </w:r>
      <w:smartTag w:element="PersonName" w:uri="urn:schemas-microsoft-com:office:smarttags">
        <w:r w:rsidR="006A3185">
          <w:t>spis</w:t>
        </w:r>
      </w:smartTag>
      <w:r w:rsidR="006A3185">
        <w:t>a</w:t>
      </w:r>
      <w:r w:rsidR="008F4E2C">
        <w:t>.</w:t>
      </w:r>
    </w:p>
    <w:p w:rsidRDefault="00202E84" w:rsidP="00C6050E" w:rsidR="00202E84"/>
    <w:p w:rsidRDefault="006A3185" w:rsidP="00C6050E" w:rsidR="006A3185">
      <w:r>
        <w:t xml:space="preserve">Vjerovnik najkasnije na ročištu za diobu može drugom vjerovniku osporiti tražbinu, njezinu visinu i red namirenja </w:t>
      </w:r>
      <w:r w:rsidR="0025186D">
        <w:t>(čl. 117. Ovršnog zakona</w:t>
      </w:r>
      <w:r w:rsidR="00A60664">
        <w:t xml:space="preserve"> u svezi s čl. 64. st. 1. Stečajnog zakona).</w:t>
      </w:r>
      <w:r>
        <w:t>).</w:t>
      </w:r>
    </w:p>
    <w:p w:rsidRDefault="006A3185" w:rsidP="00C6050E" w:rsidR="006A3185"/>
    <w:p w:rsidRDefault="0025186D" w:rsidP="00C6050E" w:rsidR="006A3185">
      <w:r>
        <w:t>Iz iznosa dobivenog od ovršnog suda, stečajni sudac će izdvojiti u stečajnu masu odgovarajući iznos prema pravilima iz članka 170. ovog zakona, namiriti tražbine razlučnih vjerovnika prema redoslijedu predviđenim pravilima ovršnog postupka i preostali iznos predati stečajnom upravitelju ( čl. 164 st. 2. Stečajnog zakona).</w:t>
      </w:r>
    </w:p>
    <w:p w:rsidRDefault="0025186D" w:rsidP="00C6050E" w:rsidR="0025186D"/>
    <w:p w:rsidRDefault="00A60664" w:rsidP="00C6050E" w:rsidR="00C6050E">
      <w:r>
        <w:t>U Bjelovaru,  1.  prosinca</w:t>
      </w:r>
      <w:r w:rsidR="00B158BF">
        <w:t xml:space="preserve"> </w:t>
      </w:r>
      <w:r w:rsidR="00C6050E">
        <w:t xml:space="preserve"> 20</w:t>
      </w:r>
      <w:r>
        <w:t>15.</w:t>
      </w:r>
      <w:r w:rsidR="00C6050E">
        <w:t xml:space="preserve"> </w:t>
      </w:r>
    </w:p>
    <w:p w:rsidRDefault="00C6050E" w:rsidP="00C6050E" w:rsidR="00C6050E"/>
    <w:p w:rsidRDefault="00C6050E" w:rsidP="00C6050E" w:rsidR="00C6050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82C9D" w:rsidP="00182C9D" w:rsidR="00182C9D"/>
    <w:p w:rsidRDefault="00C6050E" w:rsidP="00182C9D" w:rsidR="00B158BF">
      <w:r>
        <w:tab/>
      </w:r>
      <w:r>
        <w:tab/>
      </w:r>
      <w:r>
        <w:tab/>
      </w:r>
      <w:r>
        <w:tab/>
      </w:r>
      <w:r>
        <w:tab/>
        <w:t xml:space="preserve">               </w:t>
      </w:r>
      <w:r w:rsidR="00182C9D">
        <w:t xml:space="preserve">       BRANKA PLESKALT</w:t>
      </w:r>
      <w:r>
        <w:t xml:space="preserve">  </w:t>
      </w:r>
      <w:r w:rsidR="000A25EC">
        <w:t xml:space="preserve">  </w:t>
      </w:r>
      <w:r w:rsidR="00874A81">
        <w:t>v.r.</w:t>
      </w:r>
    </w:p>
    <w:p w:rsidRDefault="00874A81" w:rsidP="00182C9D" w:rsidR="00874A81"/>
    <w:p w:rsidRDefault="00874A81" w:rsidP="00182C9D" w:rsidR="00874A81">
      <w:r>
        <w:tab/>
      </w:r>
      <w:r>
        <w:tab/>
      </w:r>
      <w:r>
        <w:tab/>
      </w:r>
      <w:r>
        <w:tab/>
      </w:r>
      <w:r>
        <w:tab/>
        <w:t xml:space="preserve">       Za točnost otpravka – ovlašteni službenik</w:t>
      </w:r>
    </w:p>
    <w:p w:rsidRDefault="007B1B5B" w:rsidP="00182C9D" w:rsidR="00B158B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Vesna Dragišić</w:t>
      </w:r>
    </w:p>
    <w:p w:rsidRDefault="00A60664" w:rsidP="00A60664" w:rsidR="00A60664">
      <w:r>
        <w:t>Rj.</w:t>
      </w:r>
    </w:p>
    <w:p w:rsidRDefault="00A60664" w:rsidP="00A60664" w:rsidR="00A60664">
      <w:r>
        <w:t>Dna: razlučnog vjerovnika Slatinsku banku d.d. Slatina</w:t>
      </w:r>
    </w:p>
    <w:p w:rsidRDefault="00A60664" w:rsidP="00A60664" w:rsidR="00A60664">
      <w:r>
        <w:t xml:space="preserve">        Stečajnom upravitelju</w:t>
      </w:r>
    </w:p>
    <w:p w:rsidRDefault="00A60664" w:rsidP="00A60664" w:rsidR="00A60664">
      <w:r>
        <w:t xml:space="preserve">        e- Oglasna ploča – ovdje</w:t>
      </w:r>
    </w:p>
    <w:p w:rsidRDefault="00A60664" w:rsidP="00A60664" w:rsidR="00A60664">
      <w:r>
        <w:t xml:space="preserve">         K ročištu</w:t>
      </w:r>
    </w:p>
    <w:p w:rsidRDefault="00A60664" w:rsidP="00A60664" w:rsidR="00A60664">
      <w:r>
        <w:t>Bjelovar, 1. 12.  2015.</w:t>
      </w:r>
    </w:p>
    <w:p w:rsidRDefault="00A60664" w:rsidP="00A60664" w:rsidR="00A60664"/>
    <w:p w:rsidRDefault="00A60664" w:rsidP="00A60664" w:rsidR="00A60664"/>
    <w:p w:rsidRDefault="00A60664" w:rsidP="00A60664" w:rsidR="00A60664"/>
    <w:p w:rsidRDefault="0025186D" w:rsidP="00182C9D" w:rsidR="0025186D"/>
    <w:sectPr w:rsidR="0025186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0E1BFE"/>
    <w:multiLevelType w:val="hybridMultilevel"/>
    <w:tmpl w:val="17EE517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7071"/>
    <w:rsid w:val="00093A71"/>
    <w:rsid w:val="000A25EC"/>
    <w:rsid w:val="000D74BA"/>
    <w:rsid w:val="00182C9D"/>
    <w:rsid w:val="001B79BB"/>
    <w:rsid w:val="001C4B6A"/>
    <w:rsid w:val="00202E84"/>
    <w:rsid w:val="0023653D"/>
    <w:rsid w:val="0025186D"/>
    <w:rsid w:val="00260541"/>
    <w:rsid w:val="002A275A"/>
    <w:rsid w:val="002B3DCA"/>
    <w:rsid w:val="002D364D"/>
    <w:rsid w:val="002F6EF0"/>
    <w:rsid w:val="003C554B"/>
    <w:rsid w:val="003D7F53"/>
    <w:rsid w:val="003E7C88"/>
    <w:rsid w:val="00594C8F"/>
    <w:rsid w:val="0062596D"/>
    <w:rsid w:val="00655577"/>
    <w:rsid w:val="006672DF"/>
    <w:rsid w:val="00680412"/>
    <w:rsid w:val="006A3185"/>
    <w:rsid w:val="00735FCA"/>
    <w:rsid w:val="00781884"/>
    <w:rsid w:val="007B1B5B"/>
    <w:rsid w:val="008013C9"/>
    <w:rsid w:val="008510F7"/>
    <w:rsid w:val="0087432D"/>
    <w:rsid w:val="00874A81"/>
    <w:rsid w:val="008819CA"/>
    <w:rsid w:val="0089063F"/>
    <w:rsid w:val="008A4192"/>
    <w:rsid w:val="008E7773"/>
    <w:rsid w:val="008F41AA"/>
    <w:rsid w:val="008F4E2C"/>
    <w:rsid w:val="009920F0"/>
    <w:rsid w:val="009A241D"/>
    <w:rsid w:val="009D7071"/>
    <w:rsid w:val="009F49B5"/>
    <w:rsid w:val="00A60664"/>
    <w:rsid w:val="00A95768"/>
    <w:rsid w:val="00B158BF"/>
    <w:rsid w:val="00BA109A"/>
    <w:rsid w:val="00BB03DE"/>
    <w:rsid w:val="00C6050E"/>
    <w:rsid w:val="00C633D8"/>
    <w:rsid w:val="00D10FE4"/>
    <w:rsid w:val="00D3080A"/>
    <w:rsid w:val="00D52177"/>
    <w:rsid w:val="00D75ABC"/>
    <w:rsid w:val="00ED0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6050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6E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6E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6E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6E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6E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6050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6E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6E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6E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6E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6E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Slatina</izvorni_sadrzaj>
    <derivirana_varijabla naziv="DomainObject.UcesnikSudskeRadnje.Adresa.Naselje_1">Slatina</derivirana_varijabla>
  </DomainObject.UcesnikSudskeRadnje.Adresa.Naselje>
  <DomainObject.UcesnikSudskeRadnje.Adresa.PostBroj>
    <izvorni_sadrzaj>33520</izvorni_sadrzaj>
    <derivirana_varijabla naziv="DomainObject.UcesnikSudskeRadnje.Adresa.PostBroj_1">33520</derivirana_varijabla>
  </DomainObject.UcesnikSudskeRadnje.Adresa.PostBroj>
  <DomainObject.UcesnikSudskeRadnje.Adresa.UlicaIKBR>
    <izvorni_sadrzaj>V.Nazora 2.</izvorni_sadrzaj>
    <derivirana_varijabla naziv="DomainObject.UcesnikSudskeRadnje.Adresa.UlicaIKBR_1">V.Nazora 2.</derivirana_varijabla>
  </DomainObject.UcesnikSudskeRadnje.Adresa.UlicaIKBR>
  <DomainObject.UcesnikSudskeRadnje.Naziv>
    <izvorni_sadrzaj>Slatinska banka d.d.</izvorni_sadrzaj>
    <derivirana_varijabla naziv="DomainObject.UcesnikSudskeRadnje.Naziv_1">Slatinska banka d.d.</derivirana_varijabla>
  </DomainObject.UcesnikSudskeRadnje.Naziv>
  <DomainObject.UcesnikSudskeRadnje.SudskaRadnja.Prostorija.Naziv>
    <izvorni_sadrzaj>Soba 4</izvorni_sadrzaj>
    <derivirana_varijabla naziv="DomainObject.UcesnikSudskeRadnje.SudskaRadnja.Prostorija.Naziv_1">Soba 4</derivirana_varijabla>
  </DomainObject.UcesnikSudskeRadnje.SudskaRadnja.Prostorija.Naziv>
  <DomainObject.UcesnikSudskeRadnje.SudskaRadnja.Prostorija.Oznaka>
    <izvorni_sadrzaj>Soba 4</izvorni_sadrzaj>
    <derivirana_varijabla naziv="DomainObject.UcesnikSudskeRadnje.SudskaRadnja.Prostorija.Oznaka_1">Soba 4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21. prosinca 2015.</izvorni_sadrzaj>
    <derivirana_varijabla naziv="DomainObject.UcesnikSudskeRadnje.SudskaRadnja.PlaniraniZavrsetakDatum_1">21. prosinca 2015.</derivirana_varijabla>
  </DomainObject.UcesnikSudskeRadnje.SudskaRadnja.PlaniraniZavrsetakDatum>
  <DomainObject.UcesnikSudskeRadnje.SudskaRadnja.PlaniraniPocetakDatum>
    <izvorni_sadrzaj>21. prosinca 2015.</izvorni_sadrzaj>
    <derivirana_varijabla naziv="DomainObject.UcesnikSudskeRadnje.SudskaRadnja.PlaniraniPocetakDatum_1">21. prosinca 2015.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09:40</izvorni_sadrzaj>
    <derivirana_varijabla naziv="DomainObject.UcesnikSudskeRadnje.SudskaRadnja.PlaniraniZavrsetakVrijeme_1">09:40</derivirana_varijabla>
  </DomainObject.UcesnikSudskeRadnje.SudskaRadnja.PlaniraniZavrsetakVrijeme>
  <DomainObject.UcesnikSudskeRadnje.SudskaRadnja.PlaniraniPocetakVrijeme>
    <izvorni_sadrzaj>09:30</izvorni_sadrzaj>
    <derivirana_varijabla naziv="DomainObject.UcesnikSudskeRadnje.SudskaRadnja.PlaniraniPocetakVrijeme_1">09:30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2014.</izvorni_sadrzaj>
    <derivirana_varijabla naziv="DomainObject.Predmet.DatumOsnivanja_1">20.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St-34/2014</izvorni_sadrzaj>
    <derivirana_varijabla naziv="DomainObject.Predmet.OznakaBroj_1">St-34/2014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OPECO d.o.o. za proizvodnju opeke, crijepa i proizvoda od pečene gline za građevinarstvo VIROVITICA</izvorni_sadrzaj>
    <derivirana_varijabla naziv="DomainObject.Predmet.StrankaFormated_1">  OPECO d.o.o. za proizvodnju opeke, crijepa i proizvoda od pečene gline za građevinarstvo VIROVITICA</derivirana_varijabla>
  </DomainObject.Predmet.StrankaFormated>
  <DomainObject.Predmet.StrankaFormatedOIB>
    <izvorni_sadrzaj>  OPECO d.o.o. za proizvodnju opeke, crijepa i proizvoda od pečene gline za građevinarstvo VIROVITICA, OIB 50588599367</izvorni_sadrzaj>
    <derivirana_varijabla naziv="DomainObject.Predmet.StrankaFormatedOIB_1">  OPECO d.o.o. za proizvodnju opeke, crijepa i proizvoda od pečene gline za građevinarstvo VIROVITICA, OIB 50588599367</derivirana_varijabla>
  </DomainObject.Predmet.StrankaFormatedOIB>
  <DomainObject.Predmet.StrankaFormatedWithAdress>
    <izvorni_sadrzaj> OPECO d.o.o. za proizvodnju opeke, crijepa i proizvoda od pečene gline za građevinarstvo VIROVITICA, Josipa Jurja Štrossmayera 106, 33000 Virovitica</izvorni_sadrzaj>
    <derivirana_varijabla naziv="DomainObject.Predmet.StrankaFormatedWithAdress_1"> OPECO d.o.o. za proizvodnju opeke, crijepa i proizvoda od pečene gline za građevinarstvo VIROVITICA, Josipa Jurja Štrossmayera 106, 33000 Virovitica</derivirana_varijabla>
  </DomainObject.Predmet.StrankaFormatedWithAdress>
  <DomainObject.Predmet.StrankaFormatedWithAdressOIB>
    <izvorni_sadrzaj> OPECO d.o.o. za proizvodnju opeke, crijepa i proizvoda od pečene gline za građevinarstvo VIROVITICA, OIB 50588599367, Josipa Jurja Štrossmayera 106, 33000 Virovitica</izvorni_sadrzaj>
    <derivirana_varijabla naziv="DomainObject.Predmet.StrankaFormatedWithAdressOIB_1"> OPECO d.o.o. za proizvodnju opeke, crijepa i proizvoda od pečene gline za građevinarstvo VIROVITICA, OIB 50588599367, Josipa Jurja Štrossmayera 106, 33000 Virovitica</derivirana_varijabla>
  </DomainObject.Predmet.StrankaFormatedWithAdressOIB>
  <DomainObject.Predmet.StrankaWithAdress>
    <izvorni_sadrzaj>OPECO d.o.o. za proizvodnju opeke, crijepa i proizvoda od pečene gline za građevinarstvo VIROVITICA Josipa Jurja Štrossmayera 106,33000 Virovitica</izvorni_sadrzaj>
    <derivirana_varijabla naziv="DomainObject.Predmet.StrankaWithAdress_1">OPECO d.o.o. za proizvodnju opeke, crijepa i proizvoda od pečene gline za građevinarstvo VIROVITICA Josipa Jurja Štrossmayera 106,33000 Virovitica</derivirana_varijabla>
  </DomainObject.Predmet.StrankaWithAdress>
  <DomainObject.Predmet.StrankaWithAdressOIB>
    <izvorni_sadrzaj>OPECO d.o.o. za proizvodnju opeke, crijepa i proizvoda od pečene gline za građevinarstvo VIROVITICA, OIB 50588599367, Josipa Jurja Štrossmayera 106,33000 Virovitica</izvorni_sadrzaj>
    <derivirana_varijabla naziv="DomainObject.Predmet.StrankaWithAdressOIB_1">OPECO d.o.o. za proizvodnju opeke, crijepa i proizvoda od pečene gline za građevinarstvo VIROVITICA, OIB 50588599367, Josipa Jurja Štrossmayera 106,33000 Virovitica</derivirana_varijabla>
  </DomainObject.Predmet.StrankaWithAdressOIB>
  <DomainObject.Predmet.StrankaNazivFormated>
    <izvorni_sadrzaj>OPECO d.o.o. za proizvodnju opeke, crijepa i proizvoda od pečene gline za građevinarstvo VIROVITICA</izvorni_sadrzaj>
    <derivirana_varijabla naziv="DomainObject.Predmet.StrankaNazivFormated_1">OPECO d.o.o. za proizvodnju opeke, crijepa i proizvoda od pečene gline za građevinarstvo VIROVITICA</derivirana_varijabla>
  </DomainObject.Predmet.StrankaNazivFormated>
  <DomainObject.Predmet.StrankaNazivFormatedOIB>
    <izvorni_sadrzaj>OPECO d.o.o. za proizvodnju opeke, crijepa i proizvoda od pečene gline za građevinarstvo VIROVITICA, OIB 50588599367</izvorni_sadrzaj>
    <derivirana_varijabla naziv="DomainObject.Predmet.StrankaNazivFormatedOIB_1">OPECO d.o.o. za proizvodnju opeke, crijepa i proizvoda od pečene gline za građevinarstvo VIROVITICA, OIB 50588599367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OPECO d.o.o. za proizvodnju opeke, crijepa i proizvoda od pečene gline za građevinarstvo VIROVITICA</item>
    </izvorni_sadrzaj>
    <derivirana_varijabla naziv="DomainObject.Predmet.StrankaListFormated_1">
      <item>OPECO d.o.o. za proizvodnju opeke, crijepa i proizvoda od pečene gline za građevinarstvo VIROVITICA</item>
    </derivirana_varijabla>
  </DomainObject.Predmet.StrankaListFormated>
  <DomainObject.Predmet.StrankaListFormatedOIB>
    <izvorni_sadrzaj>
      <item>OPECO d.o.o. za proizvodnju opeke, crijepa i proizvoda od pečene gline za građevinarstvo VIROVITICA, OIB 50588599367</item>
    </izvorni_sadrzaj>
    <derivirana_varijabla naziv="DomainObject.Predmet.StrankaListFormatedOIB_1">
      <item>OPECO d.o.o. za proizvodnju opeke, crijepa i proizvoda od pečene gline za građevinarstvo VIROVITICA, OIB 50588599367</item>
    </derivirana_varijabla>
  </DomainObject.Predmet.StrankaListFormatedOIB>
  <DomainObject.Predmet.StrankaListFormatedWithAdress>
    <izvorni_sadrzaj>
      <item>OPECO d.o.o. za proizvodnju opeke, crijepa i proizvoda od pečene gline za građevinarstvo VIROVITICA, Josipa Jurja Štrossmayera 106, 33000 Virovitica</item>
    </izvorni_sadrzaj>
    <derivirana_varijabla naziv="DomainObject.Predmet.StrankaListFormatedWithAdress_1">
      <item>OPECO d.o.o. za proizvodnju opeke, crijepa i proizvoda od pečene gline za građevinarstvo VIROVITICA, Josipa Jurja Štrossmayera 106, 33000 Virovitica</item>
    </derivirana_varijabla>
  </DomainObject.Predmet.StrankaListFormatedWithAdress>
  <DomainObject.Predmet.StrankaListFormatedWithAdressOIB>
    <izvorni_sadrzaj>
      <item>OPECO d.o.o. za proizvodnju opeke, crijepa i proizvoda od pečene gline za građevinarstvo VIROVITICA, OIB 50588599367, Josipa Jurja Štrossmayera 106, 33000 Virovitica</item>
    </izvorni_sadrzaj>
    <derivirana_varijabla naziv="DomainObject.Predmet.StrankaListFormatedWithAdressOIB_1">
      <item>OPECO d.o.o. za proizvodnju opeke, crijepa i proizvoda od pečene gline za građevinarstvo VIROVITICA, OIB 50588599367, Josipa Jurja Štrossmayera 106, 33000 Virovitica</item>
    </derivirana_varijabla>
  </DomainObject.Predmet.StrankaListFormatedWithAdressOIB>
  <DomainObject.Predmet.StrankaListNazivFormated>
    <izvorni_sadrzaj>
      <item>OPECO d.o.o. za proizvodnju opeke, crijepa i proizvoda od pečene gline za građevinarstvo VIROVITICA</item>
    </izvorni_sadrzaj>
    <derivirana_varijabla naziv="DomainObject.Predmet.StrankaListNazivFormated_1">
      <item>OPECO d.o.o. za proizvodnju opeke, crijepa i proizvoda od pečene gline za građevinarstvo VIROVITICA</item>
    </derivirana_varijabla>
  </DomainObject.Predmet.StrankaListNazivFormated>
  <DomainObject.Predmet.StrankaListNazivFormatedOIB>
    <izvorni_sadrzaj>
      <item>OPECO d.o.o. za proizvodnju opeke, crijepa i proizvoda od pečene gline za građevinarstvo VIROVITICA, OIB 50588599367</item>
    </izvorni_sadrzaj>
    <derivirana_varijabla naziv="DomainObject.Predmet.StrankaListNazivFormatedOIB_1">
      <item>OPECO d.o.o. za proizvodnju opeke, crijepa i proizvoda od pečene gline za građevinarstvo VIROVITICA, OIB 50588599367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</item>
      <item>Marijana Dijaković vl. obrta za trg. i ugost. Dijaković</item>
      <item>e-oglasna ploča</item>
    </izvorni_sadrzaj>
    <derivirana_varijabla naziv="DomainObject.Predmet.OstaliListFormated_1"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</item>
      <item>Marijana Dijaković vl. obrta za trg. i ugost. Dijaković</item>
      <item>e-oglasna ploča</item>
    </derivirana_varijabla>
  </DomainObject.Predmet.OstaliListFormated>
  <DomainObject.Predmet.OstaliListFormatedOIB>
    <izvorni_sadrzaj>
      <item>Mirko Požgaj, OIB 72530778250</item>
      <item>Branko Valentić, stečajni upravitelj, OIB 85378232573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d.o.o., OIB 00721719381</item>
      <item>DALNEO j.d.o.o., OIB 62965607050</item>
      <item>KING ART STUDIO d.o.o., OIB 06760286781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Oculus, OIB 75693638154</item>
      <item>Marijana Dijaković vl. obrta za trg. i ugost. Dijaković, OIB 98073223498</item>
      <item>e-oglasna ploča</item>
    </izvorni_sadrzaj>
    <derivirana_varijabla naziv="DomainObject.Predmet.OstaliListFormatedOIB_1">
      <item>Mirko Požgaj, OIB 72530778250</item>
      <item>Branko Valentić, stečajni upravitelj, OIB 85378232573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d.o.o., OIB 00721719381</item>
      <item>DALNEO j.d.o.o., OIB 62965607050</item>
      <item>KING ART STUDIO d.o.o., OIB 06760286781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Oculus, OIB 75693638154</item>
      <item>Marijana Dijaković vl. obrta za trg. i ugost. Dijaković, OIB 98073223498</item>
      <item>e-oglasna ploča</item>
    </derivirana_varijabla>
  </DomainObject.Predmet.OstaliListFormatedOIB>
  <DomainObject.Predmet.OstaliListFormatedWithAdress>
    <izvorni_sadrzaj>
      <item>Mirko Požgaj, kbr. 78, 33406 Lukač</item>
      <item>Branko Valentić, stečajni upravitelj, F. Rusana 100, 33000 Virovitica</item>
      <item>Županijsko državno odvjetništvo u Bjelovaru, Dr. I. Lebovića 42., 43000 Bjelovar</item>
      <item>Općinski sud u Virovitici, Zemljišnoknjižni odjel</item>
      <item>Porezna uprava u Virovitici</item>
      <item>Sudski registar Trgovačkog suda u Bjelovaru</item>
      <item>Narodne novine d.d., Savski gaj XIII put br. 26., 10000 Zagreb</item>
      <item>Hypo Alpe Adria bank d.d., Slavonska avenija 6., 10000 Zagreb</item>
      <item>Porezna uprava u Virovitici</item>
      <item>Grad Slatina, Trg Sv. Josipa 10., 33520 Slatina</item>
      <item>Krijesnica d.o.o., kbr. 144, 33406 Gornje Bazje</item>
      <item>Damir Smiljanec, Kralja Tomislava 152., 33410 Suhopolje</item>
      <item>Fina Bjelovar</item>
      <item>računovodstvo Trgovčakog suda u Bjelovaru ovdje</item>
      <item>Javna vatrogasna postrojba Virovitica, M. Gupca 63., 33000 Virovitica</item>
      <item>Srednja škola Bedekovčina</item>
      <item>GS2 d.o.o.</item>
      <item>Hidroizolacija katran d.o.o., Radnička cesta 27., 10000 Zagreb</item>
      <item>Ledo d.d., M. Čavića 1 a., 10000 Zagreb</item>
      <item>Allianz Zagreb d.o.o.</item>
      <item>Limarija Sebastijan d.o.o.</item>
      <item>Maro i Đurđica Varga, P.Preradovića 1., 33000 Virovitica</item>
      <item>Hidroving d.o.o.</item>
      <item>Zdravstvena ustanova Ljekarne Novoselec Virovitica</item>
      <item>Branka Kovač, knr. 18, 33000 Virovitica</item>
      <item>Igor Fućkar, I. Kapistrana 14., 33000 Virovitica</item>
      <item>Zdenko i Marija Berlančić, E. Kumičića 2., 33000 Virovitica</item>
      <item>SAB d.o.o.</item>
      <item>Informativni centar Virovitica d.o.o., F. Rusana 1/9, 33000 Virovitica</item>
      <item>Tofrado Bačvarija d.o.o., Kralja Krešimira 53., 34000 Požega</item>
      <item>Asanator d.o.o., Višnjevac, Kralja Tomislava 10., 31000 Osijek</item>
      <item>Vino Ilok d.o.o., S. Radića 14., 32236 Ilok</item>
      <item>Cosmopolis d.o.o., Vukovarska 34., 33522 Voćin</item>
      <item>Nataša Solić, Trg Sv. Florijana 4., 33515 Orahovica</item>
      <item>Grad Daruvar</item>
      <item>Darkom d.o.o.</item>
      <item>Mladen Resler i Tot</item>
      <item>Mirko Petraš, Masarykova 15., 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 42000 Varaždin</item>
      <item>Grad Slatina</item>
      <item>Nenad, Marina Nada Škrobić, Lukavac 47., 33520 Slatina</item>
      <item>DIV d.o.o.</item>
      <item>Berner d.o.o.</item>
      <item>Likos d.o.o.</item>
      <item>Euroinspekt d.o.o.</item>
      <item>Odvjetnik Boris Anišić</item>
      <item>Lipapromet d.o.o., Radnička cesta 220. a., 10000 Zagreb</item>
      <item>H-Abduco d.o.o., Slavonska avenija 6 a., 10000 Zagreb</item>
      <item>Hypo Alpe-Adria Bank d.d., bb, 10000 Zagreb</item>
      <item>Slatinska banka d.d., V.Nazora 2., 33520 Slatina</item>
      <item>Grad Virovitica, Tr k. Zvonimira 1., 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 10000 Zagreb</item>
      <item>Dergez d.o.o., Trg bana J. Jelačića 11., 48350 Podravske Sesvete</item>
      <item>oglasna ploča - ovdje</item>
      <item>Hrvatska banka za obnovu i razvitak, Strossmayerov trg 9., 10000 Zagreb</item>
      <item>Kastriot Pecollaj, Kralja Zvonimira 21., 33520 Slatina</item>
      <item>Odvjetnik Darko Novačić, T. Masaryka br. 14., 33000 Virovitica</item>
      <item>Odvjetnik Josip Marohnić, Radnička cesta 52/R3, 10000 Zagreb</item>
      <item>PINKY-S d.o.o., V. Nazora 3., 40000 Čakovec</item>
      <item>GEGA JAKOVIĆ vl. obrta za trgovinu, prijevoz i usluge Jaković promet Veliki Bastaji, V. Bastaji 89., 43500 Veliki Bastaji</item>
      <item>VINKOPROM d.o.o., H.Vukčića Hrvatinčića 108., 32100 Vinkovci</item>
      <item>DALNEO j.d.o.o., Ljudevita Gaja 19., 33000 Virovitica</item>
      <item>KING ART STUDIO d.o.o., Trg Petra Svačića 24., 33000 Virovitica</item>
      <item>GRATIS-COMMERCE d.o.o., Vinogradska cesta 2 F., 35000 Slavonski Brod</item>
      <item>DARIJO ŠKLEDAR vl. Strojomehanika Škledar, Ratarna 31., 48260 Križevci</item>
      <item>ERR5I d.o.o., Prijepoljska 46., 10000 Zagreb</item>
      <item>STOPONJA d.o.o., Rudolfa Kolibaše 31., 33520 Slatina</item>
      <item>BOSMATTOM d.o.o., Kraljice Jelene 19., 21204 Dugopolje</item>
      <item>AUTOCENTAR PEPA d.o.o., Vinkovačka cesta bb., 33000 Virovitica</item>
      <item>Damir Kujundžić vl. obrta Očna optika Oculus, S. Radića 36., 31000 Osijek</item>
      <item>Marijana Dijaković vl. obrta za trg. i ugost. Dijaković, Trg kralja Tomislava bb., 33405 Pitomača</item>
      <item>e-oglasna ploča</item>
    </izvorni_sadrzaj>
    <derivirana_varijabla naziv="DomainObject.Predmet.OstaliListFormatedWithAdress_1">
      <item>Mirko Požgaj, kbr. 78, 33406 Lukač</item>
      <item>Branko Valentić, stečajni upravitelj, F. Rusana 100, 33000 Virovitica</item>
      <item>Županijsko državno odvjetništvo u Bjelovaru, Dr. I. Lebovića 42., 43000 Bjelovar</item>
      <item>Općinski sud u Virovitici, Zemljišnoknjižni odjel</item>
      <item>Porezna uprava u Virovitici</item>
      <item>Sudski registar Trgovačkog suda u Bjelovaru</item>
      <item>Narodne novine d.d., Savski gaj XIII put br. 26., 10000 Zagreb</item>
      <item>Hypo Alpe Adria bank d.d., Slavonska avenija 6., 10000 Zagreb</item>
      <item>Porezna uprava u Virovitici</item>
      <item>Grad Slatina, Trg Sv. Josipa 10., 33520 Slatina</item>
      <item>Krijesnica d.o.o., kbr. 144, 33406 Gornje Bazje</item>
      <item>Damir Smiljanec, Kralja Tomislava 152., 33410 Suhopolje</item>
      <item>Fina Bjelovar</item>
      <item>računovodstvo Trgovčakog suda u Bjelovaru ovdje</item>
      <item>Javna vatrogasna postrojba Virovitica, M. Gupca 63., 33000 Virovitica</item>
      <item>Srednja škola Bedekovčina</item>
      <item>GS2 d.o.o.</item>
      <item>Hidroizolacija katran d.o.o., Radnička cesta 27., 10000 Zagreb</item>
      <item>Ledo d.d., M. Čavića 1 a., 10000 Zagreb</item>
      <item>Allianz Zagreb d.o.o.</item>
      <item>Limarija Sebastijan d.o.o.</item>
      <item>Maro i Đurđica Varga, P.Preradovića 1., 33000 Virovitica</item>
      <item>Hidroving d.o.o.</item>
      <item>Zdravstvena ustanova Ljekarne Novoselec Virovitica</item>
      <item>Branka Kovač, knr. 18, 33000 Virovitica</item>
      <item>Igor Fućkar, I. Kapistrana 14., 33000 Virovitica</item>
      <item>Zdenko i Marija Berlančić, E. Kumičića 2., 33000 Virovitica</item>
      <item>SAB d.o.o.</item>
      <item>Informativni centar Virovitica d.o.o., F. Rusana 1/9, 33000 Virovitica</item>
      <item>Tofrado Bačvarija d.o.o., Kralja Krešimira 53., 34000 Požega</item>
      <item>Asanator d.o.o., Višnjevac, Kralja Tomislava 10., 31000 Osijek</item>
      <item>Vino Ilok d.o.o., S. Radića 14., 32236 Ilok</item>
      <item>Cosmopolis d.o.o., Vukovarska 34., 33522 Voćin</item>
      <item>Nataša Solić, Trg Sv. Florijana 4., 33515 Orahovica</item>
      <item>Grad Daruvar</item>
      <item>Darkom d.o.o.</item>
      <item>Mladen Resler i Tot</item>
      <item>Mirko Petraš, Masarykova 15., 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 42000 Varaždin</item>
      <item>Grad Slatina</item>
      <item>Nenad, Marina Nada Škrobić, Lukavac 47., 33520 Slatina</item>
      <item>DIV d.o.o.</item>
      <item>Berner d.o.o.</item>
      <item>Likos d.o.o.</item>
      <item>Euroinspekt d.o.o.</item>
      <item>Odvjetnik Boris Anišić</item>
      <item>Lipapromet d.o.o., Radnička cesta 220. a., 10000 Zagreb</item>
      <item>H-Abduco d.o.o., Slavonska avenija 6 a., 10000 Zagreb</item>
      <item>Hypo Alpe-Adria Bank d.d., bb, 10000 Zagreb</item>
      <item>Slatinska banka d.d., V.Nazora 2., 33520 Slatina</item>
      <item>Grad Virovitica, Tr k. Zvonimira 1., 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 10000 Zagreb</item>
      <item>Dergez d.o.o., Trg bana J. Jelačića 11., 48350 Podravske Sesvete</item>
      <item>oglasna ploča - ovdje</item>
      <item>Hrvatska banka za obnovu i razvitak, Strossmayerov trg 9., 10000 Zagreb</item>
      <item>Kastriot Pecollaj, Kralja Zvonimira 21., 33520 Slatina</item>
      <item>Odvjetnik Darko Novačić, T. Masaryka br. 14., 33000 Virovitica</item>
      <item>Odvjetnik Josip Marohnić, Radnička cesta 52/R3, 10000 Zagreb</item>
      <item>PINKY-S d.o.o., V. Nazora 3., 40000 Čakovec</item>
      <item>GEGA JAKOVIĆ vl. obrta za trgovinu, prijevoz i usluge Jaković promet Veliki Bastaji, V. Bastaji 89., 43500 Veliki Bastaji</item>
      <item>VINKOPROM d.o.o., H.Vukčića Hrvatinčića 108., 32100 Vinkovci</item>
      <item>DALNEO j.d.o.o., Ljudevita Gaja 19., 33000 Virovitica</item>
      <item>KING ART STUDIO d.o.o., Trg Petra Svačića 24., 33000 Virovitica</item>
      <item>GRATIS-COMMERCE d.o.o., Vinogradska cesta 2 F., 35000 Slavonski Brod</item>
      <item>DARIJO ŠKLEDAR vl. Strojomehanika Škledar, Ratarna 31., 48260 Križevci</item>
      <item>ERR5I d.o.o., Prijepoljska 46., 10000 Zagreb</item>
      <item>STOPONJA d.o.o., Rudolfa Kolibaše 31., 33520 Slatina</item>
      <item>BOSMATTOM d.o.o., Kraljice Jelene 19., 21204 Dugopolje</item>
      <item>AUTOCENTAR PEPA d.o.o., Vinkovačka cesta bb., 33000 Virovitica</item>
      <item>Damir Kujundžić vl. obrta Očna optika Oculus, S. Radića 36., 31000 Osijek</item>
      <item>Marijana Dijaković vl. obrta za trg. i ugost. Dijaković, Trg kralja Tomislava bb., 33405 Pitomača</item>
      <item>e-oglasna ploča</item>
    </derivirana_varijabla>
  </DomainObject.Predmet.OstaliListFormatedWithAdress>
  <DomainObject.Predmet.OstaliListFormatedWithAdressOIB>
    <izvorni_sadrzaj>
      <item>Mirko Požgaj, OIB 72530778250, kbr. 78, 33406 Lukač</item>
      <item>Branko Valentić, stečajni upravitelj, OIB 85378232573, F. Rusana 100, 33000 Virovitica</item>
      <item>Županijsko državno odvjetništvo u Bjelovaru, Dr. I. Lebovića 42., 43000 Bjelovar</item>
      <item>Općinski sud u Virovitici, Zemljišnoknjižni odjel</item>
      <item>Porezna uprava u Virovitici</item>
      <item>Sudski registar Trgovačkog suda u Bjelovaru</item>
      <item>Narodne novine d.d., Savski gaj XIII put br. 26., 10000 Zagreb</item>
      <item>Hypo Alpe Adria bank d.d., Slavonska avenija 6., 10000 Zagreb</item>
      <item>Porezna uprava u Virovitici</item>
      <item>Grad Slatina, Trg Sv. Josipa 10., 33520 Slatina</item>
      <item>Krijesnica d.o.o., kbr. 144, 33406 Gornje Bazje</item>
      <item>Damir Smiljanec, Kralja Tomislava 152., 33410 Suhopolje</item>
      <item>Fina Bjelovar</item>
      <item>računovodstvo Trgovčakog suda u Bjelovaru ovdje</item>
      <item>Javna vatrogasna postrojba Virovitica, M. Gupca 63., 33000 Virovitica</item>
      <item>Srednja škola Bedekovčina</item>
      <item>GS2 d.o.o.</item>
      <item>Hidroizolacija katran d.o.o., Radnička cesta 27., 10000 Zagreb</item>
      <item>Ledo d.d., M. Čavića 1 a., 10000 Zagreb</item>
      <item>Allianz Zagreb d.o.o.</item>
      <item>Limarija Sebastijan d.o.o.</item>
      <item>Maro i Đurđica Varga, P.Preradovića 1., 33000 Virovitica</item>
      <item>Hidroving d.o.o.</item>
      <item>Zdravstvena ustanova Ljekarne Novoselec Virovitica</item>
      <item>Branka Kovač, knr. 18, 33000 Virovitica</item>
      <item>Igor Fućkar, I. Kapistrana 14., 33000 Virovitica</item>
      <item>Zdenko i Marija Berlančić, E. Kumičića 2., 33000 Virovitica</item>
      <item>SAB d.o.o.</item>
      <item>Informativni centar Virovitica d.o.o., F. Rusana 1/9, 33000 Virovitica</item>
      <item>Tofrado Bačvarija d.o.o., Kralja Krešimira 53., 34000 Požega</item>
      <item>Asanator d.o.o., Višnjevac, Kralja Tomislava 10., 31000 Osijek</item>
      <item>Vino Ilok d.o.o., S. Radića 14., 32236 Ilok</item>
      <item>Cosmopolis d.o.o., Vukovarska 34., 33522 Voćin</item>
      <item>Nataša Solić, Trg Sv. Florijana 4., 33515 Orahovica</item>
      <item>Grad Daruvar</item>
      <item>Darkom d.o.o.</item>
      <item>Mladen Resler i Tot</item>
      <item>Mirko Petraš, Masarykova 15., 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 42000 Varaždin</item>
      <item>Grad Slatina</item>
      <item>Nenad, Marina Nada Škrobić, Lukavac 47., 33520 Slatina</item>
      <item>DIV d.o.o.</item>
      <item>Berner d.o.o.</item>
      <item>Likos d.o.o.</item>
      <item>Euroinspekt d.o.o.</item>
      <item>Odvjetnik Boris Anišić</item>
      <item>Lipapromet d.o.o., Radnička cesta 220. a., 10000 Zagreb</item>
      <item>H-Abduco d.o.o., Slavonska avenija 6 a., 10000 Zagreb</item>
      <item>Hypo Alpe-Adria Bank d.d., bb, 10000 Zagreb</item>
      <item>Slatinska banka d.d., V.Nazora 2., 33520 Slatina</item>
      <item>Grad Virovitica, Tr k. Zvonimira 1., 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 10000 Zagreb</item>
      <item>Dergez d.o.o., Trg bana J. Jelačića 11., 48350 Podravske Sesvete</item>
      <item>oglasna ploča - ovdje</item>
      <item>Hrvatska banka za obnovu i razvitak, Strossmayerov trg 9., 10000 Zagreb</item>
      <item>Kastriot Pecollaj, Kralja Zvonimira 21., 33520 Slatina</item>
      <item>Odvjetnik Darko Novačić, T. Masaryka br. 14., 33000 Virovitica</item>
      <item>Odvjetnik Josip Marohnić, Radnička cesta 52/R3, 10000 Zagreb</item>
      <item>PINKY-S d.o.o., V. Nazora 3., 40000 Čakovec</item>
      <item>GEGA JAKOVIĆ vl. obrta za trgovinu, prijevoz i usluge Jaković promet Veliki Bastaji, V. Bastaji 89., 43500 Veliki Bastaji</item>
      <item>VINKOPROM d.o.o., OIB 00721719381, H.Vukčića Hrvatinčića 108., 32100 Vinkovci</item>
      <item>DALNEO j.d.o.o., OIB 62965607050, Ljudevita Gaja 19., 33000 Virovitica</item>
      <item>KING ART STUDIO d.o.o., OIB 06760286781, Trg Petra Svačića 24., 33000 Virovitica</item>
      <item>GRATIS-COMMERCE d.o.o., Vinogradska cesta 2 F., 35000 Slavonski Brod</item>
      <item>DARIJO ŠKLEDAR vl. Strojomehanika Škledar, Ratarna 31., 48260 Križevci</item>
      <item>ERR5I d.o.o., Prijepoljska 46., 10000 Zagreb</item>
      <item>STOPONJA d.o.o., Rudolfa Kolibaše 31., 33520 Slatina</item>
      <item>BOSMATTOM d.o.o., Kraljice Jelene 19., 21204 Dugopolje</item>
      <item>AUTOCENTAR PEPA d.o.o., Vinkovačka cesta bb., 33000 Virovitica</item>
      <item>Damir Kujundžić vl. obrta Očna optika Oculus, OIB 75693638154, S. Radića 36., 31000 Osijek</item>
      <item>Marijana Dijaković vl. obrta za trg. i ugost. Dijaković, OIB 98073223498, Trg kralja Tomislava bb., 33405 Pitomača</item>
      <item>e-oglasna ploča</item>
    </izvorni_sadrzaj>
    <derivirana_varijabla naziv="DomainObject.Predmet.OstaliListFormatedWithAdressOIB_1">
      <item>Mirko Požgaj, OIB 72530778250, kbr. 78, 33406 Lukač</item>
      <item>Branko Valentić, stečajni upravitelj, OIB 85378232573, F. Rusana 100, 33000 Virovitica</item>
      <item>Županijsko državno odvjetništvo u Bjelovaru, Dr. I. Lebovića 42., 43000 Bjelovar</item>
      <item>Općinski sud u Virovitici, Zemljišnoknjižni odjel</item>
      <item>Porezna uprava u Virovitici</item>
      <item>Sudski registar Trgovačkog suda u Bjelovaru</item>
      <item>Narodne novine d.d., Savski gaj XIII put br. 26., 10000 Zagreb</item>
      <item>Hypo Alpe Adria bank d.d., Slavonska avenija 6., 10000 Zagreb</item>
      <item>Porezna uprava u Virovitici</item>
      <item>Grad Slatina, Trg Sv. Josipa 10., 33520 Slatina</item>
      <item>Krijesnica d.o.o., kbr. 144, 33406 Gornje Bazje</item>
      <item>Damir Smiljanec, Kralja Tomislava 152., 33410 Suhopolje</item>
      <item>Fina Bjelovar</item>
      <item>računovodstvo Trgovčakog suda u Bjelovaru ovdje</item>
      <item>Javna vatrogasna postrojba Virovitica, M. Gupca 63., 33000 Virovitica</item>
      <item>Srednja škola Bedekovčina</item>
      <item>GS2 d.o.o.</item>
      <item>Hidroizolacija katran d.o.o., Radnička cesta 27., 10000 Zagreb</item>
      <item>Ledo d.d., M. Čavića 1 a., 10000 Zagreb</item>
      <item>Allianz Zagreb d.o.o.</item>
      <item>Limarija Sebastijan d.o.o.</item>
      <item>Maro i Đurđica Varga, P.Preradovića 1., 33000 Virovitica</item>
      <item>Hidroving d.o.o.</item>
      <item>Zdravstvena ustanova Ljekarne Novoselec Virovitica</item>
      <item>Branka Kovač, knr. 18, 33000 Virovitica</item>
      <item>Igor Fućkar, I. Kapistrana 14., 33000 Virovitica</item>
      <item>Zdenko i Marija Berlančić, E. Kumičića 2., 33000 Virovitica</item>
      <item>SAB d.o.o.</item>
      <item>Informativni centar Virovitica d.o.o., F. Rusana 1/9, 33000 Virovitica</item>
      <item>Tofrado Bačvarija d.o.o., Kralja Krešimira 53., 34000 Požega</item>
      <item>Asanator d.o.o., Višnjevac, Kralja Tomislava 10., 31000 Osijek</item>
      <item>Vino Ilok d.o.o., S. Radića 14., 32236 Ilok</item>
      <item>Cosmopolis d.o.o., Vukovarska 34., 33522 Voćin</item>
      <item>Nataša Solić, Trg Sv. Florijana 4., 33515 Orahovica</item>
      <item>Grad Daruvar</item>
      <item>Darkom d.o.o.</item>
      <item>Mladen Resler i Tot</item>
      <item>Mirko Petraš, Masarykova 15., 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 42000 Varaždin</item>
      <item>Grad Slatina</item>
      <item>Nenad, Marina Nada Škrobić, Lukavac 47., 33520 Slatina</item>
      <item>DIV d.o.o.</item>
      <item>Berner d.o.o.</item>
      <item>Likos d.o.o.</item>
      <item>Euroinspekt d.o.o.</item>
      <item>Odvjetnik Boris Anišić</item>
      <item>Lipapromet d.o.o., Radnička cesta 220. a., 10000 Zagreb</item>
      <item>H-Abduco d.o.o., Slavonska avenija 6 a., 10000 Zagreb</item>
      <item>Hypo Alpe-Adria Bank d.d., bb, 10000 Zagreb</item>
      <item>Slatinska banka d.d., V.Nazora 2., 33520 Slatina</item>
      <item>Grad Virovitica, Tr k. Zvonimira 1., 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 10000 Zagreb</item>
      <item>Dergez d.o.o., Trg bana J. Jelačića 11., 48350 Podravske Sesvete</item>
      <item>oglasna ploča - ovdje</item>
      <item>Hrvatska banka za obnovu i razvitak, Strossmayerov trg 9., 10000 Zagreb</item>
      <item>Kastriot Pecollaj, Kralja Zvonimira 21., 33520 Slatina</item>
      <item>Odvjetnik Darko Novačić, T. Masaryka br. 14., 33000 Virovitica</item>
      <item>Odvjetnik Josip Marohnić, Radnička cesta 52/R3, 10000 Zagreb</item>
      <item>PINKY-S d.o.o., V. Nazora 3., 40000 Čakovec</item>
      <item>GEGA JAKOVIĆ vl. obrta za trgovinu, prijevoz i usluge Jaković promet Veliki Bastaji, V. Bastaji 89., 43500 Veliki Bastaji</item>
      <item>VINKOPROM d.o.o., OIB 00721719381, H.Vukčića Hrvatinčića 108., 32100 Vinkovci</item>
      <item>DALNEO j.d.o.o., OIB 62965607050, Ljudevita Gaja 19., 33000 Virovitica</item>
      <item>KING ART STUDIO d.o.o., OIB 06760286781, Trg Petra Svačića 24., 33000 Virovitica</item>
      <item>GRATIS-COMMERCE d.o.o., Vinogradska cesta 2 F., 35000 Slavonski Brod</item>
      <item>DARIJO ŠKLEDAR vl. Strojomehanika Škledar, Ratarna 31., 48260 Križevci</item>
      <item>ERR5I d.o.o., Prijepoljska 46., 10000 Zagreb</item>
      <item>STOPONJA d.o.o., Rudolfa Kolibaše 31., 33520 Slatina</item>
      <item>BOSMATTOM d.o.o., Kraljice Jelene 19., 21204 Dugopolje</item>
      <item>AUTOCENTAR PEPA d.o.o., Vinkovačka cesta bb., 33000 Virovitica</item>
      <item>Damir Kujundžić vl. obrta Očna optika Oculus, OIB 75693638154, S. Radića 36., 31000 Osijek</item>
      <item>Marijana Dijaković vl. obrta za trg. i ugost. Dijaković, OIB 98073223498, Trg kralja Tomislava bb., 33405 Pitomača</item>
      <item>e-oglasna ploča</item>
    </derivirana_varijabla>
  </DomainObject.Predmet.OstaliListFormatedWithAdressOIB>
  <DomainObject.Predmet.OstaliListNazivFormated>
    <izvorni_sadrzaj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</item>
      <item>Marijana Dijaković vl. obrta za trg. i ugost. Dijaković</item>
      <item>e-oglasna ploča</item>
    </izvorni_sadrzaj>
    <derivirana_varijabla naziv="DomainObject.Predmet.OstaliListNazivFormated_1"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</item>
      <item>Marijana Dijaković vl. obrta za trg. i ugost. Dijaković</item>
      <item>e-oglasna ploča</item>
    </derivirana_varijabla>
  </DomainObject.Predmet.OstaliListNazivFormated>
  <DomainObject.Predmet.OstaliListNazivFormatedOIB>
    <izvorni_sadrzaj>
      <item>Mirko Požgaj, OIB 72530778250</item>
      <item>Branko Valentić, stečajni upravitelj, OIB 85378232573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d.o.o., OIB 00721719381</item>
      <item>DALNEO j.d.o.o., OIB 62965607050</item>
      <item>KING ART STUDIO d.o.o., OIB 06760286781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Oculus, OIB 75693638154</item>
      <item>Marijana Dijaković vl. obrta za trg. i ugost. Dijaković, OIB 98073223498</item>
      <item>e-oglasna ploča</item>
    </izvorni_sadrzaj>
    <derivirana_varijabla naziv="DomainObject.Predmet.OstaliListNazivFormatedOIB_1">
      <item>Mirko Požgaj, OIB 72530778250</item>
      <item>Branko Valentić, stečajni upravitelj, OIB 85378232573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d.o.o., OIB 00721719381</item>
      <item>DALNEO j.d.o.o., OIB 62965607050</item>
      <item>KING ART STUDIO d.o.o., OIB 06760286781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Oculus, OIB 75693638154</item>
      <item>Marijana Dijaković vl. obrta za trg. i ugost. Dijaković, OIB 98073223498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OPECO d.o.o. za proizvodnju opeke, crijepa i proizvoda od pečene gline za građevinarstvo VIROVITICA</izvorni_sadrzaj>
    <derivirana_varijabla naziv="DomainObject.Predmet.StrankaIDrugi_1">OPECO d.o.o. za proizvodnju opeke, crijepa i proizvoda od pečene gline za građevinarstvo VIROVITICA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OPECO d.o.o. za proizvodnju opeke, crijepa i proizvoda od pečene gline za građevinarstvo VIROVITICA, OIB 50588599367, Josipa Jurja Štrossmayera 106, 33000 Virovitica</izvorni_sadrzaj>
    <derivirana_varijabla naziv="DomainObject.Predmet.StrankaIDrugiAdressOIB_1">OPECO d.o.o. za proizvodnju opeke, crijepa i proizvoda od pečene gline za građevinarstvo VIROVITICA, OIB 50588599367, Josipa Jurja Štrossmayera 106, 33000 Virovitica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OPECO d.o.o. za proizvodnju opeke, crijepa i proizvoda od pečene gline za građevinarstvo VIROVITICA</item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</item>
      <item>Marijana Dijaković vl. obrta za trg. i ugost. Dijaković</item>
      <item>e-oglasna ploča</item>
    </izvorni_sadrzaj>
    <derivirana_varijabla naziv="DomainObject.Predmet.SudioniciListNaziv_1">
      <item>OPECO d.o.o. za proizvodnju opeke, crijepa i proizvoda od pečene gline za građevinarstvo VIROVITICA</item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</item>
      <item>Marijana Dijaković vl. obrta za trg. i ugost. Dijaković</item>
      <item>e-oglasna ploča</item>
    </derivirana_varijabla>
  </DomainObject.Predmet.SudioniciListNaziv>
  <DomainObject.Predmet.SudioniciListAdressOIB>
    <izvorni_sadrzaj>
      <item>OPECO d.o.o. za proizvodnju opeke, crijepa i proizvoda od pečene gline za građevinarstvo VIROVITICA, OIB 50588599367, Josipa Jurja Štrossmayera 106,33000 Virovitica</item>
      <item>Mirko Požgaj, OIB 72530778250, kbr. 78,33406 Lukač</item>
      <item>Branko Valentić, stečajni upravitelj, OIB 85378232573, F. Rusana 100,33000 Virovitica</item>
      <item>Županijsko državno odvjetništvo u Bjelovaru, Dr. I. Lebovića 42.,43000 Bjelovar</item>
      <item>Općinski sud u Virovitici, Zemljišnoknjižni odjel</item>
      <item>Porezna uprava u Virovitici</item>
      <item>Sudski registar Trgovačkog suda u Bjelovaru</item>
      <item>Narodne novine d.d., Savski gaj XIII put br. 26.,10000 Zagreb</item>
      <item>Hypo Alpe Adria bank d.d., Slavonska avenija 6.,10000 Zagreb</item>
      <item>Porezna uprava u Virovitici</item>
      <item>Grad Slatina, Trg Sv. Josipa 10.,33520 Slatina</item>
      <item>Krijesnica d.o.o., kbr. 144,33406 Gornje Bazje</item>
      <item>Damir Smiljanec, Kralja Tomislava 152.,33410 Suhopolje</item>
      <item>Fina Bjelovar</item>
      <item>računovodstvo Trgovčakog suda u Bjelovaru ovdje</item>
      <item>Javna vatrogasna postrojba Virovitica, M. Gupca 63.,33000 Virovitica</item>
      <item>Srednja škola Bedekovčina</item>
      <item>GS2 d.o.o.</item>
      <item>Hidroizolacija katran d.o.o., Radnička cesta 27.,10000 Zagreb</item>
      <item>Ledo d.d., M. Čavića 1 a.,10000 Zagreb</item>
      <item>Allianz Zagreb d.o.o.</item>
      <item>Limarija Sebastijan d.o.o.</item>
      <item>Maro i Đurđica Varga, P.Preradovića 1.,33000 Virovitica</item>
      <item>Hidroving d.o.o.</item>
      <item>Zdravstvena ustanova Ljekarne Novoselec Virovitica</item>
      <item>Branka Kovač, knr. 18,33000 Virovitica</item>
      <item>Igor Fućkar, I. Kapistrana 14.,33000 Virovitica</item>
      <item>Zdenko i Marija Berlančić, E. Kumičića 2.,33000 Virovitica</item>
      <item>SAB d.o.o.</item>
      <item>Informativni centar Virovitica d.o.o., F. Rusana 1/9,33000 Virovitica</item>
      <item>Tofrado Bačvarija d.o.o., Kralja Krešimira 53.,34000 Požega</item>
      <item>Asanator d.o.o., Višnjevac, Kralja Tomislava 10.,31000 Osijek</item>
      <item>Vino Ilok d.o.o., S. Radića 14.,32236 Ilok</item>
      <item>Cosmopolis d.o.o., Vukovarska 34.,33522 Voćin</item>
      <item>Nataša Solić, Trg Sv. Florijana 4.,33515 Orahovica</item>
      <item>Grad Daruvar</item>
      <item>Darkom d.o.o.</item>
      <item>Mladen Resler i Tot</item>
      <item>Mirko Petraš, Masarykova 15.,33000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2.,42000 Varaždin</item>
      <item>Grad Slatina</item>
      <item>Nenad, Marina Nada Škrobić, Lukavac 47.,33520 Slatina</item>
      <item>DIV d.o.o.</item>
      <item>Berner d.o.o.</item>
      <item>Likos d.o.o.</item>
      <item>Euroinspekt d.o.o.</item>
      <item>Odvjetnik Boris Anišić</item>
      <item>Lipapromet d.o.o., Radnička cesta 220. a.,10000 Zagreb</item>
      <item>H-Abduco d.o.o., Slavonska avenija 6 a.,10000 Zagreb</item>
      <item>Hypo Alpe-Adria Bank d.d., bb,10000 Zagreb</item>
      <item>Slatinska banka d.d., V.Nazora 2.,33520 Slatina</item>
      <item>Grad Virovitica, Tr k. Zvonimira 1.,33000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11.,10000 Zagreb</item>
      <item>Dergez d.o.o., Trg bana J. Jelačića 11.,48350 Podravske Sesvete</item>
      <item>oglasna ploča - ovdje</item>
      <item>Hrvatska banka za obnovu i razvitak, Strossmayerov trg 9.,10000 Zagreb</item>
      <item>Kastriot Pecollaj, Kralja Zvonimira 21.,33520 Slatina</item>
      <item>Odvjetnik Darko Novačić, T. Masaryka br. 14.,33000 Virovitica</item>
      <item>Odvjetnik Josip Marohnić, Radnička cesta 52/R3,10000 Zagreb</item>
      <item>PINKY-S d.o.o., V. Nazora 3.,40000 Čakovec</item>
      <item>GEGA JAKOVIĆ vl. obrta za trgovinu, prijevoz i usluge Jaković promet Veliki Bastaji, V. Bastaji 89.,43500 Veliki Bastaji</item>
      <item>VINKOPROM d.o.o., OIB 00721719381, H.Vukčića Hrvatinčića 108.,32100 Vinkovci</item>
      <item>DALNEO j.d.o.o., OIB 62965607050, Ljudevita Gaja 19.,33000 Virovitica</item>
      <item>KING ART STUDIO d.o.o., OIB 06760286781, Trg Petra Svačića 24.,33000 Virovitica</item>
      <item>GRATIS-COMMERCE d.o.o., Vinogradska cesta 2 F.,35000 Slavonski Brod</item>
      <item>DARIJO ŠKLEDAR vl. Strojomehanika Škledar, Ratarna 31.,48260 Križevci</item>
      <item>ERR5I d.o.o., Prijepoljska 46.,10000 Zagreb</item>
      <item>STOPONJA d.o.o., Rudolfa Kolibaše 31.,33520 Slatina</item>
      <item>BOSMATTOM d.o.o., Kraljice Jelene 19.,21204 Dugopolje</item>
      <item>AUTOCENTAR PEPA d.o.o., Vinkovačka cesta bb.,33000 Virovitica</item>
      <item>Damir Kujundžić vl. obrta Očna optika Oculus, OIB 75693638154, S. Radića 36.,31000 Osijek</item>
      <item>Marijana Dijaković vl. obrta za trg. i ugost. Dijaković, OIB 98073223498, Trg kralja Tomislava bb.,33405 Pitomača</item>
      <item>e-oglasna ploča</item>
    </izvorni_sadrzaj>
    <derivirana_varijabla naziv="DomainObject.Predmet.SudioniciListAdressOIB_1">
      <item>OPECO d.o.o. za proizvodnju opeke, crijepa i proizvoda od pečene gline za građevinarstvo VIROVITICA, OIB 50588599367, Josipa Jurja Štrossmayera 106,33000 Virovitica</item>
      <item>Mirko Požgaj, OIB 72530778250, kbr. 78,33406 Lukač</item>
      <item>Branko Valentić, stečajni upravitelj, OIB 85378232573, F. Rusana 100,33000 Virovitica</item>
      <item>Županijsko državno odvjetništvo u Bjelovaru, Dr. I. Lebovića 42.,43000 Bjelovar</item>
      <item>Općinski sud u Virovitici, Zemljišnoknjižni odjel</item>
      <item>Porezna uprava u Virovitici</item>
      <item>Sudski registar Trgovačkog suda u Bjelovaru</item>
      <item>Narodne novine d.d., Savski gaj XIII put br. 26.,10000 Zagreb</item>
      <item>Hypo Alpe Adria bank d.d., Slavonska avenija 6.,10000 Zagreb</item>
      <item>Porezna uprava u Virovitici</item>
      <item>Grad Slatina, Trg Sv. Josipa 10.,33520 Slatina</item>
      <item>Krijesnica d.o.o., kbr. 144,33406 Gornje Bazje</item>
      <item>Damir Smiljanec, Kralja Tomislava 152.,33410 Suhopolje</item>
      <item>Fina Bjelovar</item>
      <item>računovodstvo Trgovčakog suda u Bjelovaru ovdje</item>
      <item>Javna vatrogasna postrojba Virovitica, M. Gupca 63.,33000 Virovitica</item>
      <item>Srednja škola Bedekovčina</item>
      <item>GS2 d.o.o.</item>
      <item>Hidroizolacija katran d.o.o., Radnička cesta 27.,10000 Zagreb</item>
      <item>Ledo d.d., M. Čavića 1 a.,10000 Zagreb</item>
      <item>Allianz Zagreb d.o.o.</item>
      <item>Limarija Sebastijan d.o.o.</item>
      <item>Maro i Đurđica Varga, P.Preradovića 1.,33000 Virovitica</item>
      <item>Hidroving d.o.o.</item>
      <item>Zdravstvena ustanova Ljekarne Novoselec Virovitica</item>
      <item>Branka Kovač, knr. 18,33000 Virovitica</item>
      <item>Igor Fućkar, I. Kapistrana 14.,33000 Virovitica</item>
      <item>Zdenko i Marija Berlančić, E. Kumičića 2.,33000 Virovitica</item>
      <item>SAB d.o.o.</item>
      <item>Informativni centar Virovitica d.o.o., F. Rusana 1/9,33000 Virovitica</item>
      <item>Tofrado Bačvarija d.o.o., Kralja Krešimira 53.,34000 Požega</item>
      <item>Asanator d.o.o., Višnjevac, Kralja Tomislava 10.,31000 Osijek</item>
      <item>Vino Ilok d.o.o., S. Radića 14.,32236 Ilok</item>
      <item>Cosmopolis d.o.o., Vukovarska 34.,33522 Voćin</item>
      <item>Nataša Solić, Trg Sv. Florijana 4.,33515 Orahovica</item>
      <item>Grad Daruvar</item>
      <item>Darkom d.o.o.</item>
      <item>Mladen Resler i Tot</item>
      <item>Mirko Petraš, Masarykova 15.,33000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2.,42000 Varaždin</item>
      <item>Grad Slatina</item>
      <item>Nenad, Marina Nada Škrobić, Lukavac 47.,33520 Slatina</item>
      <item>DIV d.o.o.</item>
      <item>Berner d.o.o.</item>
      <item>Likos d.o.o.</item>
      <item>Euroinspekt d.o.o.</item>
      <item>Odvjetnik Boris Anišić</item>
      <item>Lipapromet d.o.o., Radnička cesta 220. a.,10000 Zagreb</item>
      <item>H-Abduco d.o.o., Slavonska avenija 6 a.,10000 Zagreb</item>
      <item>Hypo Alpe-Adria Bank d.d., bb,10000 Zagreb</item>
      <item>Slatinska banka d.d., V.Nazora 2.,33520 Slatina</item>
      <item>Grad Virovitica, Tr k. Zvonimira 1.,33000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11.,10000 Zagreb</item>
      <item>Dergez d.o.o., Trg bana J. Jelačića 11.,48350 Podravske Sesvete</item>
      <item>oglasna ploča - ovdje</item>
      <item>Hrvatska banka za obnovu i razvitak, Strossmayerov trg 9.,10000 Zagreb</item>
      <item>Kastriot Pecollaj, Kralja Zvonimira 21.,33520 Slatina</item>
      <item>Odvjetnik Darko Novačić, T. Masaryka br. 14.,33000 Virovitica</item>
      <item>Odvjetnik Josip Marohnić, Radnička cesta 52/R3,10000 Zagreb</item>
      <item>PINKY-S d.o.o., V. Nazora 3.,40000 Čakovec</item>
      <item>GEGA JAKOVIĆ vl. obrta za trgovinu, prijevoz i usluge Jaković promet Veliki Bastaji, V. Bastaji 89.,43500 Veliki Bastaji</item>
      <item>VINKOPROM d.o.o., OIB 00721719381, H.Vukčića Hrvatinčića 108.,32100 Vinkovci</item>
      <item>DALNEO j.d.o.o., OIB 62965607050, Ljudevita Gaja 19.,33000 Virovitica</item>
      <item>KING ART STUDIO d.o.o., OIB 06760286781, Trg Petra Svačića 24.,33000 Virovitica</item>
      <item>GRATIS-COMMERCE d.o.o., Vinogradska cesta 2 F.,35000 Slavonski Brod</item>
      <item>DARIJO ŠKLEDAR vl. Strojomehanika Škledar, Ratarna 31.,48260 Križevci</item>
      <item>ERR5I d.o.o., Prijepoljska 46.,10000 Zagreb</item>
      <item>STOPONJA d.o.o., Rudolfa Kolibaše 31.,33520 Slatina</item>
      <item>BOSMATTOM d.o.o., Kraljice Jelene 19.,21204 Dugopolje</item>
      <item>AUTOCENTAR PEPA d.o.o., Vinkovačka cesta bb.,33000 Virovitica</item>
      <item>Damir Kujundžić vl. obrta Očna optika Oculus, OIB 75693638154, S. Radića 36.,31000 Osijek</item>
      <item>Marijana Dijaković vl. obrta za trg. i ugost. Dijaković, OIB 98073223498, Trg kralja Tomislava bb.,33405 Pitomača</item>
      <item>e-oglasna ploča</item>
    </derivirana_varijabla>
  </DomainObject.Predmet.SudioniciListAdressOIB>
  <DomainObject.UcesnikSudskeRadnje.NazivFormated>
    <izvorni_sadrzaj>Slatinska banka d.d., V.Nazora 2.,33520 Slatina</izvorni_sadrzaj>
    <derivirana_varijabla naziv="DomainObject.UcesnikSudskeRadnje.NazivFormated_1">Slatinska banka d.d., V.Nazora 2.,33520 Slatina</derivirana_varijabla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50588599367</item>
      <item>, OIB 72530778250</item>
      <item>, OIB 85378232573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00721719381</item>
      <item>, OIB 62965607050</item>
      <item>, OIB 06760286781</item>
      <item>, OIB null</item>
      <item>, OIB null</item>
      <item>, OIB null</item>
      <item>, OIB null</item>
      <item>, OIB null</item>
      <item>, OIB null</item>
      <item>, OIB 75693638154</item>
      <item>, OIB 98073223498</item>
      <item>, OIB null</item>
    </izvorni_sadrzaj>
    <derivirana_varijabla naziv="DomainObject.Predmet.SudioniciListNazivOIB_1">
      <item>, OIB 50588599367</item>
      <item>, OIB 72530778250</item>
      <item>, OIB 85378232573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00721719381</item>
      <item>, OIB 62965607050</item>
      <item>, OIB 06760286781</item>
      <item>, OIB null</item>
      <item>, OIB null</item>
      <item>, OIB null</item>
      <item>, OIB null</item>
      <item>, OIB null</item>
      <item>, OIB null</item>
      <item>, OIB 75693638154</item>
      <item>, OIB 98073223498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Valentić, OIB 85378232573, Ferde Rusana 100 Virovitica</item>
    </izvorni_sadrzaj>
    <derivirana_varijabla naziv="DomainObject.Predmet.StecajniUpraviteljiListAddressOIB_1">
      <item>Branko Valentić, OIB 85378232573, Ferde Rusana 100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193</properties:Words>
  <properties:Characters>1058</properties:Characters>
  <properties:Lines>47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2015-12-01T10:31:00Z</dcterms:created>
  <dc:creator>RH - TDU</dc:creator>
  <cp:lastModifiedBy>Vesna Dragišić</cp:lastModifiedBy>
  <cp:lastPrinted>2015-12-01T10:31:00Z</cp:lastPrinted>
  <dcterms:modified xmlns:xsi="http://www.w3.org/2001/XMLSchema-instance" xsi:type="dcterms:W3CDTF">2015-12-01T10:32:00Z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Slatinska banka d.d.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