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7841" w14:paraId="df37841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B5012E" w:rsidR="00B5012E">
      <w:pPr>
        <w:jc w:val="both"/>
      </w:pPr>
      <w:r w:rsidRPr="00964C7D">
        <w:rPr>
          <w:szCs w:val="24"/>
        </w:rPr>
        <w:tab/>
      </w:r>
      <w:r w:rsidR="003C5F61">
        <w:t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SALON ZA MASAŽU OM j.d.o.o., OIB: 74250091645, sa sjedištem u Trg Eugena Kumičića 11/1, 48000 Koprivnica</w:t>
      </w:r>
      <w:r w:rsidR="00B5012E">
        <w:t>, dana 22. travnja 2016. godine</w:t>
      </w:r>
    </w:p>
    <w:p w:rsidRDefault="000571E3" w:rsidP="000571E3" w:rsidR="000571E3">
      <w:pPr>
        <w:jc w:val="both"/>
      </w:pP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3C5F61">
        <w:t>SALON ZA MASAŽU OM j.d.o.o., OIB: 74250091645, sa sjedištem u Trg Eugena Kumičića 11/1, 48000 Koprivnica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B5012E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B5012E">
        <w:rPr>
          <w:szCs w:val="24"/>
        </w:rPr>
        <w:t>travnja</w:t>
      </w:r>
      <w:r w:rsidR="00964C7D" w:rsidRPr="00964C7D">
        <w:rPr>
          <w:szCs w:val="24"/>
        </w:rPr>
        <w:t xml:space="preserve"> 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B5012E" w:rsidR="00B5012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</w:t>
      </w:r>
      <w:r w:rsidR="00B5012E" w:rsidRPr="00964C7D">
        <w:rPr>
          <w:szCs w:val="24"/>
        </w:rPr>
        <w:t>dužnikom</w:t>
      </w:r>
      <w:r w:rsidR="00B5012E" w:rsidRPr="00733B53">
        <w:t xml:space="preserve"> </w:t>
      </w:r>
      <w:r w:rsidR="003C5F61">
        <w:t>SALON ZA MASAŽU OM j.d.o.o., OIB: 74250091645, sa sjedištem u Trg Eugena Kumičića 11/1, 48000 Koprivnica</w:t>
      </w:r>
      <w:r w:rsidR="00B5012E">
        <w:t>,</w:t>
      </w:r>
      <w:r w:rsidR="00B5012E" w:rsidRPr="00964C7D">
        <w:rPr>
          <w:szCs w:val="24"/>
        </w:rPr>
        <w:t xml:space="preserve"> s danom </w:t>
      </w:r>
      <w:r w:rsidR="00B5012E">
        <w:rPr>
          <w:szCs w:val="24"/>
        </w:rPr>
        <w:t>22</w:t>
      </w:r>
      <w:r w:rsidR="00B5012E" w:rsidRPr="00964C7D">
        <w:rPr>
          <w:szCs w:val="24"/>
        </w:rPr>
        <w:t xml:space="preserve">. </w:t>
      </w:r>
      <w:r w:rsidR="00B5012E">
        <w:rPr>
          <w:szCs w:val="24"/>
        </w:rPr>
        <w:t>travnja</w:t>
      </w:r>
      <w:r w:rsidR="00B5012E" w:rsidRPr="00964C7D">
        <w:rPr>
          <w:szCs w:val="24"/>
        </w:rPr>
        <w:t xml:space="preserve"> 201</w:t>
      </w:r>
      <w:r w:rsidR="00B5012E">
        <w:rPr>
          <w:szCs w:val="24"/>
        </w:rPr>
        <w:t>6</w:t>
      </w:r>
      <w:r w:rsidR="00B5012E" w:rsidRPr="00964C7D">
        <w:rPr>
          <w:szCs w:val="24"/>
        </w:rPr>
        <w:t xml:space="preserve">. </w:t>
      </w:r>
      <w:r w:rsidR="00B5012E">
        <w:rPr>
          <w:szCs w:val="24"/>
        </w:rPr>
        <w:t xml:space="preserve">u </w:t>
      </w:r>
      <w:r w:rsidR="00B5012E" w:rsidRPr="00964C7D">
        <w:rPr>
          <w:szCs w:val="24"/>
        </w:rPr>
        <w:t>1</w:t>
      </w:r>
      <w:r w:rsidR="00B5012E">
        <w:rPr>
          <w:szCs w:val="24"/>
        </w:rPr>
        <w:t xml:space="preserve">5,00 </w:t>
      </w:r>
      <w:r w:rsidR="00B5012E" w:rsidRPr="00964C7D">
        <w:rPr>
          <w:szCs w:val="24"/>
        </w:rPr>
        <w:t>sati.</w:t>
      </w:r>
    </w:p>
    <w:p w:rsidRDefault="00DF4B3F" w:rsidP="00B5012E" w:rsidR="00DF4B3F">
      <w:pPr>
        <w:ind w:firstLine="708"/>
        <w:jc w:val="both"/>
      </w:pPr>
    </w:p>
    <w:p w:rsidRDefault="00824366" w:rsidP="006D072E" w:rsidR="006D072E" w:rsidRPr="00BF7D94">
      <w:pPr>
        <w:numPr>
          <w:ilvl w:val="0"/>
          <w:numId w:val="1"/>
        </w:numPr>
        <w:rPr>
          <w:szCs w:val="24"/>
        </w:rPr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6D072E">
        <w:t>Berislav Maksimović, Hrašćica, Braće Radić 1, Varaždin, OIB: 57300759557</w:t>
      </w:r>
      <w:r w:rsidR="006D072E">
        <w:t>.</w:t>
      </w:r>
    </w:p>
    <w:p w:rsidRDefault="00DF4B3F" w:rsidP="006D072E" w:rsidR="00DF4B3F" w:rsidRPr="00DF4B3F">
      <w:pPr>
        <w:ind w:firstLine="708"/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3C5F61">
        <w:t>SALON ZA MASAŽU OM j.d.o.o., OIB: 74250091645, sa sjedištem u Trg Eugena Kumičića 11/1, 48000 Koprivnica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5012E">
        <w:rPr>
          <w:szCs w:val="24"/>
        </w:rPr>
        <w:t>12</w:t>
      </w:r>
      <w:r w:rsidR="00964C7D" w:rsidRPr="00964C7D">
        <w:rPr>
          <w:szCs w:val="24"/>
        </w:rPr>
        <w:t xml:space="preserve">. </w:t>
      </w:r>
      <w:r w:rsidR="00B5012E">
        <w:rPr>
          <w:szCs w:val="24"/>
        </w:rPr>
        <w:t>veljače</w:t>
      </w:r>
      <w:r w:rsidR="00B8373D">
        <w:rPr>
          <w:szCs w:val="24"/>
        </w:rPr>
        <w:t xml:space="preserve"> 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B5012E">
        <w:rPr>
          <w:szCs w:val="24"/>
        </w:rPr>
        <w:t>22.</w:t>
      </w:r>
      <w:r w:rsidR="00964C7D" w:rsidRPr="00964C7D">
        <w:rPr>
          <w:szCs w:val="24"/>
        </w:rPr>
        <w:t xml:space="preserve"> </w:t>
      </w:r>
      <w:r w:rsidR="00B5012E">
        <w:rPr>
          <w:szCs w:val="24"/>
        </w:rPr>
        <w:t>travnja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24366" w:rsidP="001334E3" w:rsidR="001334E3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1334E3" w:rsidP="00824366" w:rsidR="001334E3">
      <w:pPr>
        <w:ind w:left="4956"/>
        <w:jc w:val="center"/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3C5F61">
        <w:t>SALON ZA MASAŽU OM j.d.o.o., Trg Eugena Kumičića 11/1, 48000 Koprivnica</w:t>
      </w:r>
    </w:p>
    <w:p w:rsidRDefault="00B5012E" w:rsidP="00DF4B3F" w:rsidR="00B5012E" w:rsidRPr="00B5012E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3C5F61">
        <w:t>Nadica Marković, OIB: 13197183265, Koprivnica, Dr. Željka Selingera 2/a</w:t>
      </w:r>
    </w:p>
    <w:p w:rsidRDefault="00B5012E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  <w:r w:rsidR="00733B53">
        <w:rPr>
          <w:szCs w:val="24"/>
        </w:rPr>
        <w:t xml:space="preserve"> 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2541F2">
        <w:rPr>
          <w:szCs w:val="24"/>
        </w:rPr>
        <w:t>Koprivnica, Hrvatske državnosti 7, 48000 Koprivnica</w:t>
      </w:r>
      <w:r w:rsidR="00733B53">
        <w:rPr>
          <w:szCs w:val="24"/>
        </w:rPr>
        <w:t xml:space="preserve">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3C5F61">
        <w:t xml:space="preserve">Berislav Maksimović, Hrašćica, Braće Radić 1, Varaždin, OIB: </w:t>
      </w:r>
      <w:r w:rsidR="007567A2">
        <w:t>57300759557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70E" w:rsidP="007A75CE" w:rsidR="00D8370E">
      <w:r>
        <w:separator/>
      </w:r>
    </w:p>
  </w:endnote>
  <w:endnote w:id="0" w:type="continuationSeparator">
    <w:p w:rsidRDefault="00D8370E" w:rsidP="007A75CE" w:rsidR="00D83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70E" w:rsidP="007A75CE" w:rsidR="00D8370E">
      <w:r>
        <w:separator/>
      </w:r>
    </w:p>
  </w:footnote>
  <w:footnote w:id="0" w:type="continuationSeparator">
    <w:p w:rsidRDefault="00D8370E" w:rsidP="007A75CE" w:rsidR="00D837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072E">
      <w:rPr>
        <w:noProof/>
      </w:rPr>
      <w:t>2</w:t>
    </w:r>
    <w:r>
      <w:fldChar w:fldCharType="end"/>
    </w:r>
  </w:p>
  <w:p w:rsidRDefault="003C5F61" w:rsidP="003C5F61" w:rsidR="003C5F61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St-210/16-5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B5012E">
      <w:rPr>
        <w:szCs w:val="24"/>
      </w:rPr>
      <w:t>21</w:t>
    </w:r>
    <w:r w:rsidR="003C5F61">
      <w:rPr>
        <w:szCs w:val="24"/>
      </w:rPr>
      <w:t>0</w:t>
    </w:r>
    <w:r w:rsidR="00B5012E">
      <w:rPr>
        <w:szCs w:val="24"/>
      </w:rPr>
      <w:t>/16-5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334E3"/>
    <w:rsid w:val="00165044"/>
    <w:rsid w:val="001B25D6"/>
    <w:rsid w:val="001D3346"/>
    <w:rsid w:val="001E07BC"/>
    <w:rsid w:val="001F082B"/>
    <w:rsid w:val="00226E03"/>
    <w:rsid w:val="002530E3"/>
    <w:rsid w:val="002541F2"/>
    <w:rsid w:val="00255595"/>
    <w:rsid w:val="002A6059"/>
    <w:rsid w:val="003214EC"/>
    <w:rsid w:val="00344C96"/>
    <w:rsid w:val="003B5155"/>
    <w:rsid w:val="003C5F61"/>
    <w:rsid w:val="003E2AE0"/>
    <w:rsid w:val="0041622C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072E"/>
    <w:rsid w:val="006D5619"/>
    <w:rsid w:val="006F25A8"/>
    <w:rsid w:val="00733B53"/>
    <w:rsid w:val="00735822"/>
    <w:rsid w:val="00741660"/>
    <w:rsid w:val="00752D8A"/>
    <w:rsid w:val="007567A2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012E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8370E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6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22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22C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22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22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6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22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22C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22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22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St-210/2016-5</izvorni_sadrzaj>
    <derivirana_varijabla naziv="DomainObject.Oznaka_1">St-210/2016-5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ZA MASAŽU OM jednostavno društvo s ograničenom odgovornošću za proizvodnju, trgovinu i usluge</izvorni_sadrzaj>
    <derivirana_varijabla naziv="DomainObject.Predmet.ProtustrankaFormated_1">  SALON ZA MASAŽU OM jednostavno društvo s ograničenom odgovornošću za proizvodnju, trgovinu i usluge</derivirana_varijabla>
  </DomainObject.Predmet.ProtustrankaFormated>
  <DomainObject.Predmet.ProtustrankaFormatedOIB>
    <izvorni_sadrzaj>  SALON ZA MASAŽU OM jednostavno društvo s ograničenom odgovornošću za proizvodnju, trgovinu i usluge, OIB 74250091645</izvorni_sadrzaj>
    <derivirana_varijabla naziv="DomainObject.Predmet.ProtustrankaFormatedOIB_1">  SALON ZA MASAŽU OM jednostavno društvo s ograničenom odgovornošću za proizvodnju, trgovinu i usluge, OIB 74250091645</derivirana_varijabla>
  </DomainObject.Predmet.ProtustrankaFormatedOIB>
  <DomainObject.Predmet.ProtustrankaFormatedWithAdress>
    <izvorni_sadrzaj> SALON ZA MASAŽU OM jednostavno društvo s ograničenom odgovornošću za proizvodnju, trgovinu i usluge, Trg Eugena Kumičića 11/1, 48000 Koprivnica</izvorni_sadrzaj>
    <derivirana_varijabla naziv="DomainObject.Predmet.ProtustrankaFormatedWithAdress_1"> SALON ZA MASAŽU OM jednostavno društvo s ograničenom odgovornošću za proizvodnju, trgovinu i usluge, Trg Eugena Kumičića 11/1, 48000 Koprivnica</derivirana_varijabla>
  </DomainObject.Predmet.ProtustrankaFormatedWithAdress>
  <DomainObject.Predmet.ProtustrankaFormatedWithAdressOIB>
    <izvorni_sadrzaj> SALON ZA MASAŽU OM jednostavno društvo s ograničenom odgovornošću za proizvodnju, trgovinu i usluge, OIB 74250091645, Trg Eugena Kumičića 11/1, 48000 Koprivnica</izvorni_sadrzaj>
    <derivirana_varijabla naziv="DomainObject.Predmet.ProtustrankaFormatedWithAdressOIB_1"> SALON ZA MASAŽU OM jednostavno društvo s ograničenom odgovornošću za proizvodnju, trgovinu i usluge, OIB 74250091645, Trg Eugena Kumičića 11/1, 48000 Koprivnica</derivirana_varijabla>
  </DomainObject.Predmet.ProtustrankaFormatedWithAdressOIB>
  <DomainObject.Predmet.ProtustrankaWithAdress>
    <izvorni_sadrzaj>SALON ZA MASAŽU OM jednostavno društvo s ograničenom odgovornošću za proizvodnju, trgovinu i usluge Trg Eugena Kumičića 11/1, 48000 Koprivnica</izvorni_sadrzaj>
    <derivirana_varijabla naziv="DomainObject.Predmet.ProtustrankaWithAdress_1">SALON ZA MASAŽU OM jednostavno društvo s ograničenom odgovornošću za proizvodnju, trgovinu i usluge Trg Eugena Kumičića 11/1, 48000 Koprivnica</derivirana_varijabla>
  </DomainObject.Predmet.ProtustrankaWithAdress>
  <DomainObject.Predmet.ProtustrankaWithAdressOIB>
    <izvorni_sadrzaj>SALON ZA MASAŽU OM jednostavno društvo s ograničenom odgovornošću za proizvodnju, trgovinu i usluge, OIB 74250091645, Trg Eugena Kumičića 11/1, 48000 Koprivnica</izvorni_sadrzaj>
    <derivirana_varijabla naziv="DomainObject.Predmet.ProtustrankaWithAdressOIB_1">SALON ZA MASAŽU OM jednostavno društvo s ograničenom odgovornošću za proizvodnju, trgovinu i usluge, OIB 74250091645, Trg Eugena Kumičića 11/1, 48000 Koprivnica</derivirana_varijabla>
  </DomainObject.Predmet.ProtustrankaWithAdressOIB>
  <DomainObject.Predmet.ProtustrankaNazivFormated>
    <izvorni_sadrzaj>SALON ZA MASAŽU OM jednostavno društvo s ograničenom odgovornošću za proizvodnju, trgovinu i usluge</izvorni_sadrzaj>
    <derivirana_varijabla naziv="DomainObject.Predmet.ProtustrankaNazivFormated_1">SALON ZA MASAŽU OM jednostavno društvo s ograničenom odgovornošću za proizvodnju, trgovinu i usluge</derivirana_varijabla>
  </DomainObject.Predmet.ProtustrankaNazivFormated>
  <DomainObject.Predmet.ProtustrankaNazivFormatedOIB>
    <izvorni_sadrzaj>SALON ZA MASAŽU OM jednostavno društvo s ograničenom odgovornošću za proizvodnju, trgovinu i usluge, OIB 74250091645</izvorni_sadrzaj>
    <derivirana_varijabla naziv="DomainObject.Predmet.ProtustrankaNazivFormatedOIB_1">SALON ZA MASAŽU OM jednostavno društvo s ograničenom odgovornošću za proizvodnju, trgovinu i usluge, OIB 74250091645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10000 Zagreb</izvorni_sadrzaj>
    <derivirana_varijabla naziv="DomainObject.Predmet.StrankaFormatedWithAdress_1"> Financijska agencija, A. Cesarca 2, 10000 Zagreb</derivirana_varijabla>
  </DomainObject.Predmet.StrankaFormatedWithAdress>
  <DomainObject.Predmet.StrankaFormatedWithAdressOIB>
    <izvorni_sadrzaj> Financijska agencija, OIB 85821130368, A. Cesarca 2, 10000 Zagreb</izvorni_sadrzaj>
    <derivirana_varijabla naziv="DomainObject.Predmet.StrankaFormatedWithAdressOIB_1"> Financijska agencija, OIB 85821130368, A. Cesarca 2, 10000 Zagreb</derivirana_varijabla>
  </DomainObject.Predmet.StrankaFormatedWithAdressOIB>
  <DomainObject.Predmet.StrankaWithAdress>
    <izvorni_sadrzaj>Financijska agencija A. Cesarca 2,10000 Zagreb</izvorni_sadrzaj>
    <derivirana_varijabla naziv="DomainObject.Predmet.StrankaWithAdress_1">Financijska agencija A. Cesarca 2,10000 Zagreb</derivirana_varijabla>
  </DomainObject.Predmet.StrankaWithAdress>
  <DomainObject.Predmet.StrankaWithAdressOIB>
    <izvorni_sadrzaj>Financijska agencija, OIB 85821130368, A. Cesarca 2,10000 Zagreb</izvorni_sadrzaj>
    <derivirana_varijabla naziv="DomainObject.Predmet.StrankaWithAdressOIB_1">Financijska agencija, OIB 85821130368, A. Cesarca 2,10000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15814.95</izvorni_sadrzaj>
    <derivirana_varijabla naziv="DomainObject.Predmet.TrenutnaVrijednost_1">15814.95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10000 Zagreb</item>
    </izvorni_sadrzaj>
    <derivirana_varijabla naziv="DomainObject.Predmet.StrankaListFormatedWithAdress_1">
      <item>Financijska agencija, A. Cesarca 2, 10000 Zagreb</item>
    </derivirana_varijabla>
  </DomainObject.Predmet.StrankaListFormatedWithAdress>
  <DomainObject.Predmet.StrankaListFormatedWithAdressOIB>
    <izvorni_sadrzaj>
      <item>Financijska agencija, OIB 85821130368, A. Cesarca 2, 10000 Zagreb</item>
    </izvorni_sadrzaj>
    <derivirana_varijabla naziv="DomainObject.Predmet.StrankaListFormatedWithAdressOIB_1">
      <item>Financijska agencija, OIB 85821130368, A. Cesarca 2,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SALON ZA MASAŽU OM jednostavno društvo s ograničenom odgovornošću za proizvodnju, trgovinu i usluge</item>
    </izvorni_sadrzaj>
    <derivirana_varijabla naziv="DomainObject.Predmet.ProtuStrankaListFormated_1">
      <item>SALON ZA MASAŽU OM jednostavno društvo s ograničenom odgovornošću za proizvodnju, trgovinu i usluge</item>
    </derivirana_varijabla>
  </DomainObject.Predmet.ProtuStrankaListFormated>
  <DomainObject.Predmet.ProtuStrankaListFormatedOIB>
    <izvorni_sadrzaj>
      <item>SALON ZA MASAŽU OM jednostavno društvo s ograničenom odgovornošću za proizvodnju, trgovinu i usluge, OIB 74250091645</item>
    </izvorni_sadrzaj>
    <derivirana_varijabla naziv="DomainObject.Predmet.ProtuStrankaListFormatedOIB_1">
      <item>SALON ZA MASAŽU OM jednostavno društvo s ograničenom odgovornošću za proizvodnju, trgovinu i usluge, OIB 74250091645</item>
    </derivirana_varijabla>
  </DomainObject.Predmet.ProtuStrankaListFormatedOIB>
  <DomainObject.Predmet.ProtuStrankaListFormatedWithAdress>
    <izvorni_sadrzaj>
      <item>SALON ZA MASAŽU OM jednostavno društvo s ograničenom odgovornošću za proizvodnju, trgovinu i usluge, Trg Eugena Kumičića 11/1, 48000 Koprivnica</item>
    </izvorni_sadrzaj>
    <derivirana_varijabla naziv="DomainObject.Predmet.ProtuStrankaListFormatedWithAdress_1">
      <item>SALON ZA MASAŽU OM jednostavno društvo s ograničenom odgovornošću za proizvodnju, trgovinu i usluge, Trg Eugena Kumičića 11/1, 48000 Koprivnica</item>
    </derivirana_varijabla>
  </DomainObject.Predmet.ProtuStrankaListFormatedWithAdress>
  <DomainObject.Predmet.ProtuStrankaListFormatedWithAdressOIB>
    <izvorni_sadrzaj>
      <item>SALON ZA MASAŽU OM jednostavno društvo s ograničenom odgovornošću za proizvodnju, trgovinu i usluge, OIB 74250091645, Trg Eugena Kumičića 11/1, 48000 Koprivnica</item>
    </izvorni_sadrzaj>
    <derivirana_varijabla naziv="DomainObject.Predmet.ProtuStrankaListFormatedWithAdressOIB_1">
      <item>SALON ZA MASAŽU OM jednostavno društvo s ograničenom odgovornošću za proizvodnju, trgovinu i usluge, OIB 74250091645, Trg Eugena Kumičića 11/1, 48000 Koprivnica</item>
    </derivirana_varijabla>
  </DomainObject.Predmet.ProtuStrankaListFormatedWithAdressOIB>
  <DomainObject.Predmet.ProtuStrankaListNazivFormated>
    <izvorni_sadrzaj>
      <item>SALON ZA MASAŽU OM jednostavno društvo s ograničenom odgovornošću za proizvodnju, trgovinu i usluge</item>
    </izvorni_sadrzaj>
    <derivirana_varijabla naziv="DomainObject.Predmet.ProtuStrankaListNazivFormated_1">
      <item>SALON ZA MASAŽU OM jednostavno društvo s ograničenom odgovornošću za proizvodnju, trgovinu i usluge</item>
    </derivirana_varijabla>
  </DomainObject.Predmet.ProtuStrankaListNazivFormated>
  <DomainObject.Predmet.ProtuStrankaListNazivFormatedOIB>
    <izvorni_sadrzaj>
      <item>SALON ZA MASAŽU OM jednostavno društvo s ograničenom odgovornošću za proizvodnju, trgovinu i usluge, OIB 74250091645</item>
    </izvorni_sadrzaj>
    <derivirana_varijabla naziv="DomainObject.Predmet.ProtuStrankaListNazivFormatedOIB_1">
      <item>SALON ZA MASAŽU OM jednostavno društvo s ograničenom odgovornošću za proizvodnju, trgovinu i usluge, OIB 74250091645</item>
    </derivirana_varijabla>
  </DomainObject.Predmet.ProtuStrankaListNazivFormatedOIB>
  <DomainObject.Predmet.OstaliListFormated>
    <izvorni_sadrzaj>
      <item>Sudski registar</item>
      <item>Nadica Marković</item>
    </izvorni_sadrzaj>
    <derivirana_varijabla naziv="DomainObject.Predmet.OstaliListFormated_1">
      <item>Sudski registar</item>
      <item>Nadica Marković</item>
    </derivirana_varijabla>
  </DomainObject.Predmet.OstaliListFormated>
  <DomainObject.Predmet.OstaliListFormatedOIB>
    <izvorni_sadrzaj>
      <item>Sudski registar</item>
      <item>Nadica Marković, OIB 13197183265</item>
    </izvorni_sadrzaj>
    <derivirana_varijabla naziv="DomainObject.Predmet.OstaliListFormatedOIB_1">
      <item>Sudski registar</item>
      <item>Nadica Marković, OIB 13197183265</item>
    </derivirana_varijabla>
  </DomainObject.Predmet.OstaliListFormatedOIB>
  <DomainObject.Predmet.OstaliListFormatedWithAdress>
    <izvorni_sadrzaj>
      <item>Sudski registar</item>
      <item>Nadica Marković, Dr. Željka Selingera 2a, 48000 Koprivnica</item>
    </izvorni_sadrzaj>
    <derivirana_varijabla naziv="DomainObject.Predmet.OstaliListFormatedWithAdress_1">
      <item>Sudski registar</item>
      <item>Nadica Marković, Dr. Željka Selingera 2a, 48000 Koprivnica</item>
    </derivirana_varijabla>
  </DomainObject.Predmet.OstaliListFormatedWithAdress>
  <DomainObject.Predmet.OstaliListFormatedWithAdressOIB>
    <izvorni_sadrzaj>
      <item>Sudski registar</item>
      <item>Nadica Marković, OIB 13197183265, Dr. Željka Selingera 2a, 48000 Koprivnica</item>
    </izvorni_sadrzaj>
    <derivirana_varijabla naziv="DomainObject.Predmet.OstaliListFormatedWithAdressOIB_1">
      <item>Sudski registar</item>
      <item>Nadica Marković, OIB 13197183265, Dr. Željka Selingera 2a, 48000 Koprivnica</item>
    </derivirana_varijabla>
  </DomainObject.Predmet.OstaliListFormatedWithAdressOIB>
  <DomainObject.Predmet.OstaliListNazivFormated>
    <izvorni_sadrzaj>
      <item>Sudski registar</item>
      <item>Nadica Marković</item>
    </izvorni_sadrzaj>
    <derivirana_varijabla naziv="DomainObject.Predmet.OstaliListNazivFormated_1">
      <item>Sudski registar</item>
      <item>Nadica Marković</item>
    </derivirana_varijabla>
  </DomainObject.Predmet.OstaliListNazivFormated>
  <DomainObject.Predmet.OstaliListNazivFormatedOIB>
    <izvorni_sadrzaj>
      <item>Sudski registar</item>
      <item>Nadica Marković, OIB 13197183265</item>
    </izvorni_sadrzaj>
    <derivirana_varijabla naziv="DomainObject.Predmet.OstaliListNazivFormatedOIB_1">
      <item>Sudski registar</item>
      <item>Nadica Marković, OIB 13197183265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St-210/2016-5</izvorni_sadrzaj>
    <derivirana_varijabla naziv="DomainObject.PoslovniBrojDokumenta_1">St-210/2016-5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SALON ZA MASAŽU OM jednostavno društvo s ograničenom odgovornošću za proizvodnju, trgovinu i usluge</izvorni_sadrzaj>
    <derivirana_varijabla naziv="DomainObject.Predmet.ProtustrankaIDrugi_1">SALON ZA MASAŽU OM jednostavno društvo s ograničenom odgovornošću za proizvodnju, trgovinu i usluge</derivirana_varijabla>
  </DomainObject.Predmet.ProtustrankaIDrugi>
  <DomainObject.Predmet.StrankaIDrugiAdressOIB>
    <izvorni_sadrzaj>Financijska agencija, OIB 85821130368, A. Cesarca 2, 10000 Zagreb</izvorni_sadrzaj>
    <derivirana_varijabla naziv="DomainObject.Predmet.StrankaIDrugiAdressOIB_1">Financijska agencija, OIB 85821130368, A. Cesarca 2, 10000 Zagreb</derivirana_varijabla>
  </DomainObject.Predmet.StrankaIDrugiAdressOIB>
  <DomainObject.Predmet.ProtustrankaIDrugiAdressOIB>
    <izvorni_sadrzaj>SALON ZA MASAŽU OM jednostavno društvo s ograničenom odgovornošću za proizvodnju, trgovinu i usluge, OIB 74250091645, Trg Eugena Kumičića 11/1, 48000 Koprivnica</izvorni_sadrzaj>
    <derivirana_varijabla naziv="DomainObject.Predmet.ProtustrankaIDrugiAdressOIB_1">SALON ZA MASAŽU OM jednostavno društvo s ograničenom odgovornošću za proizvodnju, trgovinu i usluge, OIB 74250091645, Trg Eugena Kumičića 11/1,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SALON ZA MASAŽU OM jednostavno društvo s ograničenom odgovornošću za proizvodnju, trgovinu i usluge</item>
      <item>Sudski registar</item>
      <item>Nadica Marković</item>
    </izvorni_sadrzaj>
    <derivirana_varijabla naziv="DomainObject.Predmet.SudioniciListNaziv_1">
      <item>Financijska agencija</item>
      <item>SALON ZA MASAŽU OM jednostavno društvo s ograničenom odgovornošću za proizvodnju, trgovinu i usluge</item>
      <item>Sudski registar</item>
      <item>Nadica Marković</item>
    </derivirana_varijabla>
  </DomainObject.Predmet.SudioniciListNaziv>
  <DomainObject.Predmet.SudioniciListAdressOIB>
    <izvorni_sadrzaj>
      <item>Financijska agencija, OIB 85821130368, A. Cesarca 2,10000 Zagreb</item>
      <item>SALON ZA MASAŽU OM jednostavno društvo s ograničenom odgovornošću za proizvodnju, trgovinu i usluge, OIB 74250091645, Trg Eugena Kumičića 11/1,48000 Koprivnica</item>
      <item>Sudski registar</item>
      <item>Nadica Marković, OIB 13197183265, Dr. Željka Selingera 2a,48000 Koprivnica</item>
    </izvorni_sadrzaj>
    <derivirana_varijabla naziv="DomainObject.Predmet.SudioniciListAdressOIB_1">
      <item>Financijska agencija, OIB 85821130368, A. Cesarca 2,10000 Zagreb</item>
      <item>SALON ZA MASAŽU OM jednostavno društvo s ograničenom odgovornošću za proizvodnju, trgovinu i usluge, OIB 74250091645, Trg Eugena Kumičića 11/1,48000 Koprivnica</item>
      <item>Sudski registar</item>
      <item>Nadica Marković, OIB 13197183265, Dr. Željka Selingera 2a,48000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74250091645</item>
      <item>, OIB null</item>
      <item>, OIB 13197183265</item>
    </izvorni_sadrzaj>
    <derivirana_varijabla naziv="DomainObject.Predmet.SudioniciListNazivOIB_1">
      <item>, OIB 85821130368</item>
      <item>, OIB 74250091645</item>
      <item>, OIB null</item>
      <item>, OIB 13197183265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3125</properties:Characters>
  <properties:Lines>92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2016-04-22T09:58:00Z</dcterms:created>
  <dc:creator>Ljubica Makovec</dc:creator>
  <cp:lastModifiedBy>Marko Makaj</cp:lastModifiedBy>
  <cp:lastPrinted>2016-04-22T10:41:00Z</cp:lastPrinted>
  <dcterms:modified xmlns:xsi="http://www.w3.org/2001/XMLSchema-instance" xsi:type="dcterms:W3CDTF">2016-04-22T10:41:00Z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