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8023" w14:paraId="63b8023" w:rsidRDefault="00593895" w:rsidR="00593895" w:rsidRPr="00D309C9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D309C9">
      <w:pPr>
        <w:pStyle w:val="Naslov1"/>
        <w:jc w:val="left"/>
        <w:rPr>
          <w:b w:val="false"/>
          <w:szCs w:val="24"/>
        </w:rPr>
      </w:pPr>
      <w:r w:rsidRPr="00D309C9">
        <w:rPr>
          <w:b w:val="false"/>
          <w:szCs w:val="24"/>
        </w:rPr>
        <w:t>OPĆINSKI GRAĐANSKI SUD U ZAGREBU</w:t>
      </w:r>
    </w:p>
    <w:p w:rsidRDefault="00761F69" w:rsidP="00593895" w:rsidR="00593895" w:rsidRPr="00D309C9">
      <w:pPr>
        <w:pStyle w:val="Naslov1"/>
        <w:jc w:val="left"/>
        <w:rPr>
          <w:b w:val="false"/>
          <w:szCs w:val="24"/>
        </w:rPr>
      </w:pPr>
      <w:r w:rsidRPr="00D309C9">
        <w:rPr>
          <w:b w:val="false"/>
          <w:szCs w:val="24"/>
        </w:rPr>
        <w:t>Ulica grada Vukovara 84</w:t>
      </w:r>
    </w:p>
    <w:p w:rsidRDefault="00593895" w:rsidR="004F6918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>l0000 ZAGREB</w:t>
      </w:r>
    </w:p>
    <w:p w:rsidRDefault="00C831E2" w:rsidP="005060C4" w:rsidR="00E55829" w:rsidRPr="00D309C9">
      <w:pPr>
        <w:jc w:val="right"/>
        <w:rPr>
          <w:szCs w:val="24"/>
          <w:lang w:val="hr-HR"/>
        </w:rPr>
      </w:pP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  <w:t xml:space="preserve">   </w:t>
      </w:r>
    </w:p>
    <w:p w:rsidRDefault="00F45453" w:rsidP="00DD14DA" w:rsidR="00DD14DA" w:rsidRPr="00D309C9">
      <w:pPr>
        <w:jc w:val="right"/>
        <w:rPr>
          <w:szCs w:val="24"/>
          <w:lang w:val="hr-HR"/>
        </w:rPr>
      </w:pP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</w:p>
    <w:p w:rsidRDefault="00DC49C3" w:rsidP="00DD14DA" w:rsidR="00DC49C3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>Z A P I S N I K</w:t>
      </w:r>
    </w:p>
    <w:p w:rsidRDefault="00374E43" w:rsidP="009A4E06" w:rsidR="009A4E06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>od</w:t>
      </w:r>
      <w:r w:rsidR="00DC49C3" w:rsidRPr="00D309C9">
        <w:rPr>
          <w:szCs w:val="24"/>
          <w:lang w:val="hr-HR"/>
        </w:rPr>
        <w:t xml:space="preserve"> dana </w:t>
      </w:r>
      <w:r w:rsidR="00E170F8" w:rsidRPr="00D309C9">
        <w:rPr>
          <w:szCs w:val="24"/>
          <w:lang w:val="hr-HR"/>
        </w:rPr>
        <w:t>16. ožujka</w:t>
      </w:r>
      <w:r w:rsidR="001A6431" w:rsidRPr="00D309C9">
        <w:rPr>
          <w:szCs w:val="24"/>
          <w:lang w:val="hr-HR"/>
        </w:rPr>
        <w:t xml:space="preserve"> </w:t>
      </w:r>
      <w:r w:rsidR="00F45453" w:rsidRPr="00D309C9">
        <w:rPr>
          <w:szCs w:val="24"/>
          <w:lang w:val="hr-HR"/>
        </w:rPr>
        <w:t>201</w:t>
      </w:r>
      <w:r w:rsidR="00E170F8" w:rsidRPr="00D309C9">
        <w:rPr>
          <w:szCs w:val="24"/>
          <w:lang w:val="hr-HR"/>
        </w:rPr>
        <w:t>8</w:t>
      </w:r>
      <w:r w:rsidR="00F45453" w:rsidRPr="00D309C9">
        <w:rPr>
          <w:szCs w:val="24"/>
          <w:lang w:val="hr-HR"/>
        </w:rPr>
        <w:t>.</w:t>
      </w:r>
      <w:r w:rsidR="009255A9">
        <w:rPr>
          <w:szCs w:val="24"/>
          <w:lang w:val="hr-HR"/>
        </w:rPr>
        <w:t>g.</w:t>
      </w:r>
    </w:p>
    <w:p w:rsidRDefault="00374E43" w:rsidP="009A4E06" w:rsidR="00DC49C3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Sastavljen kod </w:t>
      </w:r>
      <w:r w:rsidR="00DC49C3" w:rsidRPr="00D309C9">
        <w:rPr>
          <w:szCs w:val="24"/>
          <w:lang w:val="hr-HR"/>
        </w:rPr>
        <w:t xml:space="preserve"> Općinskog građanskog suda u Zagrebu</w:t>
      </w:r>
    </w:p>
    <w:p w:rsidRDefault="00DC49C3" w:rsidP="00DC49C3" w:rsidR="00DC49C3" w:rsidRPr="00D309C9">
      <w:pPr>
        <w:rPr>
          <w:szCs w:val="24"/>
          <w:lang w:val="hr-HR"/>
        </w:rPr>
      </w:pPr>
    </w:p>
    <w:p w:rsidRDefault="009A4E06" w:rsidP="00DC49C3" w:rsidR="009A4E06" w:rsidRPr="00D309C9">
      <w:pPr>
        <w:rPr>
          <w:szCs w:val="24"/>
          <w:lang w:val="hr-HR"/>
        </w:rPr>
      </w:pPr>
    </w:p>
    <w:p w:rsidRDefault="00DC49C3" w:rsidP="00DC49C3" w:rsidR="00DC49C3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PRISUTNI OD </w:t>
      </w:r>
      <w:r w:rsidR="00E170F8" w:rsidRPr="00D309C9">
        <w:rPr>
          <w:szCs w:val="24"/>
          <w:lang w:val="hr-HR"/>
        </w:rPr>
        <w:t xml:space="preserve">SUDA:       </w:t>
      </w:r>
      <w:r w:rsidR="00E170F8" w:rsidRPr="00D309C9">
        <w:rPr>
          <w:szCs w:val="24"/>
          <w:lang w:val="hr-HR"/>
        </w:rPr>
        <w:tab/>
      </w:r>
      <w:r w:rsidR="00E170F8" w:rsidRPr="00D309C9">
        <w:rPr>
          <w:szCs w:val="24"/>
          <w:lang w:val="hr-HR"/>
        </w:rPr>
        <w:tab/>
        <w:t xml:space="preserve">   </w:t>
      </w:r>
      <w:r w:rsidRPr="00D309C9">
        <w:rPr>
          <w:szCs w:val="24"/>
          <w:lang w:val="hr-HR"/>
        </w:rPr>
        <w:t>PRAVNA STVAR:</w:t>
      </w:r>
    </w:p>
    <w:p w:rsidRDefault="00C831E2" w:rsidP="00992A48" w:rsidR="00992A48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>Sudac:</w:t>
      </w:r>
      <w:r w:rsidR="00F45453" w:rsidRPr="00D309C9">
        <w:rPr>
          <w:szCs w:val="24"/>
          <w:lang w:val="hr-HR"/>
        </w:rPr>
        <w:t xml:space="preserve"> </w:t>
      </w:r>
      <w:r w:rsidR="00E170F8" w:rsidRPr="00D309C9">
        <w:rPr>
          <w:szCs w:val="24"/>
          <w:lang w:val="hr-HR"/>
        </w:rPr>
        <w:t>Vladimir Dimanovski</w:t>
      </w:r>
      <w:r w:rsidRPr="00D309C9">
        <w:rPr>
          <w:szCs w:val="24"/>
          <w:lang w:val="hr-HR"/>
        </w:rPr>
        <w:tab/>
        <w:t xml:space="preserve">          </w:t>
      </w:r>
      <w:r w:rsidR="00F45453" w:rsidRPr="00D309C9">
        <w:rPr>
          <w:szCs w:val="24"/>
          <w:lang w:val="hr-HR"/>
        </w:rPr>
        <w:t xml:space="preserve">   </w:t>
      </w:r>
    </w:p>
    <w:p w:rsidRDefault="00F45453" w:rsidP="00DD14DA" w:rsidR="00DD14DA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Zapisničar: </w:t>
      </w:r>
      <w:r w:rsidR="00E170F8" w:rsidRPr="00D309C9">
        <w:rPr>
          <w:szCs w:val="24"/>
          <w:lang w:val="hr-HR"/>
        </w:rPr>
        <w:t>Barbara Sirovica</w:t>
      </w:r>
      <w:r w:rsidR="00761F69" w:rsidRPr="00D309C9">
        <w:rPr>
          <w:szCs w:val="24"/>
          <w:lang w:val="hr-HR"/>
        </w:rPr>
        <w:t xml:space="preserve"> </w:t>
      </w:r>
      <w:r w:rsidR="00E170F8" w:rsidRPr="00D309C9">
        <w:rPr>
          <w:szCs w:val="24"/>
          <w:lang w:val="hr-HR"/>
        </w:rPr>
        <w:tab/>
      </w:r>
      <w:r w:rsidR="00E170F8" w:rsidRPr="00D309C9">
        <w:rPr>
          <w:szCs w:val="24"/>
          <w:lang w:val="hr-HR"/>
        </w:rPr>
        <w:tab/>
        <w:t xml:space="preserve">   </w:t>
      </w:r>
      <w:r w:rsidR="00B524CD" w:rsidRPr="00D309C9">
        <w:rPr>
          <w:szCs w:val="24"/>
          <w:lang w:val="hr-HR"/>
        </w:rPr>
        <w:t>Stečaj potrošača:</w:t>
      </w:r>
    </w:p>
    <w:p w:rsidRDefault="00DD14DA" w:rsidP="00DD14DA" w:rsidR="00DC49C3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                                                               </w:t>
      </w:r>
      <w:r w:rsidR="00761F69" w:rsidRPr="00D309C9">
        <w:rPr>
          <w:szCs w:val="24"/>
          <w:lang w:val="hr-HR"/>
        </w:rPr>
        <w:t>R</w:t>
      </w:r>
      <w:r w:rsidR="00B7499F" w:rsidRPr="00D309C9">
        <w:rPr>
          <w:szCs w:val="24"/>
          <w:lang w:val="hr-HR"/>
        </w:rPr>
        <w:t>adi</w:t>
      </w:r>
      <w:r w:rsidR="00B524CD" w:rsidRPr="00D309C9">
        <w:rPr>
          <w:szCs w:val="24"/>
          <w:lang w:val="hr-HR"/>
        </w:rPr>
        <w:t>: stečaja potrošača</w:t>
      </w:r>
      <w:r w:rsidR="00A43171" w:rsidRPr="00D309C9">
        <w:rPr>
          <w:szCs w:val="24"/>
          <w:lang w:val="hr-HR"/>
        </w:rPr>
        <w:t xml:space="preserve"> </w:t>
      </w:r>
      <w:r w:rsidR="00294B3E">
        <w:rPr>
          <w:szCs w:val="24"/>
          <w:lang w:val="hr-HR"/>
        </w:rPr>
        <w:t>Robert Peter Lengel</w:t>
      </w:r>
    </w:p>
    <w:p w:rsidRDefault="00B524CD" w:rsidR="00B524CD" w:rsidRPr="00D309C9">
      <w:pPr>
        <w:jc w:val="both"/>
        <w:rPr>
          <w:szCs w:val="24"/>
          <w:lang w:val="hr-HR"/>
        </w:rPr>
      </w:pPr>
    </w:p>
    <w:p w:rsidRDefault="005C3BE1" w:rsidR="00B524CD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Utvrđuje se da je pripremno ročište započelo u </w:t>
      </w:r>
      <w:r w:rsidR="00E170F8" w:rsidRPr="00D309C9">
        <w:rPr>
          <w:szCs w:val="24"/>
          <w:lang w:val="hr-HR"/>
        </w:rPr>
        <w:t>10,00</w:t>
      </w:r>
      <w:r w:rsidR="00BD2EE4" w:rsidRPr="00D309C9">
        <w:rPr>
          <w:szCs w:val="24"/>
          <w:lang w:val="hr-HR"/>
        </w:rPr>
        <w:t xml:space="preserve"> sati.</w:t>
      </w:r>
    </w:p>
    <w:p w:rsidRDefault="005C3BE1" w:rsidR="005C3BE1" w:rsidRPr="00D309C9">
      <w:pPr>
        <w:jc w:val="both"/>
        <w:rPr>
          <w:szCs w:val="24"/>
          <w:lang w:val="hr-HR"/>
        </w:rPr>
      </w:pPr>
    </w:p>
    <w:p w:rsidRDefault="005C3BE1" w:rsidR="005C3BE1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Utvrđuje se da su pristupili: </w:t>
      </w:r>
    </w:p>
    <w:p w:rsidRDefault="00F077C7" w:rsidR="00294B3E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Stečajni potrošač:</w:t>
      </w:r>
      <w:r w:rsidR="00D309C9" w:rsidRPr="00D309C9">
        <w:rPr>
          <w:szCs w:val="24"/>
          <w:lang w:val="hr-HR"/>
        </w:rPr>
        <w:t xml:space="preserve"> </w:t>
      </w:r>
      <w:r w:rsidR="00294B3E">
        <w:rPr>
          <w:szCs w:val="24"/>
          <w:lang w:val="hr-HR"/>
        </w:rPr>
        <w:t>Robert Peter Lengel</w:t>
      </w:r>
    </w:p>
    <w:p w:rsidRDefault="00F077C7" w:rsidR="0004615D">
      <w:pPr>
        <w:jc w:val="both"/>
        <w:rPr>
          <w:lang w:val="hr-HR"/>
        </w:rPr>
      </w:pPr>
      <w:r w:rsidRPr="00D309C9">
        <w:rPr>
          <w:szCs w:val="24"/>
          <w:lang w:val="hr-HR"/>
        </w:rPr>
        <w:t>Za vjerovnika:</w:t>
      </w:r>
      <w:r w:rsidR="006815AD" w:rsidRPr="00D309C9">
        <w:rPr>
          <w:szCs w:val="24"/>
          <w:lang w:val="hr-HR"/>
        </w:rPr>
        <w:t xml:space="preserve"> </w:t>
      </w:r>
      <w:r w:rsidR="00294B3E">
        <w:rPr>
          <w:szCs w:val="24"/>
          <w:lang w:val="hr-HR"/>
        </w:rPr>
        <w:t xml:space="preserve">za </w:t>
      </w:r>
      <w:r w:rsidR="00294B3E">
        <w:rPr>
          <w:lang w:val="hr-HR"/>
        </w:rPr>
        <w:t xml:space="preserve">Erste i Steiermärkische bank d.d. Ante Buterin, vježbenik u Buterin i Posavec. </w:t>
      </w:r>
    </w:p>
    <w:p w:rsidRDefault="00294B3E" w:rsidR="00294B3E">
      <w:pPr>
        <w:jc w:val="both"/>
        <w:rPr>
          <w:lang w:val="hr-HR"/>
        </w:rPr>
      </w:pPr>
      <w:r>
        <w:rPr>
          <w:lang w:val="hr-HR"/>
        </w:rPr>
        <w:t xml:space="preserve">Republika Hrvatska: Tina Puharić, savjetnica. </w:t>
      </w:r>
    </w:p>
    <w:p w:rsidRDefault="00294B3E" w:rsidR="00294B3E" w:rsidRPr="00D309C9">
      <w:pPr>
        <w:jc w:val="both"/>
        <w:rPr>
          <w:szCs w:val="24"/>
          <w:lang w:val="hr-HR"/>
        </w:rPr>
      </w:pPr>
      <w:r>
        <w:rPr>
          <w:lang w:val="hr-HR"/>
        </w:rPr>
        <w:t>Ostali vjerovnici: nitko, dostava uredna putem oglasne ploče.</w:t>
      </w:r>
    </w:p>
    <w:p w:rsidRDefault="00BD2EE4" w:rsidR="00BD2EE4" w:rsidRPr="00D309C9">
      <w:pPr>
        <w:jc w:val="both"/>
        <w:rPr>
          <w:szCs w:val="24"/>
          <w:lang w:val="hr-HR"/>
        </w:rPr>
      </w:pPr>
    </w:p>
    <w:p w:rsidRDefault="00B82436" w:rsidP="006815AD" w:rsidR="0004615D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Utvrđuje se da spisu </w:t>
      </w:r>
      <w:r w:rsidR="0004615D" w:rsidRPr="00D309C9">
        <w:rPr>
          <w:szCs w:val="24"/>
          <w:lang w:val="hr-HR"/>
        </w:rPr>
        <w:t>prilež</w:t>
      </w:r>
      <w:r w:rsidR="00294B3E">
        <w:rPr>
          <w:szCs w:val="24"/>
          <w:lang w:val="hr-HR"/>
        </w:rPr>
        <w:t xml:space="preserve">e podnesci sljedećih vjerovnika te primjerci istoga uručuju potrošaču. </w:t>
      </w:r>
    </w:p>
    <w:p w:rsidRDefault="009A4E06" w:rsidR="009A4E06" w:rsidRPr="00D309C9">
      <w:pPr>
        <w:jc w:val="both"/>
        <w:rPr>
          <w:szCs w:val="24"/>
          <w:lang w:val="hr-HR"/>
        </w:rPr>
      </w:pPr>
    </w:p>
    <w:p w:rsidRDefault="00DE62CB" w:rsidP="00DE62CB" w:rsidR="00DE62CB" w:rsidRPr="00D309C9">
      <w:pPr>
        <w:rPr>
          <w:bCs/>
          <w:szCs w:val="24"/>
        </w:rPr>
      </w:pPr>
      <w:r w:rsidRPr="00D309C9">
        <w:rPr>
          <w:bCs/>
          <w:szCs w:val="24"/>
        </w:rPr>
        <w:t xml:space="preserve">Sud donosi </w:t>
      </w:r>
    </w:p>
    <w:p w:rsidRDefault="00DE62CB" w:rsidP="00DE62CB" w:rsidR="00DE62CB" w:rsidRPr="00D309C9">
      <w:pPr>
        <w:rPr>
          <w:bCs/>
          <w:szCs w:val="24"/>
        </w:rPr>
      </w:pPr>
    </w:p>
    <w:p w:rsidRDefault="00DE62CB" w:rsidP="00DE62CB" w:rsidR="00DE62CB" w:rsidRPr="00D309C9">
      <w:pPr>
        <w:jc w:val="center"/>
        <w:rPr>
          <w:bCs/>
          <w:szCs w:val="24"/>
        </w:rPr>
      </w:pPr>
      <w:r w:rsidRPr="00D309C9">
        <w:rPr>
          <w:bCs/>
          <w:szCs w:val="24"/>
        </w:rPr>
        <w:t xml:space="preserve">rješenje </w:t>
      </w:r>
    </w:p>
    <w:p w:rsidRDefault="00DE62CB" w:rsidP="00DE62CB" w:rsidR="00DE62CB" w:rsidRPr="00D309C9">
      <w:pPr>
        <w:jc w:val="both"/>
        <w:rPr>
          <w:szCs w:val="24"/>
          <w:lang w:val="hr-HR"/>
        </w:rPr>
      </w:pPr>
    </w:p>
    <w:p w:rsidRDefault="00DE62CB" w:rsidP="00DE62CB" w:rsidR="00DE62CB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ab/>
      </w:r>
      <w:r w:rsidR="002731E8">
        <w:rPr>
          <w:szCs w:val="24"/>
          <w:lang w:val="hr-HR"/>
        </w:rPr>
        <w:t>Robert Peter Lengel</w:t>
      </w:r>
      <w:r w:rsidR="00450536" w:rsidRPr="00D309C9">
        <w:rPr>
          <w:szCs w:val="24"/>
          <w:lang w:val="hr-HR"/>
        </w:rPr>
        <w:t xml:space="preserve">, </w:t>
      </w:r>
      <w:r w:rsidR="006815AD" w:rsidRPr="00D309C9">
        <w:rPr>
          <w:szCs w:val="24"/>
          <w:lang w:val="hr-HR"/>
        </w:rPr>
        <w:t>sin</w:t>
      </w:r>
      <w:r w:rsidR="00394441" w:rsidRPr="00D309C9">
        <w:rPr>
          <w:szCs w:val="24"/>
          <w:lang w:val="hr-HR"/>
        </w:rPr>
        <w:t xml:space="preserve"> </w:t>
      </w:r>
      <w:r w:rsidR="002731E8">
        <w:rPr>
          <w:szCs w:val="24"/>
          <w:lang w:val="hr-HR"/>
        </w:rPr>
        <w:t>Žarka</w:t>
      </w:r>
      <w:r w:rsidR="00BE102F" w:rsidRPr="00D309C9">
        <w:rPr>
          <w:szCs w:val="24"/>
          <w:lang w:val="hr-HR"/>
        </w:rPr>
        <w:t xml:space="preserve">, iz </w:t>
      </w:r>
      <w:r w:rsidRPr="00D309C9">
        <w:rPr>
          <w:szCs w:val="24"/>
          <w:lang w:val="hr-HR"/>
        </w:rPr>
        <w:t>Zagreba,</w:t>
      </w:r>
      <w:r w:rsidR="00394441" w:rsidRPr="00D309C9">
        <w:rPr>
          <w:szCs w:val="24"/>
          <w:lang w:val="hr-HR"/>
        </w:rPr>
        <w:t xml:space="preserve"> </w:t>
      </w:r>
      <w:r w:rsidR="002731E8">
        <w:rPr>
          <w:szCs w:val="24"/>
          <w:lang w:val="hr-HR"/>
        </w:rPr>
        <w:t>Dubrava 216</w:t>
      </w:r>
      <w:r w:rsidR="0004615D" w:rsidRPr="00D309C9">
        <w:rPr>
          <w:szCs w:val="24"/>
          <w:lang w:val="hr-HR"/>
        </w:rPr>
        <w:t xml:space="preserve">, </w:t>
      </w:r>
      <w:r w:rsidRPr="00D309C9">
        <w:rPr>
          <w:szCs w:val="24"/>
          <w:lang w:val="hr-HR"/>
        </w:rPr>
        <w:t>OIB:</w:t>
      </w:r>
      <w:r w:rsidR="002731E8">
        <w:rPr>
          <w:szCs w:val="24"/>
          <w:lang w:val="hr-HR"/>
        </w:rPr>
        <w:t>61003927154</w:t>
      </w:r>
      <w:r w:rsidRPr="00D309C9">
        <w:rPr>
          <w:szCs w:val="24"/>
          <w:lang w:val="hr-HR"/>
        </w:rPr>
        <w:t>, rođ.</w:t>
      </w:r>
      <w:r w:rsidR="002731E8">
        <w:rPr>
          <w:szCs w:val="24"/>
          <w:lang w:val="hr-HR"/>
        </w:rPr>
        <w:t>27. lipnja 1970.g.</w:t>
      </w:r>
      <w:r w:rsidR="00394441" w:rsidRPr="00D309C9">
        <w:rPr>
          <w:szCs w:val="24"/>
          <w:lang w:val="hr-HR"/>
        </w:rPr>
        <w:t>.</w:t>
      </w:r>
      <w:r w:rsidR="002731E8">
        <w:rPr>
          <w:szCs w:val="24"/>
          <w:lang w:val="hr-HR"/>
        </w:rPr>
        <w:t xml:space="preserve"> zanimanje umirovljenik, živi sam, razveden, ima dvoje djece, plaća mjesečno alimentaciju oko 2.200,00 kn za oboje djece.  </w:t>
      </w:r>
    </w:p>
    <w:p w:rsidRDefault="00EA04B8" w:rsidP="00DE62CB" w:rsidR="00EA04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Pravomoćnom sudskom odlukom radi umanjenja visine alimentacije, a zbog punoljetnosti kćeri, alimentacija je smanjena na 1.200,00 kn mjesečno.</w:t>
      </w:r>
    </w:p>
    <w:p w:rsidRDefault="00EA04B8" w:rsidP="00DE62CB" w:rsidR="00EA04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Poslovni broj odluke ne zna u ovom trenutku. </w:t>
      </w:r>
    </w:p>
    <w:p w:rsidRDefault="00EA04B8" w:rsidP="00DE62CB" w:rsidR="00EA04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Mjesečno prima mirovinu u iznosu od 7.900,00 kn. Druge prihode nema.</w:t>
      </w:r>
    </w:p>
    <w:p w:rsidRDefault="00EA04B8" w:rsidP="00DE62CB" w:rsidR="00EA04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Imovine nemam.</w:t>
      </w:r>
    </w:p>
    <w:p w:rsidRDefault="00207AFC" w:rsidP="00207AFC" w:rsidR="00207AFC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Računi su mi u blokadi kontinuirano od 2008.g., a mjesečno mi na zaštićeni račun isplaćuju 2.900,00 kn. </w:t>
      </w:r>
    </w:p>
    <w:p w:rsidRDefault="004F1916" w:rsidP="00207AFC" w:rsidR="004F1916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Razlog blokade je činjenica što je sudužnik Robertu Rožiću koji je prestao s otplatom kredita te se radi toga našao u teškoj financijskoj situaciji. </w:t>
      </w:r>
    </w:p>
    <w:p w:rsidRDefault="00FE372A" w:rsidP="00207AFC" w:rsidR="004F1916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Tijekom proteklih godina u financijskom pogledu snalazio se </w:t>
      </w:r>
      <w:r w:rsidR="00A509B4">
        <w:rPr>
          <w:szCs w:val="24"/>
          <w:lang w:val="hr-HR"/>
        </w:rPr>
        <w:t xml:space="preserve">sam </w:t>
      </w:r>
      <w:r>
        <w:rPr>
          <w:szCs w:val="24"/>
          <w:lang w:val="hr-HR"/>
        </w:rPr>
        <w:t xml:space="preserve">radeći povremene poslove obzirom da je iznos kojeg mjesečno primam nedovoljan za pristojan život i plaćanje alimentacije. </w:t>
      </w:r>
    </w:p>
    <w:p w:rsidRDefault="00EA04B8" w:rsidP="00DE62CB" w:rsidR="00EA04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509B4">
        <w:rPr>
          <w:szCs w:val="24"/>
          <w:lang w:val="hr-HR"/>
        </w:rPr>
        <w:t xml:space="preserve">Ponekad mu pomaže i brat koji radi u inozemstvu. </w:t>
      </w:r>
    </w:p>
    <w:p w:rsidRDefault="00A509B4" w:rsidP="005E13B1" w:rsidR="00E940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Koristi telekomunikacijske usluge bez pretplate (bonovi</w:t>
      </w:r>
      <w:r w:rsidR="005E13B1">
        <w:rPr>
          <w:szCs w:val="24"/>
          <w:lang w:val="hr-HR"/>
        </w:rPr>
        <w:t>)</w:t>
      </w:r>
      <w:r w:rsidR="00E94018">
        <w:rPr>
          <w:szCs w:val="24"/>
          <w:lang w:val="hr-HR"/>
        </w:rPr>
        <w:t>.</w:t>
      </w:r>
    </w:p>
    <w:p w:rsidRDefault="00E94018" w:rsidP="00E94018" w:rsidR="00A509B4" w:rsidRPr="00D309C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Mjesečno plaćam najam stana 2.000,00 kn.</w:t>
      </w:r>
      <w:r w:rsidR="00A509B4">
        <w:rPr>
          <w:szCs w:val="24"/>
          <w:lang w:val="hr-HR"/>
        </w:rPr>
        <w:t xml:space="preserve"> </w:t>
      </w:r>
    </w:p>
    <w:p w:rsidRDefault="009A4E06" w:rsidP="007F1D67" w:rsidR="001A6431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 xml:space="preserve"> </w:t>
      </w:r>
    </w:p>
    <w:p w:rsidRDefault="00DE62CB" w:rsidP="00DE62CB" w:rsidR="00DE62CB" w:rsidRPr="00D309C9">
      <w:pPr>
        <w:ind w:firstLine="720"/>
        <w:rPr>
          <w:szCs w:val="24"/>
          <w:lang w:val="hr-HR"/>
        </w:rPr>
      </w:pPr>
      <w:r w:rsidRPr="00D309C9">
        <w:rPr>
          <w:szCs w:val="24"/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 w:rsidRPr="00D309C9">
      <w:pPr>
        <w:ind w:firstLine="720"/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Potrošaču je objašnjena potreba sastavljanja izjave o ustupu u smislu čl. 71. ZSP.</w:t>
      </w:r>
    </w:p>
    <w:p w:rsidRDefault="00DE62CB" w:rsidP="00176FD4" w:rsidR="00DE62CB" w:rsidRPr="00D309C9">
      <w:pPr>
        <w:ind w:firstLine="720"/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Drugo nemam što za iskazati</w:t>
      </w:r>
      <w:r w:rsidR="00B82436" w:rsidRPr="00D309C9">
        <w:rPr>
          <w:szCs w:val="24"/>
        </w:rPr>
        <w:t>.</w:t>
      </w: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  <w:t xml:space="preserve">                </w:t>
      </w:r>
    </w:p>
    <w:p w:rsidRDefault="00855366" w:rsidP="005E13B1" w:rsidR="001A6431" w:rsidRPr="00D309C9">
      <w:pPr>
        <w:ind w:firstLine="720"/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Pitanja nema</w:t>
      </w:r>
      <w:r w:rsidR="00176FD4" w:rsidRPr="00D309C9">
        <w:rPr>
          <w:szCs w:val="24"/>
          <w:lang w:val="hr-HR"/>
        </w:rPr>
        <w:t xml:space="preserve">. </w:t>
      </w:r>
    </w:p>
    <w:p w:rsidRDefault="001A6431" w:rsidP="00176FD4" w:rsidR="001A6431" w:rsidRPr="00D309C9">
      <w:pPr>
        <w:ind w:firstLine="720"/>
        <w:jc w:val="both"/>
        <w:rPr>
          <w:szCs w:val="24"/>
          <w:lang w:val="hr-HR"/>
        </w:rPr>
      </w:pPr>
    </w:p>
    <w:p w:rsidRDefault="009A4E06" w:rsidP="00176FD4" w:rsidR="009B3D91" w:rsidRPr="00D309C9">
      <w:pPr>
        <w:ind w:firstLine="720"/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P</w:t>
      </w:r>
      <w:r w:rsidR="009B3D91" w:rsidRPr="00D309C9">
        <w:rPr>
          <w:szCs w:val="24"/>
          <w:lang w:val="hr-HR"/>
        </w:rPr>
        <w:t xml:space="preserve">otrošač daje, u smislu čl. 71. ZSP </w:t>
      </w:r>
    </w:p>
    <w:p w:rsidRDefault="009B3D91" w:rsidP="00176FD4" w:rsidR="009B3D91" w:rsidRPr="00D309C9">
      <w:pPr>
        <w:ind w:firstLine="720"/>
        <w:jc w:val="both"/>
        <w:rPr>
          <w:szCs w:val="24"/>
          <w:lang w:val="hr-HR"/>
        </w:rPr>
      </w:pPr>
    </w:p>
    <w:p w:rsidRDefault="009B3D91" w:rsidP="009B3D91" w:rsidR="009B3D91" w:rsidRPr="00D309C9">
      <w:pPr>
        <w:ind w:firstLine="720"/>
        <w:jc w:val="center"/>
        <w:rPr>
          <w:b/>
          <w:szCs w:val="24"/>
          <w:lang w:val="hr-HR"/>
        </w:rPr>
      </w:pPr>
      <w:r w:rsidRPr="00D309C9">
        <w:rPr>
          <w:b/>
          <w:szCs w:val="24"/>
          <w:lang w:val="hr-HR"/>
        </w:rPr>
        <w:t>IZJAVU O USTUPU</w:t>
      </w:r>
    </w:p>
    <w:p w:rsidRDefault="009B3D91" w:rsidP="009B3D91" w:rsidR="009B3D91" w:rsidRPr="00D309C9">
      <w:pPr>
        <w:ind w:firstLine="720"/>
        <w:jc w:val="center"/>
        <w:rPr>
          <w:szCs w:val="24"/>
          <w:lang w:val="hr-HR"/>
        </w:rPr>
      </w:pPr>
    </w:p>
    <w:p w:rsidRDefault="009B3D91" w:rsidP="00176FD4" w:rsidR="009B3D91" w:rsidRPr="00D309C9">
      <w:pPr>
        <w:ind w:firstLine="720"/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 w:rsidRPr="00D309C9">
      <w:pPr>
        <w:ind w:firstLine="720"/>
        <w:jc w:val="both"/>
        <w:rPr>
          <w:szCs w:val="24"/>
          <w:lang w:val="hr-HR"/>
        </w:rPr>
      </w:pPr>
    </w:p>
    <w:p w:rsidRDefault="009B3D91" w:rsidP="00DE62CB" w:rsidR="009B3D91" w:rsidRPr="00D309C9">
      <w:pPr>
        <w:jc w:val="both"/>
        <w:rPr>
          <w:szCs w:val="24"/>
          <w:lang w:val="hr-HR"/>
        </w:rPr>
      </w:pPr>
    </w:p>
    <w:p w:rsidRDefault="009A4E06" w:rsidP="00DE62CB" w:rsidR="009A4E06" w:rsidRPr="00D309C9">
      <w:pPr>
        <w:jc w:val="both"/>
        <w:rPr>
          <w:szCs w:val="24"/>
          <w:lang w:val="hr-HR"/>
        </w:rPr>
      </w:pPr>
    </w:p>
    <w:p w:rsidRDefault="009A4E06" w:rsidP="00DE62CB" w:rsidR="009A4E06" w:rsidRPr="00D309C9">
      <w:pPr>
        <w:jc w:val="both"/>
        <w:rPr>
          <w:szCs w:val="24"/>
          <w:lang w:val="hr-HR"/>
        </w:rPr>
      </w:pPr>
    </w:p>
    <w:p w:rsidRDefault="009B3D91" w:rsidP="00DE62CB" w:rsidR="009B3D91" w:rsidRPr="00D309C9">
      <w:pPr>
        <w:jc w:val="both"/>
        <w:rPr>
          <w:szCs w:val="24"/>
          <w:lang w:val="hr-HR"/>
        </w:rPr>
      </w:pPr>
    </w:p>
    <w:p w:rsidRDefault="00DE62CB" w:rsidP="00DE62CB" w:rsidR="00DE62CB" w:rsidRPr="00D309C9">
      <w:pPr>
        <w:jc w:val="both"/>
        <w:rPr>
          <w:szCs w:val="24"/>
          <w:lang w:val="hr-HR"/>
        </w:rPr>
      </w:pPr>
      <w:r w:rsidRPr="00D309C9">
        <w:rPr>
          <w:szCs w:val="24"/>
          <w:lang w:val="hr-HR"/>
        </w:rPr>
        <w:t>Sud donosi</w:t>
      </w:r>
    </w:p>
    <w:p w:rsidRDefault="00DE62CB" w:rsidP="00DE62CB" w:rsidR="00DE62CB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>rješenje</w:t>
      </w:r>
    </w:p>
    <w:p w:rsidRDefault="00176FD4" w:rsidP="00DE62CB" w:rsidR="00176FD4" w:rsidRPr="00D309C9">
      <w:pPr>
        <w:rPr>
          <w:szCs w:val="24"/>
          <w:lang w:val="hr-HR"/>
        </w:rPr>
      </w:pPr>
    </w:p>
    <w:p w:rsidRDefault="00DE62CB" w:rsidP="00DE62CB" w:rsidR="00DE62CB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>Odluka pisanim putem.</w:t>
      </w:r>
    </w:p>
    <w:p w:rsidRDefault="00B524CD" w:rsidR="00B524CD" w:rsidRPr="00D309C9">
      <w:pPr>
        <w:jc w:val="both"/>
        <w:rPr>
          <w:szCs w:val="24"/>
          <w:lang w:val="hr-HR"/>
        </w:rPr>
      </w:pPr>
    </w:p>
    <w:p w:rsidRDefault="004F6918" w:rsidR="004F6918" w:rsidRPr="00D309C9">
      <w:pPr>
        <w:jc w:val="both"/>
        <w:rPr>
          <w:szCs w:val="24"/>
          <w:lang w:val="hr-HR"/>
        </w:rPr>
      </w:pP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</w:r>
      <w:r w:rsidRPr="00D309C9">
        <w:rPr>
          <w:szCs w:val="24"/>
        </w:rPr>
        <w:tab/>
        <w:t xml:space="preserve">      </w:t>
      </w:r>
      <w:r w:rsidR="00D77EED" w:rsidRPr="00D309C9">
        <w:rPr>
          <w:szCs w:val="24"/>
        </w:rPr>
        <w:t xml:space="preserve">          </w:t>
      </w:r>
    </w:p>
    <w:p w:rsidRDefault="00BC1023" w:rsidP="00F45453" w:rsidR="00F45453" w:rsidRPr="00D309C9">
      <w:pPr>
        <w:rPr>
          <w:szCs w:val="24"/>
          <w:lang w:val="hr-HR"/>
        </w:rPr>
      </w:pP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  <w:t xml:space="preserve">     Dovršeno</w:t>
      </w:r>
      <w:r w:rsidR="005060C4" w:rsidRPr="00D309C9">
        <w:rPr>
          <w:szCs w:val="24"/>
          <w:lang w:val="hr-HR"/>
        </w:rPr>
        <w:t xml:space="preserve"> u</w:t>
      </w:r>
      <w:r w:rsidR="00F45453" w:rsidRPr="00D309C9">
        <w:rPr>
          <w:szCs w:val="24"/>
          <w:lang w:val="hr-HR"/>
        </w:rPr>
        <w:t xml:space="preserve"> </w:t>
      </w:r>
      <w:r w:rsidR="007E1C86">
        <w:rPr>
          <w:szCs w:val="24"/>
          <w:lang w:val="hr-HR"/>
        </w:rPr>
        <w:t xml:space="preserve">10,27 </w:t>
      </w:r>
      <w:r w:rsidR="005060C4" w:rsidRPr="00D309C9">
        <w:rPr>
          <w:szCs w:val="24"/>
          <w:lang w:val="hr-HR"/>
        </w:rPr>
        <w:t>sati</w:t>
      </w:r>
    </w:p>
    <w:p w:rsidRDefault="00F45453" w:rsidP="00F45453" w:rsidR="00F45453" w:rsidRPr="00D309C9">
      <w:pPr>
        <w:jc w:val="center"/>
        <w:rPr>
          <w:szCs w:val="24"/>
          <w:lang w:val="hr-HR"/>
        </w:rPr>
      </w:pPr>
    </w:p>
    <w:p w:rsidRDefault="00F45453" w:rsidP="00F45453" w:rsidR="00F45453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="00BC1023" w:rsidRPr="00D309C9">
        <w:rPr>
          <w:szCs w:val="24"/>
          <w:lang w:val="hr-HR"/>
        </w:rPr>
        <w:t>Sudac:</w:t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</w:r>
      <w:r w:rsidRPr="00D309C9">
        <w:rPr>
          <w:szCs w:val="24"/>
          <w:lang w:val="hr-HR"/>
        </w:rPr>
        <w:tab/>
        <w:t>Stranke:</w:t>
      </w:r>
    </w:p>
    <w:p w:rsidRDefault="005060C4" w:rsidR="005060C4" w:rsidRPr="00D309C9">
      <w:pPr>
        <w:rPr>
          <w:szCs w:val="24"/>
          <w:lang w:val="hr-HR"/>
        </w:rPr>
      </w:pPr>
    </w:p>
    <w:p w:rsidRDefault="00BC1023" w:rsidP="009A4E06" w:rsidR="00AE4E00" w:rsidRPr="00D309C9">
      <w:pPr>
        <w:jc w:val="center"/>
        <w:rPr>
          <w:szCs w:val="24"/>
          <w:lang w:val="hr-HR"/>
        </w:rPr>
      </w:pPr>
      <w:r w:rsidRPr="00D309C9">
        <w:rPr>
          <w:szCs w:val="24"/>
          <w:lang w:val="hr-HR"/>
        </w:rPr>
        <w:t>Zapisničar:</w:t>
      </w:r>
    </w:p>
    <w:sectPr w:rsidSect="00E170F8" w:rsidR="00AE4E00" w:rsidRPr="00D309C9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B1A" w:rsidP="009B3D91" w:rsidR="00B93B1A">
      <w:r>
        <w:separator/>
      </w:r>
    </w:p>
  </w:endnote>
  <w:endnote w:id="0" w:type="continuationSeparator">
    <w:p w:rsidRDefault="00B93B1A" w:rsidP="009B3D91" w:rsidR="00B93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B1A" w:rsidP="009B3D91" w:rsidR="00B93B1A">
      <w:r>
        <w:separator/>
      </w:r>
    </w:p>
  </w:footnote>
  <w:footnote w:id="0" w:type="continuationSeparator">
    <w:p w:rsidRDefault="00B93B1A" w:rsidP="009B3D91" w:rsidR="00B93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9596125"/>
      <w:docPartObj>
        <w:docPartGallery w:val="Page Numbers (Top of Page)"/>
        <w:docPartUnique/>
      </w:docPartObj>
    </w:sdtPr>
    <w:sdtEndPr/>
    <w:sdtContent>
      <w:p w:rsidRDefault="00E170F8" w:rsidP="00E170F8" w:rsidR="00E170F8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88" w:rsidRPr="00246F88">
          <w:rPr>
            <w:noProof/>
            <w:lang w:val="hr-HR"/>
          </w:rPr>
          <w:t>2</w:t>
        </w:r>
        <w:r>
          <w:fldChar w:fldCharType="end"/>
        </w:r>
        <w:r>
          <w:t xml:space="preserve">                       </w:t>
        </w:r>
        <w:r w:rsidRPr="00E170F8">
          <w:rPr>
            <w:szCs w:val="24"/>
            <w:lang w:val="hr-HR"/>
          </w:rPr>
          <w:t xml:space="preserve"> </w:t>
        </w:r>
        <w:r>
          <w:rPr>
            <w:szCs w:val="24"/>
            <w:lang w:val="hr-HR"/>
          </w:rPr>
          <w:t>Poslovni broj: 20 Sp-81/17-41</w:t>
        </w:r>
      </w:p>
      <w:p w:rsidRDefault="00246F88" w:rsidR="00E170F8">
        <w:pPr>
          <w:pStyle w:val="Zaglavlje"/>
          <w:jc w:val="center"/>
        </w:pPr>
      </w:p>
    </w:sdtContent>
  </w:sdt>
  <w:p w:rsidRDefault="001A6431" w:rsidP="001A6431" w:rsidR="001A643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0F8" w:rsidP="00E170F8" w:rsidR="00E170F8">
    <w:pPr>
      <w:pStyle w:val="Zaglavlje"/>
      <w:jc w:val="right"/>
    </w:pPr>
    <w:r>
      <w:rPr>
        <w:szCs w:val="24"/>
        <w:lang w:val="hr-HR"/>
      </w:rPr>
      <w:t>Poslovni broj: 20 Sp-81/17-41</w:t>
    </w:r>
  </w:p>
  <w:p w:rsidRDefault="00E170F8" w:rsidR="00E17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07AFC"/>
    <w:rsid w:val="00242501"/>
    <w:rsid w:val="00246F88"/>
    <w:rsid w:val="002731E8"/>
    <w:rsid w:val="00294B3E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A0593"/>
    <w:rsid w:val="004D321C"/>
    <w:rsid w:val="004E2CF4"/>
    <w:rsid w:val="004F1916"/>
    <w:rsid w:val="004F6918"/>
    <w:rsid w:val="00504B65"/>
    <w:rsid w:val="005060C4"/>
    <w:rsid w:val="00562AEF"/>
    <w:rsid w:val="00593895"/>
    <w:rsid w:val="005A21A6"/>
    <w:rsid w:val="005B0E9A"/>
    <w:rsid w:val="005C3BE1"/>
    <w:rsid w:val="005E13B1"/>
    <w:rsid w:val="005F25E0"/>
    <w:rsid w:val="0061016B"/>
    <w:rsid w:val="0065552E"/>
    <w:rsid w:val="006815AD"/>
    <w:rsid w:val="006C0D3C"/>
    <w:rsid w:val="006C7105"/>
    <w:rsid w:val="00745416"/>
    <w:rsid w:val="00747B82"/>
    <w:rsid w:val="00761F69"/>
    <w:rsid w:val="0079489F"/>
    <w:rsid w:val="007E1C86"/>
    <w:rsid w:val="007F1D67"/>
    <w:rsid w:val="00802F43"/>
    <w:rsid w:val="00821895"/>
    <w:rsid w:val="00831537"/>
    <w:rsid w:val="00855366"/>
    <w:rsid w:val="00856534"/>
    <w:rsid w:val="008E7A5C"/>
    <w:rsid w:val="009056B8"/>
    <w:rsid w:val="009133EC"/>
    <w:rsid w:val="009255A9"/>
    <w:rsid w:val="00932182"/>
    <w:rsid w:val="009568DA"/>
    <w:rsid w:val="00992A48"/>
    <w:rsid w:val="009A4E06"/>
    <w:rsid w:val="009B3D91"/>
    <w:rsid w:val="009D0514"/>
    <w:rsid w:val="00A43171"/>
    <w:rsid w:val="00A509B4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3B1A"/>
    <w:rsid w:val="00BB0839"/>
    <w:rsid w:val="00BC1023"/>
    <w:rsid w:val="00BD2EE4"/>
    <w:rsid w:val="00BE102F"/>
    <w:rsid w:val="00BE79E0"/>
    <w:rsid w:val="00C222E7"/>
    <w:rsid w:val="00C338F6"/>
    <w:rsid w:val="00C33F1C"/>
    <w:rsid w:val="00C70B26"/>
    <w:rsid w:val="00C831E2"/>
    <w:rsid w:val="00D309C9"/>
    <w:rsid w:val="00D44F74"/>
    <w:rsid w:val="00D537AA"/>
    <w:rsid w:val="00D77EED"/>
    <w:rsid w:val="00DB28A5"/>
    <w:rsid w:val="00DC49C3"/>
    <w:rsid w:val="00DD14DA"/>
    <w:rsid w:val="00DE62CB"/>
    <w:rsid w:val="00DF5BF5"/>
    <w:rsid w:val="00E170F8"/>
    <w:rsid w:val="00E55829"/>
    <w:rsid w:val="00E94018"/>
    <w:rsid w:val="00E96B5B"/>
    <w:rsid w:val="00EA04B8"/>
    <w:rsid w:val="00F077C7"/>
    <w:rsid w:val="00F1579E"/>
    <w:rsid w:val="00F357A5"/>
    <w:rsid w:val="00F45453"/>
    <w:rsid w:val="00F661BD"/>
    <w:rsid w:val="00F77256"/>
    <w:rsid w:val="00FE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6F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6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F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46F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6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F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2018.</izvorni_sadrzaj>
    <derivirana_varijabla naziv="DomainObject.PlaniraniZavrsetakDatum_1">16. ožujka 2018.</derivirana_varijabla>
  </DomainObject.PlaniraniZavrsetakDatum>
  <DomainObject.PlaniraniPocetakDatum>
    <izvorni_sadrzaj>16. ožujka 2018.</izvorni_sadrzaj>
    <derivirana_varijabla naziv="DomainObject.PlaniraniPocetakDatum_1">16.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10:27</izvorni_sadrzaj>
    <derivirana_varijabla naziv="DomainObject.PlaniraniZavrsetakVrijeme_1">10:27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2018.</izvorni_sadrzaj>
    <derivirana_varijabla naziv="DomainObject.Zapisnik.DatumKreiranja_1">16.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Sp-81/2017-41</izvorni_sadrzaj>
    <derivirana_varijabla naziv="DomainObject.Zapisnik.Oznaka_1">Sp-81/2017-41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Sp-81/2017</izvorni_sadrzaj>
    <derivirana_varijabla naziv="DomainObject.Predmet.OznakaBroj_1">Sp-81/2017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Peter Lengel</izvorni_sadrzaj>
    <derivirana_varijabla naziv="DomainObject.Predmet.StrankaFormated_1">  Robert Peter Lengel</derivirana_varijabla>
  </DomainObject.Predmet.StrankaFormated>
  <DomainObject.Predmet.StrankaFormatedOIB>
    <izvorni_sadrzaj>  Robert Peter Lengel, OIB 61003927154</izvorni_sadrzaj>
    <derivirana_varijabla naziv="DomainObject.Predmet.StrankaFormatedOIB_1">  Robert Peter Lengel, OIB 61003927154</derivirana_varijabla>
  </DomainObject.Predmet.StrankaFormatedOIB>
  <DomainObject.Predmet.StrankaFormatedWithAdress>
    <izvorni_sadrzaj> Robert Peter Lengel, Dubrava 216, 10000 Zagreb</izvorni_sadrzaj>
    <derivirana_varijabla naziv="DomainObject.Predmet.StrankaFormatedWithAdress_1"> Robert Peter Lengel, Dubrava 216, 10000 Zagreb</derivirana_varijabla>
  </DomainObject.Predmet.StrankaFormatedWithAdress>
  <DomainObject.Predmet.StrankaFormatedWithAdressOIB>
    <izvorni_sadrzaj> Robert Peter Lengel, OIB 61003927154, Dubrava 216, 10000 Zagreb</izvorni_sadrzaj>
    <derivirana_varijabla naziv="DomainObject.Predmet.StrankaFormatedWithAdressOIB_1"> Robert Peter Lengel, OIB 61003927154, Dubrava 216, 10000 Zagreb</derivirana_varijabla>
  </DomainObject.Predmet.StrankaFormatedWithAdressOIB>
  <DomainObject.Predmet.StrankaWithAdress>
    <izvorni_sadrzaj>Robert Peter Lengel Dubrava 216,10000 Zagreb</izvorni_sadrzaj>
    <derivirana_varijabla naziv="DomainObject.Predmet.StrankaWithAdress_1">Robert Peter Lengel Dubrava 216,10000 Zagreb</derivirana_varijabla>
  </DomainObject.Predmet.StrankaWithAdress>
  <DomainObject.Predmet.StrankaWithAdressOIB>
    <izvorni_sadrzaj>Robert Peter Lengel, OIB 61003927154, Dubrava 216,10000 Zagreb</izvorni_sadrzaj>
    <derivirana_varijabla naziv="DomainObject.Predmet.StrankaWithAdressOIB_1">Robert Peter Lengel, OIB 61003927154, Dubrava 216,10000 Zagreb</derivirana_varijabla>
  </DomainObject.Predmet.StrankaWithAdressOIB>
  <DomainObject.Predmet.StrankaNazivFormated>
    <izvorni_sadrzaj>Robert Peter Lengel</izvorni_sadrzaj>
    <derivirana_varijabla naziv="DomainObject.Predmet.StrankaNazivFormated_1">Robert Peter Lengel</derivirana_varijabla>
  </DomainObject.Predmet.StrankaNazivFormated>
  <DomainObject.Predmet.StrankaNazivFormatedOIB>
    <izvorni_sadrzaj>Robert Peter Lengel, OIB 61003927154</izvorni_sadrzaj>
    <derivirana_varijabla naziv="DomainObject.Predmet.StrankaNazivFormatedOIB_1">Robert Peter Lengel, OIB 61003927154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Robert Peter Lengel</item>
    </izvorni_sadrzaj>
    <derivirana_varijabla naziv="DomainObject.Predmet.StrankaListFormated_1">
      <item>Robert Peter Lengel</item>
    </derivirana_varijabla>
  </DomainObject.Predmet.StrankaListFormated>
  <DomainObject.Predmet.StrankaListFormatedOIB>
    <izvorni_sadrzaj>
      <item>Robert Peter Lengel, OIB 61003927154</item>
    </izvorni_sadrzaj>
    <derivirana_varijabla naziv="DomainObject.Predmet.StrankaListFormatedOIB_1">
      <item>Robert Peter Lengel, OIB 61003927154</item>
    </derivirana_varijabla>
  </DomainObject.Predmet.StrankaListFormatedOIB>
  <DomainObject.Predmet.StrankaListFormatedWithAdress>
    <izvorni_sadrzaj>
      <item>Robert Peter Lengel, Dubrava 216, 10000 Zagreb</item>
    </izvorni_sadrzaj>
    <derivirana_varijabla naziv="DomainObject.Predmet.StrankaListFormatedWithAdress_1">
      <item>Robert Peter Lengel, Dubrava 216, 10000 Zagreb</item>
    </derivirana_varijabla>
  </DomainObject.Predmet.StrankaListFormatedWithAdress>
  <DomainObject.Predmet.StrankaListFormatedWithAdressOIB>
    <izvorni_sadrzaj>
      <item>Robert Peter Lengel, OIB 61003927154, Dubrava 216, 10000 Zagreb</item>
    </izvorni_sadrzaj>
    <derivirana_varijabla naziv="DomainObject.Predmet.StrankaListFormatedWithAdressOIB_1">
      <item>Robert Peter Lengel, OIB 61003927154, Dubrava 216, 10000 Zagreb</item>
    </derivirana_varijabla>
  </DomainObject.Predmet.StrankaListFormatedWithAdressOIB>
  <DomainObject.Predmet.StrankaListNazivFormated>
    <izvorni_sadrzaj>
      <item>Robert Peter Lengel</item>
    </izvorni_sadrzaj>
    <derivirana_varijabla naziv="DomainObject.Predmet.StrankaListNazivFormated_1">
      <item>Robert Peter Lengel</item>
    </derivirana_varijabla>
  </DomainObject.Predmet.StrankaListNazivFormated>
  <DomainObject.Predmet.StrankaListNazivFormatedOIB>
    <izvorni_sadrzaj>
      <item>Robert Peter Lengel, OIB 61003927154</item>
    </izvorni_sadrzaj>
    <derivirana_varijabla naziv="DomainObject.Predmet.StrankaListNazivFormatedOIB_1">
      <item>Robert Peter Lengel, OIB 61003927154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OstaliList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OstaliListFormated>
  <DomainObject.Predmet.OstaliList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izvorni_sadrzaj>
    <derivirana_varijabla naziv="DomainObject.Predmet.OstaliList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odvj.Marijan Hanžeković, Radnica cesta 22, 10000 Zagreb</item>
      <item>odv. društvo Buterin i Posavec, Draškovićeva 82, 10000 Zagreb</item>
      <item>odvj.Sonja Šoštar, Mirka Kleščića 7, 10430 Samobor</item>
    </izvorni_sadrzaj>
    <derivirana_varijabla naziv="DomainObject.Predmet.OstaliListFormatedWithAdress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odvj.Marijan Hanžeković, Radnica cesta 22, 10000 Zagreb</item>
      <item>odv. društvo Buterin i Posavec, Draškovićeva 82, 10000 Zagreb</item>
      <item>odvj.Sonja Šoštar, Mirka Kleščića 7, 10430 Samobor</item>
    </derivirana_varijabla>
  </DomainObject.Predmet.OstaliListFormatedWithAdress>
  <DomainObject.Predmet.OstaliListFormatedWithAdressOIB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odvj.Marijan Hanžeković, Radnica cesta 22, 10000 Zagreb</item>
      <item>odv. društvo Buterin i Posavec, OIB , Draškovićeva 82, 10000 Zagreb</item>
      <item>odvj.Sonja Šoštar, Mirka Kleščića 7, 10430 Samobor</item>
    </izvorni_sadrzaj>
    <derivirana_varijabla naziv="DomainObject.Predmet.OstaliListFormatedWithAdressOIB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odvj.Marijan Hanžeković, Radnica cesta 22, 10000 Zagreb</item>
      <item>odv. društvo Buterin i Posavec, OIB , Draškovićeva 82, 10000 Zagreb</item>
      <item>odvj.Sonja Šoštar, Mirka Kleščića 7, 10430 Samobor</item>
    </derivirana_varijabla>
  </DomainObject.Predmet.OstaliListFormatedWithAdressOIB>
  <DomainObject.Predmet.OstaliListNaziv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OstaliListNaziv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OstaliListNazivFormated>
  <DomainObject.Predmet.OstaliListNaziv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izvorni_sadrzaj>
    <derivirana_varijabla naziv="DomainObject.Predmet.OstaliListNaziv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Sp-81/2017-41</izvorni_sadrzaj>
    <derivirana_varijabla naziv="DomainObject.PoslovniBrojDokumenta_1">Sp-81/2017-41</derivirana_varijabla>
  </DomainObject.PoslovniBrojDokumenta>
  <DomainObject.Predmet.StrankaIDrugi>
    <izvorni_sadrzaj>Robert Peter Lengel</izvorni_sadrzaj>
    <derivirana_varijabla naziv="DomainObject.Predmet.StrankaIDrugi_1">Robert Peter Lengel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Peter Lengel, OIB 61003927154, Dubrava 216, 10000 Zagreb</izvorni_sadrzaj>
    <derivirana_varijabla naziv="DomainObject.Predmet.StrankaIDrugiAdressOIB_1">Robert Peter Lengel, OIB 61003927154, Dubrava 216,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SudioniciListNaziv_1"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SudioniciListNaziv>
  <DomainObject.Predmet.SudioniciListAdressOIB>
    <izvorni_sadrzaj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odvj.Marijan Hanžeković, Radnica cesta 22,10000 Zagreb</item>
      <item>odv. društvo Buterin i Posavec, OIB , Draškovićeva 82,10000 Zagreb</item>
      <item>odvj.Sonja Šoštar, Mirka Kleščića 7,10430 Samobor</item>
    </izvorni_sadrzaj>
    <derivirana_varijabla naziv="DomainObject.Predmet.SudioniciListAdressOIB_1"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odvj.Marijan Hanžeković, Radnica cesta 22,10000 Zagreb</item>
      <item>odv. društvo Buterin i Posavec, OIB , Draškovićeva 82,10000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</item>
      <item>, OIB null</item>
    </izvorni_sadrzaj>
    <derivirana_varijabla naziv="DomainObject.Predmet.SudioniciListNazivOIB_1"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390</properties:Words>
  <properties:Characters>2203</properties:Characters>
  <properties:Lines>83</properties:Lines>
  <properties:Paragraphs>44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2018-03-16T07:11:00Z</dcterms:created>
  <dc:creator>Barbara Sirovica</dc:creator>
  <cp:lastModifiedBy>Barbara Sirovica</cp:lastModifiedBy>
  <cp:lastPrinted>2018-03-16T08:43:00Z</cp:lastPrinted>
  <dcterms:modified xmlns:xsi="http://www.w3.org/2001/XMLSchema-instance" xsi:type="dcterms:W3CDTF">2018-03-16T09:30:00Z</dcterms:modified>
  <cp:revision>17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Sp-81/2017-41 / Zapisnik - Pripremno ročište (ZAPISNIK - STEČAJA POTROŠAČA - 16.03.2018..docx)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