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e3a8" w14:paraId="6ffe3a8" w:rsidRDefault="008E29BB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AF414A">
        <w:rPr>
          <w:b/>
          <w:lang w:val="hr-HR"/>
        </w:rPr>
        <w:t>1659</w:t>
      </w:r>
      <w:r w:rsidR="000D0ABA" w:rsidRPr="000D0ABA">
        <w:rPr>
          <w:b/>
          <w:lang w:val="hr-HR"/>
        </w:rPr>
        <w:t>/2016-4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Slavonski Brod, za otvaranje stečajnog postupka nad stečajnim dužnikom </w:t>
      </w:r>
      <w:r w:rsidR="00AF414A" w:rsidRPr="00AF414A">
        <w:t>POŽEGA IMPEX d. o. o. za unutarnju i vanjsku trgovinu na veliko i malo, ugostiteljstvo i turizam,</w:t>
      </w:r>
      <w:r w:rsidR="00AF414A" w:rsidRPr="00AF414A">
        <w:rPr>
          <w:lang w:val="hr-HR"/>
        </w:rPr>
        <w:t xml:space="preserve"> </w:t>
      </w:r>
      <w:r w:rsidR="00AF414A" w:rsidRPr="00AF414A">
        <w:t>skraćena tvrtka POŽEGA IMPEX d.o.o., Požega, Matice Hrvatske 9, OIB: 03913755727</w:t>
      </w:r>
      <w:r w:rsidR="00812132" w:rsidRPr="00812132">
        <w:rPr>
          <w:lang w:val="hr-HR"/>
        </w:rPr>
        <w:t xml:space="preserve">, dana </w:t>
      </w:r>
      <w:r w:rsidR="008E29BB">
        <w:rPr>
          <w:lang w:val="hr-HR"/>
        </w:rPr>
        <w:t>0</w:t>
      </w:r>
      <w:r w:rsidR="00C60631">
        <w:rPr>
          <w:lang w:val="hr-HR"/>
        </w:rPr>
        <w:t>8</w:t>
      </w:r>
      <w:r w:rsidR="008E29BB">
        <w:rPr>
          <w:lang w:val="hr-HR"/>
        </w:rPr>
        <w:t>. rujna</w:t>
      </w:r>
      <w:r w:rsidR="00C15B9D">
        <w:rPr>
          <w:lang w:val="hr-HR"/>
        </w:rPr>
        <w:t xml:space="preserve"> </w:t>
      </w:r>
      <w:r w:rsidR="00812132" w:rsidRPr="00812132">
        <w:rPr>
          <w:lang w:val="hr-HR"/>
        </w:rPr>
        <w:t>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51608F">
        <w:rPr>
          <w:lang w:val="hr-HR"/>
        </w:rPr>
        <w:t>I.  Nalaže se osobama</w:t>
      </w:r>
      <w:r w:rsidRPr="00AD05FF">
        <w:rPr>
          <w:lang w:val="hr-HR"/>
        </w:rPr>
        <w:t xml:space="preserve"> ovlašten</w:t>
      </w:r>
      <w:r w:rsidR="0051608F">
        <w:rPr>
          <w:lang w:val="hr-HR"/>
        </w:rPr>
        <w:t>im</w:t>
      </w:r>
      <w:r w:rsidRPr="00AD05FF">
        <w:rPr>
          <w:lang w:val="hr-HR"/>
        </w:rPr>
        <w:t xml:space="preserve"> za zastupanje dužnika po z</w:t>
      </w:r>
      <w:r w:rsidR="00F53902">
        <w:rPr>
          <w:lang w:val="hr-HR"/>
        </w:rPr>
        <w:t xml:space="preserve">akonu </w:t>
      </w:r>
      <w:r w:rsidR="00C60631">
        <w:rPr>
          <w:lang w:val="hr-HR"/>
        </w:rPr>
        <w:t xml:space="preserve">Zlatku Šimić iz Požege, A. Šerera 5, OIB: 71467121006 i </w:t>
      </w:r>
      <w:r w:rsidR="008E29BB">
        <w:rPr>
          <w:lang w:val="hr-HR"/>
        </w:rPr>
        <w:t xml:space="preserve"> </w:t>
      </w:r>
      <w:r w:rsidR="00C60631">
        <w:rPr>
          <w:lang w:val="hr-HR"/>
        </w:rPr>
        <w:t>Željku</w:t>
      </w:r>
      <w:r w:rsidR="00C60631" w:rsidRPr="00C60631">
        <w:rPr>
          <w:lang w:val="hr-HR"/>
        </w:rPr>
        <w:t xml:space="preserve"> Šimić iz Požege, A. Šerera 5, OIB: </w:t>
      </w:r>
      <w:r w:rsidR="00C60631">
        <w:rPr>
          <w:lang w:val="hr-HR"/>
        </w:rPr>
        <w:t>13892188079</w:t>
      </w:r>
      <w:r w:rsidR="008E29BB">
        <w:rPr>
          <w:lang w:val="hr-HR"/>
        </w:rPr>
        <w:t xml:space="preserve"> </w:t>
      </w:r>
      <w:r w:rsidRPr="00AD05FF">
        <w:rPr>
          <w:lang w:val="hr-HR"/>
        </w:rPr>
        <w:t>u roku od osam dana od dana primitka prijepisa ovog rješenja</w:t>
      </w:r>
      <w:r w:rsidR="0051608F">
        <w:rPr>
          <w:lang w:val="hr-HR"/>
        </w:rPr>
        <w:t xml:space="preserve"> solidarno</w:t>
      </w:r>
      <w:r w:rsidRPr="00AD05FF">
        <w:rPr>
          <w:lang w:val="hr-HR"/>
        </w:rPr>
        <w:t xml:space="preserve">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C60631">
        <w:rPr>
          <w:lang w:val="hr-HR"/>
        </w:rPr>
        <w:t>1659</w:t>
      </w:r>
      <w:r w:rsidR="00331868" w:rsidRPr="00331868">
        <w:rPr>
          <w:lang w:val="hr-HR"/>
        </w:rPr>
        <w:t>/201</w:t>
      </w:r>
      <w:r w:rsidR="00975200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C60631">
        <w:rPr>
          <w:lang w:val="hr-HR"/>
        </w:rPr>
        <w:t>1659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975200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8E29BB" w:rsidP="00AD05FF" w:rsidR="00AD05FF" w:rsidRPr="000A4C8E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AD05FF"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0D0ABA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>II. Ako osob</w:t>
      </w:r>
      <w:r w:rsidR="0051608F">
        <w:rPr>
          <w:lang w:val="hr-HR"/>
        </w:rPr>
        <w:t>e</w:t>
      </w:r>
      <w:r w:rsidR="00331868">
        <w:rPr>
          <w:lang w:val="hr-HR"/>
        </w:rPr>
        <w:t xml:space="preserve"> ovlašten</w:t>
      </w:r>
      <w:r w:rsidR="0051608F">
        <w:rPr>
          <w:lang w:val="hr-HR"/>
        </w:rPr>
        <w:t>e</w:t>
      </w:r>
      <w:r w:rsidR="00331868">
        <w:rPr>
          <w:lang w:val="hr-HR"/>
        </w:rPr>
        <w:t xml:space="preserve"> za zastupanje dužnika po </w:t>
      </w:r>
      <w:r w:rsidR="003A1668">
        <w:rPr>
          <w:lang w:val="hr-HR"/>
        </w:rPr>
        <w:t xml:space="preserve">zakonu </w:t>
      </w:r>
      <w:r w:rsidR="00C60631" w:rsidRPr="00C60631">
        <w:rPr>
          <w:lang w:val="hr-HR"/>
        </w:rPr>
        <w:t>Zlatk</w:t>
      </w:r>
      <w:r w:rsidR="00C60631">
        <w:rPr>
          <w:lang w:val="hr-HR"/>
        </w:rPr>
        <w:t>o</w:t>
      </w:r>
      <w:r w:rsidR="00C60631" w:rsidRPr="00C60631">
        <w:rPr>
          <w:lang w:val="hr-HR"/>
        </w:rPr>
        <w:t xml:space="preserve"> Šimić iz Požege, A. Šerera 5, OIB: 71467121006 i Željk</w:t>
      </w:r>
      <w:r w:rsidR="00C60631">
        <w:rPr>
          <w:lang w:val="hr-HR"/>
        </w:rPr>
        <w:t>o</w:t>
      </w:r>
      <w:r w:rsidR="00C60631" w:rsidRPr="00C60631">
        <w:rPr>
          <w:lang w:val="hr-HR"/>
        </w:rPr>
        <w:t xml:space="preserve"> Šimić iz Požege, A. Šerera 5, OIB: 13892188079</w:t>
      </w:r>
      <w:r w:rsidR="006E36F8" w:rsidRPr="006E36F8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</w:t>
      </w:r>
      <w:r w:rsidR="00C60631">
        <w:rPr>
          <w:lang w:val="hr-HR"/>
        </w:rPr>
        <w:t>e</w:t>
      </w:r>
      <w:r w:rsidR="00331868">
        <w:rPr>
          <w:lang w:val="hr-HR"/>
        </w:rPr>
        <w:t xml:space="preserve"> predujam određen u točci I. izreke rješenja</w:t>
      </w:r>
      <w:r w:rsidR="00842934">
        <w:rPr>
          <w:lang w:val="hr-HR"/>
        </w:rPr>
        <w:t xml:space="preserve"> ili o  tome bez</w:t>
      </w:r>
    </w:p>
    <w:p w:rsidRDefault="00842934" w:rsidP="00AD05FF" w:rsidR="00975200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29BB" w:rsidP="00975200" w:rsidR="00975200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C60631">
        <w:rPr>
          <w:b/>
          <w:lang w:val="hr-HR"/>
        </w:rPr>
        <w:t>1659</w:t>
      </w:r>
      <w:r w:rsidR="00975200" w:rsidRPr="00975200">
        <w:rPr>
          <w:b/>
          <w:lang w:val="hr-HR"/>
        </w:rPr>
        <w:t>/2016-4</w:t>
      </w:r>
    </w:p>
    <w:p w:rsidRDefault="00975200" w:rsidP="00AD05FF" w:rsidR="00975200">
      <w:pPr>
        <w:jc w:val="both"/>
        <w:rPr>
          <w:lang w:val="hr-HR"/>
        </w:rPr>
      </w:pPr>
    </w:p>
    <w:p w:rsidRDefault="00842934" w:rsidP="00AD05FF" w:rsidR="00556027">
      <w:pPr>
        <w:jc w:val="both"/>
        <w:rPr>
          <w:lang w:val="hr-HR"/>
        </w:rPr>
      </w:pPr>
      <w:r>
        <w:rPr>
          <w:lang w:val="hr-HR"/>
        </w:rPr>
        <w:t>odgađanja ne obavijest</w:t>
      </w:r>
      <w:r w:rsidR="00C60631">
        <w:rPr>
          <w:lang w:val="hr-HR"/>
        </w:rPr>
        <w:t>e</w:t>
      </w:r>
      <w:r>
        <w:rPr>
          <w:lang w:val="hr-HR"/>
        </w:rPr>
        <w:t xml:space="preserve">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</w:t>
      </w:r>
      <w:r w:rsidR="0051608F">
        <w:rPr>
          <w:lang w:val="hr-HR"/>
        </w:rPr>
        <w:t>ih</w:t>
      </w:r>
      <w:r>
        <w:rPr>
          <w:lang w:val="hr-HR"/>
        </w:rPr>
        <w:t xml:space="preserve"> osob</w:t>
      </w:r>
      <w:r w:rsidR="0051608F">
        <w:rPr>
          <w:lang w:val="hr-HR"/>
        </w:rPr>
        <w:t>a</w:t>
      </w:r>
      <w:r>
        <w:rPr>
          <w:lang w:val="hr-HR"/>
        </w:rPr>
        <w:t xml:space="preserve"> za </w:t>
      </w:r>
      <w:r w:rsidR="0051608F">
        <w:rPr>
          <w:lang w:val="hr-HR"/>
        </w:rPr>
        <w:t>z</w:t>
      </w:r>
      <w:r>
        <w:rPr>
          <w:lang w:val="hr-HR"/>
        </w:rPr>
        <w:t xml:space="preserve">astupanje dužnika </w:t>
      </w:r>
      <w:r w:rsidR="00C60631" w:rsidRPr="00C60631">
        <w:rPr>
          <w:lang w:val="hr-HR"/>
        </w:rPr>
        <w:t>Zlatk</w:t>
      </w:r>
      <w:r w:rsidR="00C60631">
        <w:rPr>
          <w:lang w:val="hr-HR"/>
        </w:rPr>
        <w:t>a</w:t>
      </w:r>
      <w:r w:rsidR="00C60631" w:rsidRPr="00C60631">
        <w:rPr>
          <w:lang w:val="hr-HR"/>
        </w:rPr>
        <w:t xml:space="preserve"> Šimić iz Požege, A. Šerera 5, OIB: 71467121006 i  Željk</w:t>
      </w:r>
      <w:r w:rsidR="00C60631">
        <w:rPr>
          <w:lang w:val="hr-HR"/>
        </w:rPr>
        <w:t>a</w:t>
      </w:r>
      <w:r w:rsidR="00C60631" w:rsidRPr="00C60631">
        <w:rPr>
          <w:lang w:val="hr-HR"/>
        </w:rPr>
        <w:t xml:space="preserve"> Šimić iz Požege, A. Šerera 5, OIB: 13892188079</w:t>
      </w:r>
      <w:r w:rsidR="00C60631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A13E2F" w:rsidP="00AD05FF" w:rsidR="00A13E2F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C60631">
        <w:rPr>
          <w:lang w:val="hr-HR"/>
        </w:rPr>
        <w:t>1659</w:t>
      </w:r>
      <w:r w:rsidRPr="00556027">
        <w:rPr>
          <w:lang w:val="hr-HR"/>
        </w:rPr>
        <w:t>/201</w:t>
      </w:r>
      <w:r w:rsidR="00975200">
        <w:rPr>
          <w:lang w:val="hr-HR"/>
        </w:rPr>
        <w:t>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C60631">
        <w:rPr>
          <w:lang w:val="hr-HR"/>
        </w:rPr>
        <w:t>1659</w:t>
      </w:r>
      <w:r w:rsidRPr="00556027">
        <w:rPr>
          <w:lang w:val="hr-HR"/>
        </w:rPr>
        <w:t>-201</w:t>
      </w:r>
      <w:r w:rsidR="00975200">
        <w:rPr>
          <w:lang w:val="hr-HR"/>
        </w:rPr>
        <w:t>6</w:t>
      </w:r>
      <w:r w:rsidRPr="00556027">
        <w:rPr>
          <w:lang w:val="hr-HR"/>
        </w:rPr>
        <w:t>,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4511E1">
        <w:rPr>
          <w:lang w:val="hr-HR"/>
        </w:rPr>
        <w:t>ih</w:t>
      </w:r>
      <w:r w:rsidR="00980416">
        <w:rPr>
          <w:lang w:val="hr-HR"/>
        </w:rPr>
        <w:t xml:space="preserve"> osob</w:t>
      </w:r>
      <w:r w:rsidR="004511E1">
        <w:rPr>
          <w:lang w:val="hr-HR"/>
        </w:rPr>
        <w:t>a</w:t>
      </w:r>
      <w:r w:rsidR="00F53902">
        <w:rPr>
          <w:lang w:val="hr-HR"/>
        </w:rPr>
        <w:t xml:space="preserve"> za zastupanje dužnika </w:t>
      </w:r>
      <w:r w:rsidR="00C60631" w:rsidRPr="00C60631">
        <w:rPr>
          <w:lang w:val="hr-HR"/>
        </w:rPr>
        <w:t>Zlatk</w:t>
      </w:r>
      <w:r w:rsidR="00C60631">
        <w:rPr>
          <w:lang w:val="hr-HR"/>
        </w:rPr>
        <w:t>a</w:t>
      </w:r>
      <w:r w:rsidR="00C60631" w:rsidRPr="00C60631">
        <w:rPr>
          <w:lang w:val="hr-HR"/>
        </w:rPr>
        <w:t xml:space="preserve"> Šimić iz Požege, A. Šerera 5, OIB: 71467121006 i Željk</w:t>
      </w:r>
      <w:r w:rsidR="00C60631">
        <w:rPr>
          <w:lang w:val="hr-HR"/>
        </w:rPr>
        <w:t>a</w:t>
      </w:r>
      <w:r w:rsidR="00C60631" w:rsidRPr="00C60631">
        <w:rPr>
          <w:lang w:val="hr-HR"/>
        </w:rPr>
        <w:t xml:space="preserve"> Šimić iz Požege, A. Šerera 5, OIB: 13892188079</w:t>
      </w:r>
      <w:r w:rsidR="006E36F8" w:rsidRPr="006E36F8">
        <w:rPr>
          <w:lang w:val="hr-HR"/>
        </w:rPr>
        <w:t xml:space="preserve"> </w:t>
      </w:r>
      <w:r w:rsidR="00556027">
        <w:rPr>
          <w:lang w:val="hr-HR"/>
        </w:rPr>
        <w:t>ako ovlašten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osob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dužnika po zakonu ne postup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</w:t>
      </w:r>
      <w:r w:rsidR="00C60631">
        <w:rPr>
          <w:lang w:val="hr-HR"/>
        </w:rPr>
        <w:t>a ovlaštenih</w:t>
      </w:r>
      <w:r w:rsidR="000C12AA">
        <w:rPr>
          <w:lang w:val="hr-HR"/>
        </w:rPr>
        <w:t xml:space="preserve">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3A2AB7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4511E1" w:rsidP="00AD05FF" w:rsidR="004511E1">
      <w:pPr>
        <w:jc w:val="both"/>
        <w:rPr>
          <w:lang w:val="hr-HR"/>
        </w:rPr>
      </w:pPr>
    </w:p>
    <w:p w:rsidRDefault="004511E1" w:rsidP="00AD05FF" w:rsidR="004511E1">
      <w:pPr>
        <w:jc w:val="both"/>
        <w:rPr>
          <w:lang w:val="hr-HR"/>
        </w:rPr>
      </w:pPr>
    </w:p>
    <w:p w:rsidRDefault="00975200" w:rsidP="004511E1" w:rsidR="004511E1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</w:t>
      </w:r>
      <w:r w:rsidR="00C60631">
        <w:rPr>
          <w:b/>
          <w:lang w:val="hr-HR"/>
        </w:rPr>
        <w:t>1659</w:t>
      </w:r>
      <w:r w:rsidR="004511E1" w:rsidRPr="004511E1">
        <w:rPr>
          <w:b/>
          <w:lang w:val="hr-HR"/>
        </w:rPr>
        <w:t>/201</w:t>
      </w:r>
      <w:r>
        <w:rPr>
          <w:b/>
          <w:lang w:val="hr-HR"/>
        </w:rPr>
        <w:t>6-4</w:t>
      </w:r>
    </w:p>
    <w:p w:rsidRDefault="004511E1" w:rsidP="004511E1" w:rsidR="004511E1" w:rsidRPr="00AD05FF">
      <w:pPr>
        <w:jc w:val="right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8E29BB">
        <w:rPr>
          <w:lang w:val="hr-HR"/>
        </w:rPr>
        <w:t>444</w:t>
      </w:r>
      <w:r>
        <w:rPr>
          <w:lang w:val="hr-HR"/>
        </w:rPr>
        <w:t xml:space="preserve">. st. </w:t>
      </w:r>
      <w:r w:rsidR="008E29BB">
        <w:rPr>
          <w:lang w:val="hr-HR"/>
        </w:rPr>
        <w:t>2</w:t>
      </w:r>
      <w:r>
        <w:rPr>
          <w:lang w:val="hr-HR"/>
        </w:rPr>
        <w:t>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8E29BB">
        <w:rPr>
          <w:lang w:val="hr-HR"/>
        </w:rPr>
        <w:t>01. rujna</w:t>
      </w:r>
      <w:r w:rsidRPr="004D62CC">
        <w:rPr>
          <w:lang w:val="hr-HR"/>
        </w:rPr>
        <w:t xml:space="preserve"> 201</w:t>
      </w:r>
      <w:r w:rsidR="008E29BB">
        <w:rPr>
          <w:lang w:val="hr-HR"/>
        </w:rPr>
        <w:t>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C60631">
        <w:rPr>
          <w:lang w:val="hr-HR"/>
        </w:rPr>
        <w:t>505</w:t>
      </w:r>
      <w:r>
        <w:rPr>
          <w:lang w:val="hr-HR"/>
        </w:rPr>
        <w:t xml:space="preserve"> dana, te da ima </w:t>
      </w:r>
      <w:r w:rsidR="00C60631">
        <w:rPr>
          <w:lang w:val="hr-HR"/>
        </w:rPr>
        <w:t>četiri zaposlene osobe</w:t>
      </w:r>
      <w:r w:rsidR="009C5687">
        <w:rPr>
          <w:lang w:val="hr-HR"/>
        </w:rPr>
        <w:t xml:space="preserve">. </w:t>
      </w:r>
      <w:r w:rsidR="009C5687" w:rsidRPr="009C5687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St.1.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 xml:space="preserve">Financijska agencija kao predlagatelj </w:t>
      </w:r>
      <w:r>
        <w:rPr>
          <w:lang w:val="hr-HR"/>
        </w:rPr>
        <w:t>sukladno odredbi čl. 114.st.3.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110.</w:t>
      </w:r>
      <w:r w:rsidR="005B20DC">
        <w:rPr>
          <w:lang w:val="hr-HR"/>
        </w:rPr>
        <w:t>st.1.</w:t>
      </w:r>
      <w:r w:rsidR="00AB4C7E">
        <w:rPr>
          <w:lang w:val="hr-HR"/>
        </w:rPr>
        <w:t xml:space="preserve"> 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</w:t>
      </w:r>
      <w:r w:rsidR="004511E1">
        <w:rPr>
          <w:lang w:val="hr-HR"/>
        </w:rPr>
        <w:t>ama</w:t>
      </w:r>
      <w:r w:rsidR="001C2703">
        <w:rPr>
          <w:lang w:val="hr-HR"/>
        </w:rPr>
        <w:t xml:space="preserve"> ovlašten</w:t>
      </w:r>
      <w:r w:rsidR="004511E1">
        <w:rPr>
          <w:lang w:val="hr-HR"/>
        </w:rPr>
        <w:t>im</w:t>
      </w:r>
      <w:r w:rsidR="001C2703">
        <w:rPr>
          <w:lang w:val="hr-HR"/>
        </w:rPr>
        <w:t xml:space="preserve"> za zastupanje dužnika po zakonu</w:t>
      </w:r>
      <w:r w:rsidR="004511E1">
        <w:rPr>
          <w:lang w:val="hr-HR"/>
        </w:rPr>
        <w:t xml:space="preserve"> solidarno</w:t>
      </w:r>
      <w:r w:rsidR="001C2703">
        <w:rPr>
          <w:lang w:val="hr-HR"/>
        </w:rPr>
        <w:t xml:space="preserve">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</w:t>
      </w:r>
      <w:r w:rsidR="004511E1">
        <w:rPr>
          <w:lang w:val="hr-HR"/>
        </w:rPr>
        <w:t>e ovlaštene</w:t>
      </w:r>
      <w:r>
        <w:rPr>
          <w:lang w:val="hr-HR"/>
        </w:rPr>
        <w:t xml:space="preserve"> za zastupanje dužnika ne plat</w:t>
      </w:r>
      <w:r w:rsidR="004511E1">
        <w:rPr>
          <w:lang w:val="hr-HR"/>
        </w:rPr>
        <w:t>e</w:t>
      </w:r>
      <w:r>
        <w:rPr>
          <w:lang w:val="hr-HR"/>
        </w:rPr>
        <w:t xml:space="preserve">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7B218F" w:rsidP="009C5687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C60631">
        <w:rPr>
          <w:lang w:val="hr-HR"/>
        </w:rPr>
        <w:t>08.</w:t>
      </w:r>
      <w:r w:rsidR="008E29BB">
        <w:rPr>
          <w:lang w:val="hr-HR"/>
        </w:rPr>
        <w:t xml:space="preserve"> rujna</w:t>
      </w:r>
      <w:r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573FE1" w:rsidR="00F5243D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573FE1">
        <w:rPr>
          <w:lang w:val="hr-HR"/>
        </w:rPr>
        <w:t xml:space="preserve">  </w:t>
      </w:r>
      <w:r w:rsidR="008E29BB">
        <w:rPr>
          <w:lang w:val="hr-HR"/>
        </w:rPr>
        <w:t xml:space="preserve"> </w:t>
      </w:r>
      <w:r w:rsidR="00573FE1">
        <w:rPr>
          <w:lang w:val="hr-HR"/>
        </w:rPr>
        <w:t xml:space="preserve"> </w:t>
      </w:r>
      <w:r w:rsidR="008E29B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573FE1" w:rsidP="00975200" w:rsidR="00573FE1">
      <w:pPr>
        <w:ind w:left="4320"/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573FE1" w:rsidP="007B218F" w:rsidR="00573FE1">
      <w:pPr>
        <w:rPr>
          <w:lang w:val="hr-HR"/>
        </w:rPr>
      </w:pP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DNA:</w:t>
      </w: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1. Objaviti na mrežnoj stranici e-Oglasna ploča sudova</w:t>
      </w: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2. Dostaviti:</w:t>
      </w: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- Zakonskim zastupnicima dužnika,</w:t>
      </w:r>
    </w:p>
    <w:p w:rsidRDefault="00573FE1" w:rsidP="007B218F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- FINI, Regionalni centar Osijek, po pravomoćnosti</w:t>
      </w:r>
    </w:p>
    <w:sectPr w:rsidSect="004511E1" w:rsidR="00573FE1" w:rsidRPr="00573FE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5AE" w:rsidP="004511E1" w:rsidR="00F175AE">
      <w:r>
        <w:separator/>
      </w:r>
    </w:p>
  </w:endnote>
  <w:endnote w:id="0" w:type="continuationSeparator">
    <w:p w:rsidRDefault="00F175AE" w:rsidP="004511E1" w:rsidR="00F1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5AE" w:rsidP="004511E1" w:rsidR="00F175AE">
      <w:r>
        <w:separator/>
      </w:r>
    </w:p>
  </w:footnote>
  <w:footnote w:id="0" w:type="continuationSeparator">
    <w:p w:rsidRDefault="00F175AE" w:rsidP="004511E1" w:rsidR="00F17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2D72" w:rsidRPr="002E2D72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87A65"/>
    <w:rsid w:val="000A4C8E"/>
    <w:rsid w:val="000A5A3C"/>
    <w:rsid w:val="000B4C9E"/>
    <w:rsid w:val="000C12AA"/>
    <w:rsid w:val="000C2091"/>
    <w:rsid w:val="000D0ABA"/>
    <w:rsid w:val="000D5A7B"/>
    <w:rsid w:val="000E7A55"/>
    <w:rsid w:val="001C2703"/>
    <w:rsid w:val="00211AD1"/>
    <w:rsid w:val="00237A63"/>
    <w:rsid w:val="002406B2"/>
    <w:rsid w:val="00252A2A"/>
    <w:rsid w:val="002A0407"/>
    <w:rsid w:val="002B610E"/>
    <w:rsid w:val="002D4286"/>
    <w:rsid w:val="002E2D72"/>
    <w:rsid w:val="00331868"/>
    <w:rsid w:val="0037128C"/>
    <w:rsid w:val="00373E23"/>
    <w:rsid w:val="003A1668"/>
    <w:rsid w:val="003A2AB7"/>
    <w:rsid w:val="00430419"/>
    <w:rsid w:val="00443195"/>
    <w:rsid w:val="00445B1F"/>
    <w:rsid w:val="004511E1"/>
    <w:rsid w:val="004D62CC"/>
    <w:rsid w:val="0051608F"/>
    <w:rsid w:val="00517923"/>
    <w:rsid w:val="00526308"/>
    <w:rsid w:val="00543E76"/>
    <w:rsid w:val="00547DA2"/>
    <w:rsid w:val="00552EF9"/>
    <w:rsid w:val="00556027"/>
    <w:rsid w:val="00573FE1"/>
    <w:rsid w:val="005801C7"/>
    <w:rsid w:val="005B20DC"/>
    <w:rsid w:val="006E36F8"/>
    <w:rsid w:val="00775014"/>
    <w:rsid w:val="007B218F"/>
    <w:rsid w:val="007C6C34"/>
    <w:rsid w:val="00812132"/>
    <w:rsid w:val="00842934"/>
    <w:rsid w:val="0086373F"/>
    <w:rsid w:val="008723EF"/>
    <w:rsid w:val="008A3437"/>
    <w:rsid w:val="008C15A5"/>
    <w:rsid w:val="008C6D08"/>
    <w:rsid w:val="008E29BB"/>
    <w:rsid w:val="008F5CEB"/>
    <w:rsid w:val="00920E24"/>
    <w:rsid w:val="00936C6D"/>
    <w:rsid w:val="00975200"/>
    <w:rsid w:val="00980416"/>
    <w:rsid w:val="009C5687"/>
    <w:rsid w:val="00A13E2F"/>
    <w:rsid w:val="00A73D17"/>
    <w:rsid w:val="00AB4C7E"/>
    <w:rsid w:val="00AB5215"/>
    <w:rsid w:val="00AD05FF"/>
    <w:rsid w:val="00AF414A"/>
    <w:rsid w:val="00B23988"/>
    <w:rsid w:val="00B7139D"/>
    <w:rsid w:val="00BA47B7"/>
    <w:rsid w:val="00C15B9D"/>
    <w:rsid w:val="00C60631"/>
    <w:rsid w:val="00C61241"/>
    <w:rsid w:val="00CA47C4"/>
    <w:rsid w:val="00CD6319"/>
    <w:rsid w:val="00CD7C40"/>
    <w:rsid w:val="00D13568"/>
    <w:rsid w:val="00D2604C"/>
    <w:rsid w:val="00DA381F"/>
    <w:rsid w:val="00E22421"/>
    <w:rsid w:val="00E31E03"/>
    <w:rsid w:val="00E377C2"/>
    <w:rsid w:val="00E64F23"/>
    <w:rsid w:val="00E65882"/>
    <w:rsid w:val="00ED31A8"/>
    <w:rsid w:val="00EE410F"/>
    <w:rsid w:val="00F102B9"/>
    <w:rsid w:val="00F11BEB"/>
    <w:rsid w:val="00F175AE"/>
    <w:rsid w:val="00F5243D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7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7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St-1659/2016</izvorni_sadrzaj>
    <derivirana_varijabla naziv="DomainObject.Predmet.OznakaBroj_1">St-1659/2016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POŽEGA IMPEX d. o. o. za unutarnju i vanjsku trgovinu na veliko i malo, ugostiteljstvo i turizam zastupanog po punomoćniku Zlatko Šimić; Željko Šimić</izvorni_sadrzaj>
    <derivirana_varijabla naziv="DomainObject.Predmet.ProtustrankaFormated_1">  POŽEGA IMPEX d. o. o. za unutarnju i vanjsku trgovinu na veliko i malo, ugostiteljstvo i turizam zastupanog po punomoćniku Zlatko Šimić; Željko Šimić</derivirana_varijabla>
  </DomainObject.Predmet.ProtustrankaFormated>
  <DomainObject.Predmet.ProtustrankaFormatedOIB>
    <izvorni_sadrzaj>  POŽEGA IMPEX d. o. o. za unutarnju i vanjsku trgovinu na veliko i malo, ugostiteljstvo i turizam, OIB 03913755727 zastupanog po punomoćniku Zlatko Šimić; Željko Šimić</izvorni_sadrzaj>
    <derivirana_varijabla naziv="DomainObject.Predmet.ProtustrankaFormatedOIB_1">  POŽEGA IMPEX d. o. o. za unutarnju i vanjsku trgovinu na veliko i malo, ugostiteljstvo i turizam, OIB 03913755727 zastupanog po punomoćniku Zlatko Šimić; Željko Šimić</derivirana_varijabla>
  </DomainObject.Predmet.ProtustrankaFormatedOIB>
  <DomainObject.Predmet.ProtustrankaFormatedWithAdress>
    <izvorni_sadrzaj> POŽEGA IMPEX d. o. o. za unutarnju i vanjsku trgovinu na veliko i malo, ugostiteljstvo i turizam, Matice Hrvatske 9, 34000 Požega zastupanog po punomoćniku Zlatko Šimić; Željko Šimić</izvorni_sadrzaj>
    <derivirana_varijabla naziv="DomainObject.Predmet.ProtustrankaFormatedWithAdress_1"> POŽEGA IMPEX d. o. o. za unutarnju i vanjsku trgovinu na veliko i malo, ugostiteljstvo i turizam, Matice Hrvatske 9, 34000 Požega zastupanog po punomoćniku Zlatko Šimić; Željko Šimić</derivirana_varijabla>
  </DomainObject.Predmet.ProtustrankaFormatedWithAdress>
  <DomainObject.Predmet.ProtustrankaFormatedWithAdressOIB>
    <izvorni_sadrzaj> POŽEGA IMPEX d. o. o. za unutarnju i vanjsku trgovinu na veliko i malo, ugostiteljstvo i turizam, OIB 03913755727, Matice Hrvatske 9, 34000 Požega zastupanog po punomoćniku Zlatko Šimić; Željko Šimić</izvorni_sadrzaj>
    <derivirana_varijabla naziv="DomainObject.Predmet.ProtustrankaFormatedWithAdressOIB_1"> POŽEGA IMPEX d. o. o. za unutarnju i vanjsku trgovinu na veliko i malo, ugostiteljstvo i turizam, OIB 03913755727, Matice Hrvatske 9, 34000 Požega zastupanog po punomoćniku Zlatko Šimić; Željko Šimić</derivirana_varijabla>
  </DomainObject.Predmet.ProtustrankaFormatedWithAdressOIB>
  <DomainObject.Predmet.ProtustrankaWithAdress>
    <izvorni_sadrzaj>POŽEGA IMPEX d. o. o. za unutarnju i vanjsku trgovinu na veliko i malo, ugostiteljstvo i turizam Matice Hrvatske 9, 34000 Požega</izvorni_sadrzaj>
    <derivirana_varijabla naziv="DomainObject.Predmet.ProtustrankaWithAdress_1">POŽEGA IMPEX d. o. o. za unutarnju i vanjsku trgovinu na veliko i malo, ugostiteljstvo i turizam Matice Hrvatske 9, 34000 Požega</derivirana_varijabla>
  </DomainObject.Predmet.ProtustrankaWithAdress>
  <DomainObject.Predmet.ProtustrankaWithAdressOIB>
    <izvorni_sadrzaj>POŽEGA IMPEX d. o. o. za unutarnju i vanjsku trgovinu na veliko i malo, ugostiteljstvo i turizam, OIB 03913755727, Matice Hrvatske 9, 34000 Požega</izvorni_sadrzaj>
    <derivirana_varijabla naziv="DomainObject.Predmet.ProtustrankaWithAdressOIB_1">POŽEGA IMPEX d. o. o. za unutarnju i vanjsku trgovinu na veliko i malo, ugostiteljstvo i turizam, OIB 03913755727, Matice Hrvatske 9, 34000 Požega</derivirana_varijabla>
  </DomainObject.Predmet.ProtustrankaWithAdressOIB>
  <DomainObject.Predmet.ProtustrankaNazivFormated>
    <izvorni_sadrzaj>POŽEGA IMPEX d. o. o. za unutarnju i vanjsku trgovinu na veliko i malo, ugostiteljstvo i turizam</izvorni_sadrzaj>
    <derivirana_varijabla naziv="DomainObject.Predmet.ProtustrankaNazivFormated_1">POŽEGA IMPEX d. o. o. za unutarnju i vanjsku trgovinu na veliko i malo, ugostiteljstvo i turizam</derivirana_varijabla>
  </DomainObject.Predmet.ProtustrankaNazivFormated>
  <DomainObject.Predmet.ProtustrankaNazivFormatedOIB>
    <izvorni_sadrzaj>POŽEGA IMPEX d. o. o. za unutarnju i vanjsku trgovinu na veliko i malo, ugostiteljstvo i turizam, OIB 03913755727</izvorni_sadrzaj>
    <derivirana_varijabla naziv="DomainObject.Predmet.ProtustrankaNazivFormatedOIB_1">POŽEGA IMPEX d. o. o. za unutarnju i vanjsku trgovinu na veliko i malo, ugostiteljstvo i turizam, OIB 03913755727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314220.30</izvorni_sadrzaj>
    <derivirana_varijabla naziv="DomainObject.Predmet.TrenutnaVrijednost_1">314220.30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POŽEGA IMPEX d. o. o. za unutarnju i vanjsku trgovinu na veliko i malo, ugostiteljstvo i turizam zastupanog po punomoćniku Zlatko Šimić; Željko Šimić</item>
    </izvorni_sadrzaj>
    <derivirana_varijabla naziv="DomainObject.Predmet.ProtuStrankaListFormated_1">
      <item>POŽEGA IMPEX d. o. o. za unutarnju i vanjsku trgovinu na veliko i malo, ugostiteljstvo i turizam zastupanog po punomoćniku Zlatko Šimić; Željko Šimić</item>
    </derivirana_varijabla>
  </DomainObject.Predmet.ProtuStrankaListFormated>
  <DomainObject.Predmet.ProtuStrankaListFormatedOIB>
    <izvorni_sadrzaj>
      <item>POŽEGA IMPEX d. o. o. za unutarnju i vanjsku trgovinu na veliko i malo, ugostiteljstvo i turizam, OIB 03913755727 zastupanog po punomoćniku Zlatko Šimić; Željko Šimić</item>
    </izvorni_sadrzaj>
    <derivirana_varijabla naziv="DomainObject.Predmet.ProtuStrankaListFormatedOIB_1">
      <item>POŽEGA IMPEX d. o. o. za unutarnju i vanjsku trgovinu na veliko i malo, ugostiteljstvo i turizam, OIB 03913755727 zastupanog po punomoćniku Zlatko Šimić; Željko Šimić</item>
    </derivirana_varijabla>
  </DomainObject.Predmet.ProtuStrankaListFormatedOIB>
  <DomainObject.Predmet.ProtuStrankaListFormatedWithAdress>
    <izvorni_sadrzaj>
      <item>POŽEGA IMPEX d. o. o. za unutarnju i vanjsku trgovinu na veliko i malo, ugostiteljstvo i turizam, Matice Hrvatske 9, 34000 Požega zastupanog po punomoćniku Zlatko Šimić; Željko Šimić</item>
    </izvorni_sadrzaj>
    <derivirana_varijabla naziv="DomainObject.Predmet.ProtuStrankaListFormatedWithAdress_1">
      <item>POŽEGA IMPEX d. o. o. za unutarnju i vanjsku trgovinu na veliko i malo, ugostiteljstvo i turizam, Matice Hrvatske 9, 34000 Požega zastupanog po punomoćniku Zlatko Šimić; Željko Šimić</item>
    </derivirana_varijabla>
  </DomainObject.Predmet.ProtuStrankaListFormatedWithAdress>
  <DomainObject.Predmet.ProtuStrankaListFormatedWithAdressOIB>
    <izvorni_sadrzaj>
      <item>POŽEGA IMPEX d. o. o. za unutarnju i vanjsku trgovinu na veliko i malo, ugostiteljstvo i turizam, OIB 03913755727, Matice Hrvatske 9, 34000 Požega zastupanog po punomoćniku Zlatko Šimić; Željko Šimić</item>
    </izvorni_sadrzaj>
    <derivirana_varijabla naziv="DomainObject.Predmet.ProtuStrankaListFormatedWithAdressOIB_1">
      <item>POŽEGA IMPEX d. o. o. za unutarnju i vanjsku trgovinu na veliko i malo, ugostiteljstvo i turizam, OIB 03913755727, Matice Hrvatske 9, 34000 Požega zastupanog po punomoćniku Zlatko Šimić; Željko Šimić</item>
    </derivirana_varijabla>
  </DomainObject.Predmet.ProtuStrankaListFormatedWithAdressOIB>
  <DomainObject.Predmet.ProtuStrankaListNazivFormated>
    <izvorni_sadrzaj>
      <item>POŽEGA IMPEX d. o. o. za unutarnju i vanjsku trgovinu na veliko i malo, ugostiteljstvo i turizam</item>
    </izvorni_sadrzaj>
    <derivirana_varijabla naziv="DomainObject.Predmet.ProtuStrankaListNazivFormated_1">
      <item>POŽEGA IMPEX d. o. o. za unutarnju i vanjsku trgovinu na veliko i malo, ugostiteljstvo i turizam</item>
    </derivirana_varijabla>
  </DomainObject.Predmet.ProtuStrankaListNazivFormated>
  <DomainObject.Predmet.ProtuStrankaListNazivFormatedOIB>
    <izvorni_sadrzaj>
      <item>POŽEGA IMPEX d. o. o. za unutarnju i vanjsku trgovinu na veliko i malo, ugostiteljstvo i turizam, OIB 03913755727</item>
    </izvorni_sadrzaj>
    <derivirana_varijabla naziv="DomainObject.Predmet.ProtuStrankaListNazivFormatedOIB_1">
      <item>POŽEGA IMPEX d. o. o. za unutarnju i vanjsku trgovinu na veliko i malo, ugostiteljstvo i turizam, OIB 03913755727</item>
    </derivirana_varijabla>
  </DomainObject.Predmet.ProtuStrankaListNazivFormatedOIB>
  <DomainObject.Predmet.OstaliListFormated>
    <izvorni_sadrzaj>
      <item>Zlatko Šimić punomoćnik sudionika u postupku POŽEGA IMPEX d. o. o. za unutarnju i vanjsku trgovinu na veliko i malo, ugostiteljstvo i turizam</item>
      <item>Željko Šimić punomoćnik sudionika u postupku POŽEGA IMPEX d. o. o. za unutarnju i vanjsku trgovinu na veliko i malo, ugostiteljstvo i turizam</item>
    </izvorni_sadrzaj>
    <derivirana_varijabla naziv="DomainObject.Predmet.OstaliListFormated_1">
      <item>Zlatko Šimić punomoćnik sudionika u postupku POŽEGA IMPEX d. o. o. za unutarnju i vanjsku trgovinu na veliko i malo, ugostiteljstvo i turizam</item>
      <item>Željko Šimić punomoćnik sudionika u postupku POŽEGA IMPEX d. o. o. za unutarnju i vanjsku trgovinu na veliko i malo, ugostiteljstvo i turizam</item>
    </derivirana_varijabla>
  </DomainObject.Predmet.OstaliListFormated>
  <DomainObject.Predmet.OstaliListFormatedOIB>
    <izvorni_sadrzaj>
      <item>Zlatko Šimić, OIB 71467121006 punomoćnik sudionika u postupku POŽEGA IMPEX d. o. o. za unutarnju i vanjsku trgovinu na veliko i malo, ugostiteljstvo i turizam</item>
      <item>Željko Šimić, OIB 13892188079 punomoćnik sudionika u postupku POŽEGA IMPEX d. o. o. za unutarnju i vanjsku trgovinu na veliko i malo, ugostiteljstvo i turizam</item>
    </izvorni_sadrzaj>
    <derivirana_varijabla naziv="DomainObject.Predmet.OstaliListFormatedOIB_1">
      <item>Zlatko Šimić, OIB 71467121006 punomoćnik sudionika u postupku POŽEGA IMPEX d. o. o. za unutarnju i vanjsku trgovinu na veliko i malo, ugostiteljstvo i turizam</item>
      <item>Željko Šimić, OIB 13892188079 punomoćnik sudionika u postupku POŽEGA IMPEX d. o. o. za unutarnju i vanjsku trgovinu na veliko i malo, ugostiteljstvo i turizam</item>
    </derivirana_varijabla>
  </DomainObject.Predmet.OstaliListFormatedOIB>
  <DomainObject.Predmet.OstaliListFormatedWithAdress>
    <izvorni_sadrzaj>
      <item>Zlatko Šimić, Vukovarska 1a, 34000 Požega punomoćnik sudionika u postupku POŽEGA IMPEX d. o. o. za unutarnju i vanjsku trgovinu na veliko i malo, ugostiteljstvo i turizam</item>
      <item>Željko Šimić, Dr. Ante Šercera 5, 34000 Požega punomoćnik sudionika u postupku POŽEGA IMPEX d. o. o. za unutarnju i vanjsku trgovinu na veliko i malo, ugostiteljstvo i turizam</item>
    </izvorni_sadrzaj>
    <derivirana_varijabla naziv="DomainObject.Predmet.OstaliListFormatedWithAdress_1">
      <item>Zlatko Šimić, Vukovarska 1a, 34000 Požega punomoćnik sudionika u postupku POŽEGA IMPEX d. o. o. za unutarnju i vanjsku trgovinu na veliko i malo, ugostiteljstvo i turizam</item>
      <item>Željko Šimić, Dr. Ante Šercera 5, 34000 Požega punomoćnik sudionika u postupku POŽEGA IMPEX d. o. o. za unutarnju i vanjsku trgovinu na veliko i malo, ugostiteljstvo i turizam</item>
    </derivirana_varijabla>
  </DomainObject.Predmet.OstaliListFormatedWithAdress>
  <DomainObject.Predmet.OstaliListFormatedWithAdressOIB>
    <izvorni_sadrzaj>
      <item>Zlatko Šimić, OIB 71467121006, Vukovarska 1a, 34000 Požega punomoćnik sudionika u postupku POŽEGA IMPEX d. o. o. za unutarnju i vanjsku trgovinu na veliko i malo, ugostiteljstvo i turizam</item>
      <item>Željko Šimić, OIB 13892188079, Dr. Ante Šercera 5, 34000 Požega punomoćnik sudionika u postupku POŽEGA IMPEX d. o. o. za unutarnju i vanjsku trgovinu na veliko i malo, ugostiteljstvo i turizam</item>
    </izvorni_sadrzaj>
    <derivirana_varijabla naziv="DomainObject.Predmet.OstaliListFormatedWithAdressOIB_1">
      <item>Zlatko Šimić, OIB 71467121006, Vukovarska 1a, 34000 Požega punomoćnik sudionika u postupku POŽEGA IMPEX d. o. o. za unutarnju i vanjsku trgovinu na veliko i malo, ugostiteljstvo i turizam</item>
      <item>Željko Šimić, OIB 13892188079, Dr. Ante Šercera 5, 34000 Požega punomoćnik sudionika u postupku POŽEGA IMPEX d. o. o. za unutarnju i vanjsku trgovinu na veliko i malo, ugostiteljstvo i turizam</item>
    </derivirana_varijabla>
  </DomainObject.Predmet.OstaliListFormatedWithAdressOIB>
  <DomainObject.Predmet.OstaliListNazivFormated>
    <izvorni_sadrzaj>
      <item>Zlatko Šimić</item>
      <item>Željko Šimić</item>
    </izvorni_sadrzaj>
    <derivirana_varijabla naziv="DomainObject.Predmet.OstaliListNazivFormated_1">
      <item>Zlatko Šimić</item>
      <item>Željko Šimić</item>
    </derivirana_varijabla>
  </DomainObject.Predmet.OstaliListNazivFormated>
  <DomainObject.Predmet.OstaliListNazivFormatedOIB>
    <izvorni_sadrzaj>
      <item>Zlatko Šimić, OIB 71467121006</item>
      <item>Željko Šimić, OIB 13892188079</item>
    </izvorni_sadrzaj>
    <derivirana_varijabla naziv="DomainObject.Predmet.OstaliListNazivFormatedOIB_1">
      <item>Zlatko Šimić, OIB 71467121006</item>
      <item>Željko Šimić, OIB 13892188079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POŽEGA IMPEX d. o. o. za unutarnju i vanjsku trgovinu na veliko i malo, ugostiteljstvo i turizam</izvorni_sadrzaj>
    <derivirana_varijabla naziv="DomainObject.Predmet.ProtustrankaIDrugi_1">POŽEGA IMPEX d. o. o. za unutarnju i vanjsku trgovinu na veliko i malo,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POŽEGA IMPEX d. o. o. za unutarnju i vanjsku trgovinu na veliko i malo, ugostiteljstvo i turizam, OIB 03913755727, Matice Hrvatske 9, 34000 Požega</izvorni_sadrzaj>
    <derivirana_varijabla naziv="DomainObject.Predmet.ProtustrankaIDrugiAdressOIB_1">POŽEGA IMPEX d. o. o. za unutarnju i vanjsku trgovinu na veliko i malo, ugostiteljstvo i turizam, OIB 03913755727, Matice Hrvatske 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POŽEGA IMPEX d. o. o. za unutarnju i vanjsku trgovinu na veliko i malo, ugostiteljstvo i turizam</item>
      <item>Zlatko Šimić</item>
      <item>Željko Šimić</item>
    </izvorni_sadrzaj>
    <derivirana_varijabla naziv="DomainObject.Predmet.SudioniciListNaziv_1">
      <item>Financijska agencija</item>
      <item>POŽEGA IMPEX d. o. o. za unutarnju i vanjsku trgovinu na veliko i malo, ugostiteljstvo i turizam</item>
      <item>Zlatko Šimić</item>
      <item>Željko Šimić</item>
    </derivirana_varijabla>
  </DomainObject.Predmet.SudioniciListNaziv>
  <DomainObject.Predmet.SudioniciListAdressOIB>
    <izvorni_sadrzaj>
      <item>Financijska agencija, OIB 85821130368, Ulica grada Vukovara 70,10000 Zagreb</item>
      <item>POŽEGA IMPEX d. o. o. za unutarnju i vanjsku trgovinu na veliko i malo, ugostiteljstvo i turizam, OIB 03913755727, Matice Hrvatske 9,34000 Požega</item>
      <item>Zlatko Šimić, OIB 71467121006, Vukovarska 1a,34000 Požega</item>
      <item>Željko Šimić, OIB 13892188079, Dr. Ante Šercera 5,34000 Požega</item>
    </izvorni_sadrzaj>
    <derivirana_varijabla naziv="DomainObject.Predmet.SudioniciListAdressOIB_1">
      <item>Financijska agencija, OIB 85821130368, Ulica grada Vukovara 70,10000 Zagreb</item>
      <item>POŽEGA IMPEX d. o. o. za unutarnju i vanjsku trgovinu na veliko i malo, ugostiteljstvo i turizam, OIB 03913755727, Matice Hrvatske 9,34000 Požega</item>
      <item>Zlatko Šimić, OIB 71467121006, Vukovarska 1a,34000 Požega</item>
      <item>Željko Šimić, OIB 13892188079, Dr. Ante Šercera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03913755727</item>
      <item>, OIB 71467121006</item>
      <item>, OIB 13892188079</item>
    </izvorni_sadrzaj>
    <derivirana_varijabla naziv="DomainObject.Predmet.SudioniciListNazivOIB_1">
      <item>, OIB 85821130368</item>
      <item>, OIB 03913755727</item>
      <item>, OIB 71467121006</item>
      <item>, OIB 13892188079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0A004-7E37-4174-B366-F783B9E5C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992</properties:Words>
  <properties:Characters>5335</properties:Characters>
  <properties:Lines>137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2016-09-07T06:03:00Z</dcterms:created>
  <dc:creator>zbiondic</dc:creator>
  <cp:lastModifiedBy>wsadmin</cp:lastModifiedBy>
  <cp:lastPrinted>2016-09-08T06:14:00Z</cp:lastPrinted>
  <dcterms:modified xmlns:xsi="http://www.w3.org/2001/XMLSchema-instance" xsi:type="dcterms:W3CDTF">2016-09-08T07:01:00Z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