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4ef7" w14:paraId="3354ef7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0F5D4A">
        <w:t>2413</w:t>
      </w:r>
      <w:r w:rsidR="000C46EC">
        <w:t>/1</w:t>
      </w:r>
      <w:r w:rsidR="006D2D5D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5C24C0" w:rsidP="00C83EDF" w:rsidR="005C24C0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0F5D4A" w:rsidRPr="000F5D4A">
        <w:t>SOKOL-INFORMATIKA d.o.o. u stečaju, Hrvatska Kostajnica, Davorina Trstenjaka 48, OIB 03773439904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7328DE">
        <w:t>12</w:t>
      </w:r>
      <w:r w:rsidR="00C30DA8">
        <w:t>. srpnja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0F5D4A" w:rsidP="000F5D4A" w:rsidR="000F5D4A">
      <w:pPr>
        <w:jc w:val="both"/>
      </w:pPr>
      <w:r>
        <w:t xml:space="preserve">I. Utvrđene su slijedeće tražbine prvog višeg isplatnog reda: </w:t>
      </w:r>
    </w:p>
    <w:p w:rsidRDefault="000F5D4A" w:rsidP="000F5D4A" w:rsidR="000F5D4A">
      <w:pPr>
        <w:jc w:val="both"/>
      </w:pPr>
    </w:p>
    <w:p w:rsidRDefault="000F5D4A" w:rsidP="000F5D4A" w:rsidR="000F5D4A">
      <w:pPr>
        <w:jc w:val="both"/>
      </w:pPr>
      <w:r>
        <w:t xml:space="preserve">I.1. REPUBLIKA HRVATSKA, MINISTARSTVO FINANCIJA, </w:t>
      </w:r>
    </w:p>
    <w:p w:rsidRDefault="000F5D4A" w:rsidP="000F5D4A" w:rsidR="000F5D4A">
      <w:pPr>
        <w:jc w:val="both"/>
      </w:pPr>
      <w:r>
        <w:t xml:space="preserve">      POREZNA UPRAVA, OIB 18683136487                                                        44.132,41 kn</w:t>
      </w:r>
    </w:p>
    <w:p w:rsidRDefault="000F5D4A" w:rsidP="000F5D4A" w:rsidR="000F5D4A">
      <w:pPr>
        <w:jc w:val="both"/>
      </w:pPr>
    </w:p>
    <w:p w:rsidRDefault="000F5D4A" w:rsidP="000F5D4A" w:rsidR="000F5D4A">
      <w:pPr>
        <w:jc w:val="both"/>
      </w:pPr>
    </w:p>
    <w:p w:rsidRDefault="000F5D4A" w:rsidP="000F5D4A" w:rsidR="000F5D4A">
      <w:pPr>
        <w:jc w:val="both"/>
      </w:pPr>
      <w:r>
        <w:t xml:space="preserve">II. Utvrđene su slijedeće tražbine drugog višeg isplatnog reda: </w:t>
      </w:r>
    </w:p>
    <w:p w:rsidRDefault="000F5D4A" w:rsidP="000F5D4A" w:rsidR="000F5D4A">
      <w:pPr>
        <w:jc w:val="both"/>
      </w:pPr>
    </w:p>
    <w:p w:rsidRDefault="000F5D4A" w:rsidP="000F5D4A" w:rsidR="000F5D4A">
      <w:pPr>
        <w:jc w:val="both"/>
      </w:pPr>
      <w:r>
        <w:t xml:space="preserve">II.1. REPUBLIKA HRVATSKA, MINISTARSTVO FINANCIJA, </w:t>
      </w:r>
    </w:p>
    <w:p w:rsidRDefault="000F5D4A" w:rsidP="000F5D4A" w:rsidR="000F5D4A">
      <w:pPr>
        <w:jc w:val="both"/>
      </w:pPr>
      <w:r>
        <w:t xml:space="preserve">        POREZNA UPRAVA, OIB 18683136487                                                      73.489,25 kn</w:t>
      </w:r>
    </w:p>
    <w:p w:rsidRDefault="000F5D4A" w:rsidP="000F5D4A" w:rsidR="000F5D4A">
      <w:pPr>
        <w:jc w:val="both"/>
      </w:pPr>
      <w:r>
        <w:t xml:space="preserve"> </w:t>
      </w:r>
    </w:p>
    <w:p w:rsidRDefault="000F5D4A" w:rsidP="000F5D4A" w:rsidR="000F5D4A">
      <w:pPr>
        <w:jc w:val="both"/>
      </w:pPr>
      <w:r>
        <w:t xml:space="preserve">II.2. HEP ELEKTRA d.o.o., Zagreb, Ulica grada Vukovara 37, </w:t>
      </w:r>
    </w:p>
    <w:p w:rsidRDefault="000F5D4A" w:rsidP="000F5D4A" w:rsidR="000F5D4A">
      <w:pPr>
        <w:jc w:val="both"/>
      </w:pPr>
      <w:r>
        <w:t xml:space="preserve">        OIB 43965974818</w:t>
      </w:r>
      <w:r>
        <w:tab/>
        <w:t xml:space="preserve">                                                                                     1.382,83 kn</w:t>
      </w:r>
    </w:p>
    <w:p w:rsidRDefault="000F5D4A" w:rsidP="000F5D4A" w:rsidR="000F5D4A">
      <w:pPr>
        <w:jc w:val="both"/>
      </w:pPr>
    </w:p>
    <w:p w:rsidRDefault="000F5D4A" w:rsidP="000F5D4A" w:rsidR="000F5D4A">
      <w:pPr>
        <w:jc w:val="both"/>
      </w:pPr>
      <w:r>
        <w:t>II.3. Hrvatska radiotelevizija, javna ustanova, Zagreb, Prisavlje 3</w:t>
      </w:r>
    </w:p>
    <w:p w:rsidRDefault="000F5D4A" w:rsidP="000F5D4A" w:rsidR="000F5D4A">
      <w:pPr>
        <w:jc w:val="both"/>
      </w:pPr>
      <w:r>
        <w:t xml:space="preserve">         OIB 68419124305</w:t>
      </w:r>
      <w:r>
        <w:tab/>
        <w:t xml:space="preserve">                                                                                     2.803,62 kn</w:t>
      </w:r>
    </w:p>
    <w:p w:rsidRDefault="000F5D4A" w:rsidP="000F5D4A" w:rsidR="000F5D4A">
      <w:pPr>
        <w:jc w:val="both"/>
      </w:pPr>
    </w:p>
    <w:p w:rsidRDefault="000F5D4A" w:rsidP="000F5D4A" w:rsidR="000F5D4A">
      <w:pPr>
        <w:jc w:val="both"/>
      </w:pPr>
      <w:r>
        <w:t>II.4. VIPnet d.o.o., Zagreb, Vrtni put 1,</w:t>
      </w:r>
    </w:p>
    <w:p w:rsidRDefault="000F5D4A" w:rsidP="000F5D4A" w:rsidR="000F5D4A">
      <w:pPr>
        <w:jc w:val="both"/>
      </w:pPr>
      <w:r>
        <w:t xml:space="preserve">        OIB 29524210204                                                                                                 611,71 kn</w:t>
      </w:r>
    </w:p>
    <w:p w:rsidRDefault="000F5D4A" w:rsidP="000F5D4A" w:rsidR="000F5D4A">
      <w:pPr>
        <w:jc w:val="both"/>
      </w:pPr>
    </w:p>
    <w:p w:rsidRDefault="000F5D4A" w:rsidP="000F5D4A" w:rsidR="000F5D4A">
      <w:pPr>
        <w:jc w:val="both"/>
      </w:pPr>
      <w:r>
        <w:t>II.5. Hrvatske vode, pravna osoba za upravljanje vodama,</w:t>
      </w:r>
    </w:p>
    <w:p w:rsidRDefault="000F5D4A" w:rsidP="000F5D4A" w:rsidR="000F5D4A">
      <w:pPr>
        <w:jc w:val="both"/>
      </w:pPr>
      <w:r>
        <w:t xml:space="preserve">        Zagreb, Ulica grada Vukovara 220,</w:t>
      </w:r>
    </w:p>
    <w:p w:rsidRDefault="000F5D4A" w:rsidP="000F5D4A" w:rsidR="000F5D4A">
      <w:pPr>
        <w:jc w:val="both"/>
      </w:pPr>
      <w:r>
        <w:t xml:space="preserve">        OIB 28921383001        </w:t>
      </w:r>
      <w:r>
        <w:tab/>
        <w:t xml:space="preserve">                                                                                   16.711,87 kn</w:t>
      </w:r>
    </w:p>
    <w:p w:rsidRDefault="000F5D4A" w:rsidP="000F5D4A" w:rsidR="000F5D4A">
      <w:pPr>
        <w:jc w:val="both"/>
      </w:pPr>
    </w:p>
    <w:p w:rsidRDefault="000F5D4A" w:rsidP="000F5D4A" w:rsidR="000F5D4A">
      <w:pPr>
        <w:jc w:val="both"/>
      </w:pPr>
      <w:r>
        <w:t>II.6. Financijska agencija, Zagreb, Ulica grada Vukovara 70,</w:t>
      </w:r>
    </w:p>
    <w:p w:rsidRDefault="000F5D4A" w:rsidP="000F5D4A" w:rsidR="000F5D4A">
      <w:pPr>
        <w:jc w:val="both"/>
      </w:pPr>
      <w:r>
        <w:t xml:space="preserve">        OIB 85821130368</w:t>
      </w:r>
      <w:r>
        <w:tab/>
        <w:t xml:space="preserve">                                                                                     2.666,37 kn</w:t>
      </w: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7328DE">
        <w:t>12</w:t>
      </w:r>
      <w:r w:rsidR="001706D5">
        <w:t>. srpnja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7328DE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7328DE">
        <w:t>u</w:t>
      </w:r>
      <w:r w:rsidR="00BF52EC">
        <w:t xml:space="preserve"> u točki I. izreke rješenja</w:t>
      </w:r>
      <w:r w:rsidR="00AA293F">
        <w:t xml:space="preserve"> u iznosu od </w:t>
      </w:r>
      <w:r w:rsidR="007328DE">
        <w:t>44.132,41 kn</w:t>
      </w:r>
      <w:r w:rsidR="007E70A4">
        <w:t xml:space="preserve">, </w:t>
      </w:r>
      <w:r w:rsidR="008B74E3">
        <w:t xml:space="preserve">a </w:t>
      </w:r>
      <w:r w:rsidR="00B953E3">
        <w:t xml:space="preserve">isto tako priznao je tražbine drugog višeg isplatnog reda, navedene u točki II. izreke ovog rješenja u ukupnom iznosu od </w:t>
      </w:r>
      <w:r w:rsidR="007328DE" w:rsidRPr="007328DE">
        <w:t xml:space="preserve">97.665,65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7328DE">
        <w:t>12</w:t>
      </w:r>
      <w:r w:rsidR="00C30DA8">
        <w:t>. srpnja 2018.</w:t>
      </w:r>
      <w:r w:rsidRPr="002032E7">
        <w:t xml:space="preserve"> </w:t>
      </w:r>
    </w:p>
    <w:p w:rsidRDefault="00C30DA8" w:rsidP="009468B0" w:rsidR="00C30DA8">
      <w:pPr>
        <w:jc w:val="center"/>
      </w:pP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E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0F5D4A">
      <w:t>2413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0F0E9C"/>
    <w:rsid w:val="000F5D4A"/>
    <w:rsid w:val="00120C2D"/>
    <w:rsid w:val="00131B20"/>
    <w:rsid w:val="00153D87"/>
    <w:rsid w:val="001706D5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41C7B"/>
    <w:rsid w:val="00562398"/>
    <w:rsid w:val="005646C8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328DE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0F0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E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E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E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0F0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E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St-2413/2017</izvorni_sadrzaj>
    <derivirana_varijabla naziv="DomainObject.Predmet.OznakaBroj_1">St-2413/2017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SOKOL-INFORMATIKA d.o.o.</izvorni_sadrzaj>
    <derivirana_varijabla naziv="DomainObject.Predmet.ProtustrankaFormated_1">  SOKOL-INFORMATIKA d.o.o.</derivirana_varijabla>
  </DomainObject.Predmet.ProtustrankaFormated>
  <DomainObject.Predmet.ProtustrankaFormatedOIB>
    <izvorni_sadrzaj>  SOKOL-INFORMATIKA d.o.o., OIB 03773439904</izvorni_sadrzaj>
    <derivirana_varijabla naziv="DomainObject.Predmet.ProtustrankaFormatedOIB_1">  SOKOL-INFORMATIKA d.o.o., OIB 03773439904</derivirana_varijabla>
  </DomainObject.Predmet.ProtustrankaFormatedOIB>
  <DomainObject.Predmet.ProtustrankaFormatedWithAdress>
    <izvorni_sadrzaj> SOKOL-INFORMATIKA d.o.o., Davorina Trstenjaka 48, 44430 Hrvatska Kostajnica</izvorni_sadrzaj>
    <derivirana_varijabla naziv="DomainObject.Predmet.ProtustrankaFormatedWithAdress_1"> SOKOL-INFORMATIKA d.o.o., Davorina Trstenjaka 48, 44430 Hrvatska Kostajnica</derivirana_varijabla>
  </DomainObject.Predmet.ProtustrankaFormatedWithAdress>
  <DomainObject.Predmet.ProtustrankaFormatedWithAdressOIB>
    <izvorni_sadrzaj> SOKOL-INFORMATIKA d.o.o., OIB 03773439904, Davorina Trstenjaka 48, 44430 Hrvatska Kostajnica</izvorni_sadrzaj>
    <derivirana_varijabla naziv="DomainObject.Predmet.ProtustrankaFormatedWithAdressOIB_1"> SOKOL-INFORMATIKA d.o.o., OIB 03773439904, Davorina Trstenjaka 48, 44430 Hrvatska Kostajnica</derivirana_varijabla>
  </DomainObject.Predmet.ProtustrankaFormatedWithAdressOIB>
  <DomainObject.Predmet.ProtustrankaWithAdress>
    <izvorni_sadrzaj>SOKOL-INFORMATIKA d.o.o. Davorina Trstenjaka 48, 44430 Hrvatska Kostajnica</izvorni_sadrzaj>
    <derivirana_varijabla naziv="DomainObject.Predmet.ProtustrankaWithAdress_1">SOKOL-INFORMATIKA d.o.o. Davorina Trstenjaka 48, 44430 Hrvatska Kostajnica</derivirana_varijabla>
  </DomainObject.Predmet.ProtustrankaWithAdress>
  <DomainObject.Predmet.ProtustrankaWithAdressOIB>
    <izvorni_sadrzaj>SOKOL-INFORMATIKA d.o.o., OIB 03773439904, Davorina Trstenjaka 48, 44430 Hrvatska Kostajnica</izvorni_sadrzaj>
    <derivirana_varijabla naziv="DomainObject.Predmet.ProtustrankaWithAdressOIB_1">SOKOL-INFORMATIKA d.o.o., OIB 03773439904, Davorina Trstenjaka 48, 44430 Hrvatska Kostajnica</derivirana_varijabla>
  </DomainObject.Predmet.ProtustrankaWithAdressOIB>
  <DomainObject.Predmet.ProtustrankaNazivFormated>
    <izvorni_sadrzaj>SOKOL-INFORMATIKA d.o.o.</izvorni_sadrzaj>
    <derivirana_varijabla naziv="DomainObject.Predmet.ProtustrankaNazivFormated_1">SOKOL-INFORMATIKA d.o.o.</derivirana_varijabla>
  </DomainObject.Predmet.ProtustrankaNazivFormated>
  <DomainObject.Predmet.ProtustrankaNazivFormatedOIB>
    <izvorni_sadrzaj>SOKOL-INFORMATIKA d.o.o., OIB 03773439904</izvorni_sadrzaj>
    <derivirana_varijabla naziv="DomainObject.Predmet.ProtustrankaNazivFormatedOIB_1">SOKOL-INFORMATIKA d.o.o., OIB 03773439904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Sisku</izvorni_sadrzaj>
    <derivirana_varijabla naziv="DomainObject.Predmet.StrankaFormated_1">  FINA Regionalni centar Zagreb; RH MF Porezna uprava Zagreb zastupanog po punomoćniku ŽDO u Sisku</derivirana_varijabla>
  </DomainObject.Predmet.StrankaFormated>
  <DomainObject.Predmet.StrankaFormatedOIB>
    <izvorni_sadrzaj>  FINA Regionalni centar Zagreb, OIB 85821130368; RH MF Porezna uprava Zagreb, OIB 18683136487 zastupanog po punomoćniku ŽDO u Sisku</izvorni_sadrzaj>
    <derivirana_varijabla naziv="DomainObject.Predmet.StrankaFormatedOIB_1">  FINA Regionalni centar Zagreb, OIB 85821130368; RH MF Porezna uprava Zagreb,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Sisku</izvorni_sadrzaj>
    <derivirana_varijabla naziv="DomainObject.Predmet.StrankaFormatedWithAdress_1"> FINA Regionalni centar Zagreb, Trg svibanjskih žrtava 1995. 1, 10000 Zagreb; RH MF Porezna uprava Zagreb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Sisku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Sisku</item>
    </izvorni_sadrzaj>
    <derivirana_varijabla naziv="DomainObject.Predmet.StrankaListFormated_1">
      <item>FINA Regionalni centar Zagreb</item>
      <item>RH MF Porezna uprava Zagreb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Sisku</item>
    </izvorni_sadrzaj>
    <derivirana_varijabla naziv="DomainObject.Predmet.StrankaListFormatedOIB_1">
      <item>FINA Regionalni centar Zagreb, OIB 85821130368</item>
      <item>RH MF Porezna uprava Zagreb,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SOKOL-INFORMATIKA d.o.o.</item>
    </izvorni_sadrzaj>
    <derivirana_varijabla naziv="DomainObject.Predmet.ProtuStrankaListFormated_1">
      <item>SOKOL-INFORMATIKA d.o.o.</item>
    </derivirana_varijabla>
  </DomainObject.Predmet.ProtuStrankaListFormated>
  <DomainObject.Predmet.ProtuStrankaListFormatedOIB>
    <izvorni_sadrzaj>
      <item>SOKOL-INFORMATIKA d.o.o., OIB 03773439904</item>
    </izvorni_sadrzaj>
    <derivirana_varijabla naziv="DomainObject.Predmet.ProtuStrankaListFormatedOIB_1">
      <item>SOKOL-INFORMATIKA d.o.o., OIB 03773439904</item>
    </derivirana_varijabla>
  </DomainObject.Predmet.ProtuStrankaListFormatedOIB>
  <DomainObject.Predmet.ProtuStrankaListFormatedWithAdress>
    <izvorni_sadrzaj>
      <item>SOKOL-INFORMATIKA d.o.o., Davorina Trstenjaka 48, 44430 Hrvatska Kostajnica</item>
    </izvorni_sadrzaj>
    <derivirana_varijabla naziv="DomainObject.Predmet.ProtuStrankaListFormatedWithAdress_1">
      <item>SOKOL-INFORMATIKA d.o.o., Davorina Trstenjaka 48, 44430 Hrvatska Kostajnica</item>
    </derivirana_varijabla>
  </DomainObject.Predmet.ProtuStrankaListFormatedWithAdress>
  <DomainObject.Predmet.ProtuStrankaListFormatedWithAdressOIB>
    <izvorni_sadrzaj>
      <item>SOKOL-INFORMATIKA d.o.o., OIB 03773439904, Davorina Trstenjaka 48, 44430 Hrvatska Kostajnica</item>
    </izvorni_sadrzaj>
    <derivirana_varijabla naziv="DomainObject.Predmet.ProtuStrankaListFormatedWithAdressOIB_1">
      <item>SOKOL-INFORMATIKA d.o.o., OIB 03773439904, Davorina Trstenjaka 48, 44430 Hrvatska Kostajnica</item>
    </derivirana_varijabla>
  </DomainObject.Predmet.ProtuStrankaListFormatedWithAdressOIB>
  <DomainObject.Predmet.ProtuStrankaListNazivFormated>
    <izvorni_sadrzaj>
      <item>SOKOL-INFORMATIKA d.o.o.</item>
    </izvorni_sadrzaj>
    <derivirana_varijabla naziv="DomainObject.Predmet.ProtuStrankaListNazivFormated_1">
      <item>SOKOL-INFORMATIKA d.o.o.</item>
    </derivirana_varijabla>
  </DomainObject.Predmet.ProtuStrankaListNazivFormated>
  <DomainObject.Predmet.ProtuStrankaListNazivFormatedOIB>
    <izvorni_sadrzaj>
      <item>SOKOL-INFORMATIKA d.o.o., OIB 03773439904</item>
    </izvorni_sadrzaj>
    <derivirana_varijabla naziv="DomainObject.Predmet.ProtuStrankaListNazivFormatedOIB_1">
      <item>SOKOL-INFORMATIKA d.o.o., OIB 03773439904</item>
    </derivirana_varijabla>
  </DomainObject.Predmet.ProtuStrankaListNazivFormatedOIB>
  <DomainObject.Predmet.OstaliListFormated>
    <izvorni_sadrzaj>
      <item>ŽDO u Sisku punomoćnik sudionika u postupku RH MF Porezna uprava Zagreb</item>
      <item>Siniša Pužar</item>
    </izvorni_sadrzaj>
    <derivirana_varijabla naziv="DomainObject.Predmet.OstaliListFormated_1">
      <item>ŽDO u Sisku punomoćnik sudionika u postupku RH MF Porezna uprava Zagreb</item>
      <item>Siniša Pužar</item>
    </derivirana_varijabla>
  </DomainObject.Predmet.OstaliListFormated>
  <DomainObject.Predmet.OstaliListFormatedOIB>
    <izvorni_sadrzaj>
      <item>ŽDO u Sisku, OIB 05526850490 punomoćnik sudionika u postupku RH MF Porezna uprava Zagreb</item>
      <item>Siniša Pužar, OIB 30379149398</item>
    </izvorni_sadrzaj>
    <derivirana_varijabla naziv="DomainObject.Predmet.OstaliListFormatedOIB_1">
      <item>ŽDO u Sisku, OIB 05526850490 punomoćnik sudionika u postupku RH MF Porezna uprava Zagreb</item>
      <item>Siniša Pužar, OIB 30379149398</item>
    </derivirana_varijabla>
  </DomainObject.Predmet.OstaliListFormatedOIB>
  <DomainObject.Predmet.OstaliListFormatedWithAdress>
    <izvorni_sadrzaj>
      <item>ŽDO u Sisku, S. i A. Radića 30, 44000 Sisak punomoćnik sudionika u postupku RH MF Porezna uprava Zagreb</item>
      <item>Siniša Pužar, Vladimira Nazora 23, 44430 Hrvatska Kostajnica</item>
    </izvorni_sadrzaj>
    <derivirana_varijabla naziv="DomainObject.Predmet.OstaliListFormatedWithAdress_1">
      <item>ŽDO u Sisku, S. i A. Radića 30, 44000 Sisak punomoćnik sudionika u postupku RH MF Porezna uprava Zagreb</item>
      <item>Siniša Pužar, Vladimira Nazora 23, 44430 Hrvatska Kostajnica</item>
    </derivirana_varijabla>
  </DomainObject.Predmet.OstaliListFormatedWithAdress>
  <DomainObject.Predmet.OstaliListFormatedWithAdressOIB>
    <izvorni_sadrzaj>
      <item>ŽDO u Sisku, OIB 05526850490, S. i A. Radića 30, 44000 Sisak punomoćnik sudionika u postupku RH MF Porezna uprava Zagreb</item>
      <item>Siniša Pužar, OIB 30379149398, Vladimira Nazora 23, 44430 Hrvatska Kostajnica</item>
    </izvorni_sadrzaj>
    <derivirana_varijabla naziv="DomainObject.Predmet.OstaliListFormatedWithAdressOIB_1">
      <item>ŽDO u Sisku, OIB 05526850490, S. i A. Radića 30, 44000 Sisak punomoćnik sudionika u postupku RH MF Porezna uprava Zagreb</item>
      <item>Siniša Pužar, OIB 30379149398, Vladimira Nazora 23, 44430 Hrvatska Kostajnica</item>
    </derivirana_varijabla>
  </DomainObject.Predmet.OstaliListFormatedWithAdressOIB>
  <DomainObject.Predmet.OstaliListNazivFormated>
    <izvorni_sadrzaj>
      <item>ŽDO u Sisku</item>
      <item>Siniša Pužar</item>
    </izvorni_sadrzaj>
    <derivirana_varijabla naziv="DomainObject.Predmet.OstaliListNazivFormated_1">
      <item>ŽDO u Sisku</item>
      <item>Siniša Pužar</item>
    </derivirana_varijabla>
  </DomainObject.Predmet.OstaliListNazivFormated>
  <DomainObject.Predmet.OstaliListNazivFormatedOIB>
    <izvorni_sadrzaj>
      <item>ŽDO u Sisku, OIB 05526850490</item>
      <item>Siniša Pužar, OIB 30379149398</item>
    </izvorni_sadrzaj>
    <derivirana_varijabla naziv="DomainObject.Predmet.OstaliListNazivFormatedOIB_1">
      <item>ŽDO u Sisku, OIB 05526850490</item>
      <item>Siniša Pužar, OIB 30379149398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SOKOL-INFORMATIKA d.o.o.</izvorni_sadrzaj>
    <derivirana_varijabla naziv="DomainObject.Predmet.ProtustrankaIDrugi_1">SOKOL-INFORMATIKA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SOKOL-INFORMATIKA d.o.o., OIB 03773439904, Davorina Trstenjaka 48, 44430 Hrvatska Kostajnica</izvorni_sadrzaj>
    <derivirana_varijabla naziv="DomainObject.Predmet.ProtustrankaIDrugiAdressOIB_1">SOKOL-INFORMATIKA d.o.o., OIB 03773439904, Davorina Trstenjaka 48,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SOKOL-INFORMATIKA d.o.o.</item>
      <item>FINA Regionalni centar Zagreb</item>
      <item>RH MF Porezna uprava Zagreb</item>
      <item>ŽDO u Sisku</item>
      <item>Siniša Pužar</item>
    </izvorni_sadrzaj>
    <derivirana_varijabla naziv="DomainObject.Predmet.SudioniciListNaziv_1">
      <item>SOKOL-INFORMATIKA d.o.o.</item>
      <item>FINA Regionalni centar Zagreb</item>
      <item>RH MF Porezna uprava Zagreb</item>
      <item>ŽDO u Sisku</item>
      <item>Siniša Pužar</item>
    </derivirana_varijabla>
  </DomainObject.Predmet.SudioniciListNaziv>
  <DomainObject.Predmet.SudioniciListAdressOIB>
    <izvorni_sadrzaj>
      <item>SOKOL-INFORMATIKA d.o.o., OIB 03773439904, Davorina Trstenjaka 48,44430 Hrvatska Kostajnica</item>
      <item>FINA Regionalni centar Zagreb, OIB 85821130368, Trg svibanjskih žrtava 1995. 1,10000 Zagreb</item>
      <item>RH MF Porezna uprava Zagreb, OIB 18683136487</item>
      <item>ŽDO u Sisku, OIB 05526850490, S. i A. Radića 30,44000 Sisak</item>
      <item>Siniša Pužar, OIB 30379149398, Vladimira Nazora 23,44430 Hrvatska Kostajnica</item>
    </izvorni_sadrzaj>
    <derivirana_varijabla naziv="DomainObject.Predmet.SudioniciListAdressOIB_1">
      <item>SOKOL-INFORMATIKA d.o.o., OIB 03773439904, Davorina Trstenjaka 48,44430 Hrvatska Kostajnica</item>
      <item>FINA Regionalni centar Zagreb, OIB 85821130368, Trg svibanjskih žrtava 1995. 1,10000 Zagreb</item>
      <item>RH MF Porezna uprava Zagreb, OIB 18683136487</item>
      <item>ŽDO u Sisku, OIB 05526850490, S. i A. Radića 30,44000 Sisak</item>
      <item>Siniša Pužar, OIB 30379149398, Vladimira Nazora 23,44430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03773439904</item>
      <item>, OIB 85821130368</item>
      <item>, OIB 18683136487</item>
      <item>, OIB 05526850490</item>
      <item>, OIB 30379149398</item>
    </izvorni_sadrzaj>
    <derivirana_varijabla naziv="DomainObject.Predmet.SudioniciListNazivOIB_1">
      <item>, OIB 03773439904</item>
      <item>, OIB 85821130368</item>
      <item>, OIB 18683136487</item>
      <item>, OIB 05526850490</item>
      <item>, OIB 30379149398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88FDF7-2C50-4D5B-A308-D5358429B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2201</properties:Characters>
  <properties:Lines>73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2018-07-12T08:18:00Z</dcterms:created>
  <dc:creator>Korisnik</dc:creator>
  <cp:lastModifiedBy>Renata Klokočki</cp:lastModifiedBy>
  <cp:lastPrinted>2018-01-11T13:13:00Z</cp:lastPrinted>
  <dcterms:modified xmlns:xsi="http://www.w3.org/2001/XMLSchema-instance" xsi:type="dcterms:W3CDTF">2018-07-12T08:21:00Z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TRAŽBINAMA-SOKOL INFORMATIKA.docx)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