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3d26" w14:paraId="0c23d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28E9">
        <w:t>7</w:t>
      </w:r>
      <w:r w:rsidR="00166C60">
        <w:t>501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66C60" w:rsidR="00166C60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66C60">
        <w:rPr>
          <w:szCs w:val="20"/>
        </w:rPr>
        <w:t xml:space="preserve">MAS-PROM d.o.o., Zagreb, samoborska cesta 145, MBS: 080218466, </w:t>
      </w:r>
    </w:p>
    <w:p w:rsidRDefault="00166C60" w:rsidP="00166C60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OIB: 55175436450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66C60">
        <w:t>3.096.273,80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340C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7501</izvorni_sadrzaj>
    <derivirana_varijabla naziv="DomainObject.Predmet.Broj_1">7501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St-7501/2015</izvorni_sadrzaj>
    <derivirana_varijabla naziv="DomainObject.Predmet.OznakaBroj_1">St-7501/2015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MAS-PROM d.o.o. zastupanog po punomoćniku Vlatko Krajnović</izvorni_sadrzaj>
    <derivirana_varijabla naziv="DomainObject.Predmet.ProtustrankaFormated_1">  MAS-PROM d.o.o. zastupanog po punomoćniku Vlatko Krajnović</derivirana_varijabla>
  </DomainObject.Predmet.ProtustrankaFormated>
  <DomainObject.Predmet.ProtustrankaFormatedOIB>
    <izvorni_sadrzaj>  MAS-PROM d.o.o., OIB 55175436450 zastupanog po punomoćniku Vlatko Krajnović</izvorni_sadrzaj>
    <derivirana_varijabla naziv="DomainObject.Predmet.ProtustrankaFormatedOIB_1">  MAS-PROM d.o.o., OIB 55175436450 zastupanog po punomoćniku Vlatko Krajnović</derivirana_varijabla>
  </DomainObject.Predmet.ProtustrankaFormatedOIB>
  <DomainObject.Predmet.ProtustrankaFormatedWithAdress>
    <izvorni_sadrzaj> MAS-PROM d.o.o., Samoborska cesta 145, 10000 Zagreb zastupanog po punomoćniku Vlatko Krajnović</izvorni_sadrzaj>
    <derivirana_varijabla naziv="DomainObject.Predmet.ProtustrankaFormatedWithAdress_1"> MAS-PROM d.o.o., Samoborska cesta 145, 10000 Zagreb zastupanog po punomoćniku Vlatko Krajnović</derivirana_varijabla>
  </DomainObject.Predmet.ProtustrankaFormatedWithAdress>
  <DomainObject.Predmet.ProtustrankaFormatedWithAdressOIB>
    <izvorni_sadrzaj> MAS-PROM d.o.o., OIB 55175436450, Samoborska cesta 145, 10000 Zagreb zastupanog po punomoćniku Vlatko Krajnović</izvorni_sadrzaj>
    <derivirana_varijabla naziv="DomainObject.Predmet.ProtustrankaFormatedWithAdressOIB_1"> MAS-PROM d.o.o., OIB 55175436450, Samoborska cesta 145, 10000 Zagreb zastupanog po punomoćniku Vlatko Krajnović</derivirana_varijabla>
  </DomainObject.Predmet.ProtustrankaFormatedWithAdressOIB>
  <DomainObject.Predmet.ProtustrankaWithAdress>
    <izvorni_sadrzaj>MAS-PROM d.o.o. Samoborska cesta 145, 10000 Zagreb</izvorni_sadrzaj>
    <derivirana_varijabla naziv="DomainObject.Predmet.ProtustrankaWithAdress_1">MAS-PROM d.o.o. Samoborska cesta 145, 10000 Zagreb</derivirana_varijabla>
  </DomainObject.Predmet.ProtustrankaWithAdress>
  <DomainObject.Predmet.ProtustrankaWithAdressOIB>
    <izvorni_sadrzaj>MAS-PROM d.o.o., OIB 55175436450, Samoborska cesta 145, 10000 Zagreb</izvorni_sadrzaj>
    <derivirana_varijabla naziv="DomainObject.Predmet.ProtustrankaWithAdressOIB_1">MAS-PROM d.o.o., OIB 55175436450, Samoborska cesta 145, 10000 Zagreb</derivirana_varijabla>
  </DomainObject.Predmet.ProtustrankaWithAdressOIB>
  <DomainObject.Predmet.ProtustrankaNazivFormated>
    <izvorni_sadrzaj>MAS-PROM d.o.o.</izvorni_sadrzaj>
    <derivirana_varijabla naziv="DomainObject.Predmet.ProtustrankaNazivFormated_1">MAS-PROM d.o.o.</derivirana_varijabla>
  </DomainObject.Predmet.ProtustrankaNazivFormated>
  <DomainObject.Predmet.ProtustrankaNazivFormatedOIB>
    <izvorni_sadrzaj>MAS-PROM d.o.o., OIB 55175436450</izvorni_sadrzaj>
    <derivirana_varijabla naziv="DomainObject.Predmet.ProtustrankaNazivFormatedOIB_1">MAS-PROM d.o.o., OIB 55175436450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zastupanog po punomoćniku Vlatko Krajnović</item>
    </izvorni_sadrzaj>
    <derivirana_varijabla naziv="DomainObject.Predmet.ProtuStrankaListFormated_1">
      <item>MAS-PROM d.o.o. zastupanog po punomoćniku Vlatko Krajnović</item>
    </derivirana_varijabla>
  </DomainObject.Predmet.ProtuStrankaListFormated>
  <DomainObject.Predmet.ProtuStrankaListFormatedOIB>
    <izvorni_sadrzaj>
      <item>MAS-PROM d.o.o., OIB 55175436450 zastupanog po punomoćniku Vlatko Krajnović</item>
    </izvorni_sadrzaj>
    <derivirana_varijabla naziv="DomainObject.Predmet.ProtuStrankaListFormatedOIB_1">
      <item>MAS-PROM d.o.o., OIB 55175436450 zastupanog po punomoćniku Vlatko Krajnović</item>
    </derivirana_varijabla>
  </DomainObject.Predmet.ProtuStrankaListFormatedOIB>
  <DomainObject.Predmet.ProtuStrankaListFormatedWithAdress>
    <izvorni_sadrzaj>
      <item>MAS-PROM d.o.o., Samoborska cesta 145, 10000 Zagreb zastupanog po punomoćniku Vlatko Krajnović</item>
    </izvorni_sadrzaj>
    <derivirana_varijabla naziv="DomainObject.Predmet.ProtuStrankaListFormatedWithAdress_1">
      <item>MAS-PROM d.o.o., Samoborska cesta 145, 10000 Zagreb zastupanog po punomoćniku Vlatko Krajnović</item>
    </derivirana_varijabla>
  </DomainObject.Predmet.ProtuStrankaListFormatedWithAdress>
  <DomainObject.Predmet.ProtuStrankaListFormatedWithAdressOIB>
    <izvorni_sadrzaj>
      <item>MAS-PROM d.o.o., OIB 55175436450, Samoborska cesta 145, 10000 Zagreb zastupanog po punomoćniku Vlatko Krajnović</item>
    </izvorni_sadrzaj>
    <derivirana_varijabla naziv="DomainObject.Predmet.ProtuStrankaListFormatedWithAdressOIB_1">
      <item>MAS-PROM d.o.o., OIB 55175436450, Samoborska cesta 145, 10000 Zagreb zastupanog po punomoćniku Vlatko Krajnović</item>
    </derivirana_varijabla>
  </DomainObject.Predmet.ProtuStrankaListFormatedWithAdressOIB>
  <DomainObject.Predmet.ProtuStrankaListNazivFormated>
    <izvorni_sadrzaj>
      <item>MAS-PROM d.o.o.</item>
    </izvorni_sadrzaj>
    <derivirana_varijabla naziv="DomainObject.Predmet.ProtuStrankaListNazivFormated_1">
      <item>MAS-PROM d.o.o.</item>
    </derivirana_varijabla>
  </DomainObject.Predmet.ProtuStrankaListNazivFormated>
  <DomainObject.Predmet.ProtuStrankaListNazivFormatedOIB>
    <izvorni_sadrzaj>
      <item>MAS-PROM d.o.o., OIB 55175436450</item>
    </izvorni_sadrzaj>
    <derivirana_varijabla naziv="DomainObject.Predmet.ProtuStrankaListNazivFormatedOIB_1">
      <item>MAS-PROM d.o.o., OIB 55175436450</item>
    </derivirana_varijabla>
  </DomainObject.Predmet.ProtuStrankaListNazivFormatedOIB>
  <DomainObject.Predmet.OstaliListFormated>
    <izvorni_sadrzaj>
      <item>Vlatko Krajnović punomoćnik sudionika u postupku MAS-PROM d.o.o.</item>
    </izvorni_sadrzaj>
    <derivirana_varijabla naziv="DomainObject.Predmet.OstaliListFormated_1">
      <item>Vlatko Krajnović punomoćnik sudionika u postupku MAS-PROM d.o.o.</item>
    </derivirana_varijabla>
  </DomainObject.Predmet.OstaliListFormated>
  <DomainObject.Predmet.OstaliListFormatedOIB>
    <izvorni_sadrzaj>
      <item>Vlatko Krajnović, OIB 18327147831 punomoćnik sudionika u postupku MAS-PROM d.o.o.</item>
    </izvorni_sadrzaj>
    <derivirana_varijabla naziv="DomainObject.Predmet.OstaliListFormatedOIB_1">
      <item>Vlatko Krajnović, OIB 18327147831 punomoćnik sudionika u postupku MAS-PROM d.o.o.</item>
    </derivirana_varijabla>
  </DomainObject.Predmet.OstaliListFormatedOIB>
  <DomainObject.Predmet.OstaliListFormatedWithAdress>
    <izvorni_sadrzaj>
      <item>Vlatko Krajnović, Ulica Branimira Sakača 7, 10000 Zagreb punomoćnik sudionika u postupku MAS-PROM d.o.o.</item>
    </izvorni_sadrzaj>
    <derivirana_varijabla naziv="DomainObject.Predmet.OstaliListFormatedWithAdress_1">
      <item>Vlatko Krajnović, Ulica Branimira Sakača 7, 10000 Zagreb punomoćnik sudionika u postupku MAS-PROM d.o.o.</item>
    </derivirana_varijabla>
  </DomainObject.Predmet.OstaliListFormatedWithAdress>
  <DomainObject.Predmet.OstaliListFormatedWithAdressOIB>
    <izvorni_sadrzaj>
      <item>Vlatko Krajnović, OIB 18327147831, Ulica Branimira Sakača 7, 10000 Zagreb punomoćnik sudionika u postupku MAS-PROM d.o.o.</item>
    </izvorni_sadrzaj>
    <derivirana_varijabla naziv="DomainObject.Predmet.OstaliListFormatedWithAdressOIB_1">
      <item>Vlatko Krajnović, OIB 18327147831, Ulica Branimira Sakača 7, 10000 Zagreb punomoćnik sudionika u postupku MAS-PROM d.o.o.</item>
    </derivirana_varijabla>
  </DomainObject.Predmet.OstaliListFormatedWithAdressOIB>
  <DomainObject.Predmet.OstaliListNazivFormated>
    <izvorni_sadrzaj>
      <item>Vlatko Krajnović</item>
    </izvorni_sadrzaj>
    <derivirana_varijabla naziv="DomainObject.Predmet.OstaliListNazivFormated_1">
      <item>Vlatko Krajnović</item>
    </derivirana_varijabla>
  </DomainObject.Predmet.OstaliListNazivFormated>
  <DomainObject.Predmet.OstaliListNazivFormatedOIB>
    <izvorni_sadrzaj>
      <item>Vlatko Krajnović, OIB 18327147831</item>
    </izvorni_sadrzaj>
    <derivirana_varijabla naziv="DomainObject.Predmet.OstaliListNazivFormatedOIB_1">
      <item>Vlatko Krajnović, OIB 18327147831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</izvorni_sadrzaj>
    <derivirana_varijabla naziv="DomainObject.Predmet.ProtustrankaIDrugi_1">MAS-PROM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d.o.o., OIB 55175436450, Samoborska cesta 145, 10000 Zagreb</izvorni_sadrzaj>
    <derivirana_varijabla naziv="DomainObject.Predmet.ProtustrankaIDrugiAdressOIB_1">MAS-PROM d.o.o., OIB 55175436450,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MAS-PROM d.o.o.</item>
      <item>Vlatko Krajnović</item>
    </izvorni_sadrzaj>
    <derivirana_varijabla naziv="DomainObject.Predmet.SudioniciListNaziv_1">
      <item>FINA Regionalni centar Zagreb</item>
      <item>MAS-PROM d.o.o.</item>
      <item>Vlatko Krajnović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MAS-PROM d.o.o., OIB 55175436450, Samoborska cesta 145,10000 Zagreb</item>
      <item>Vlatko Krajnović, OIB 18327147831, Ulica Branimira Sakača 7,10000 Zagreb</item>
    </izvorni_sadrzaj>
    <derivirana_varijabla naziv="DomainObject.Predmet.SudioniciListAdressOIB_1">
      <item>FINA Regionalni centar Zagreb, OIB 85821130368, Trg svibanjskih žrtava 1995. 1,10000 Zagreb</item>
      <item>MAS-PROM d.o.o., OIB 55175436450, Samoborska cesta 145,10000 Zagreb</item>
      <item>Vlatko Krajnović, OIB 18327147831, Ulica Branimira Sakača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55175436450</item>
      <item>, OIB 18327147831</item>
    </izvorni_sadrzaj>
    <derivirana_varijabla naziv="DomainObject.Predmet.SudioniciListNazivOIB_1">
      <item>, OIB 85821130368</item>
      <item>, OIB 55175436450</item>
      <item>, OIB 18327147831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1304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2016-02-22T08:10:00Z</dcterms:created>
  <dc:creator>ilukac</dc:creator>
  <cp:lastModifiedBy>Ksenija Nol</cp:lastModifiedBy>
  <cp:lastPrinted>2016-02-22T08:06:00Z</cp:lastPrinted>
  <dcterms:modified xmlns:xsi="http://www.w3.org/2001/XMLSchema-instance" xsi:type="dcterms:W3CDTF">2016-02-22T09:22:00Z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