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bb64" w14:paraId="49abb64" w:rsidRDefault="00093D75" w:rsidP="0094096C" w:rsidR="00093D75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093D75" w:rsidRPr="00093D75">
        <w:rPr>
          <w:lang w:val="hr-HR"/>
        </w:rPr>
        <w:t>DORVAK j.d.o.o., OIB: 06894550077, Split, Hercegovačka 133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C3059">
        <w:rPr>
          <w:lang w:val="hr-HR"/>
        </w:rPr>
        <w:t>10. siječnja 2017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093D75" w:rsidRPr="00093D75">
        <w:rPr>
          <w:lang w:val="hr-HR"/>
        </w:rPr>
        <w:t>DORVAK j.d.o.o., OIB: 06894550077, Split, Hercegovačka 133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AA7DAE">
        <w:rPr>
          <w:lang w:val="hr-HR"/>
        </w:rPr>
        <w:t>3: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AA7DAE" w:rsidRPr="00AA7DAE">
        <w:rPr>
          <w:lang w:val="hr-HR"/>
        </w:rPr>
        <w:t>Ivan Gjurašić iz Zagreba, Petrinjska 28, OIB: 66025260916.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093D75" w:rsidRPr="00093D75">
        <w:rPr>
          <w:lang w:val="hr-HR"/>
        </w:rPr>
        <w:t>DORVAK j.d.o.o., OIB: 06894550077, Split, Hercegovačka 133</w:t>
      </w:r>
      <w:r w:rsidR="007D4C1B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0C3059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C84288" w:rsidRPr="00C84288">
        <w:rPr>
          <w:lang w:val="hr-HR"/>
        </w:rPr>
        <w:t>RONILAČKO DRUŠTVO ˝PITOS˝, OIB: 74864065039, Kaštel Sućurac, Gojača 0 bb</w:t>
      </w:r>
      <w:r w:rsidR="00C84288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093D75">
        <w:rPr>
          <w:lang w:val="hr-HR"/>
        </w:rPr>
        <w:t>21. listopada</w:t>
      </w:r>
      <w:r w:rsidR="00F5507B" w:rsidRPr="0094096C">
        <w:rPr>
          <w:lang w:val="hr-HR"/>
        </w:rPr>
        <w:t xml:space="preserve">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093D75">
        <w:rPr>
          <w:lang w:val="hr-HR"/>
        </w:rPr>
        <w:t>120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093D75">
        <w:rPr>
          <w:lang w:val="hr-HR"/>
        </w:rPr>
        <w:t xml:space="preserve">28.823,82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045FA" w:rsidP="007045FA" w:rsidR="007045FA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F12455" w:rsidP="007045FA" w:rsidR="007045FA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sudskog registra </w:t>
      </w:r>
      <w:r w:rsidR="007045FA">
        <w:rPr>
          <w:lang w:val="hr-HR"/>
        </w:rPr>
        <w:t xml:space="preserve">za dužnika proizlazi da se ne vodi drugi postupak radi brisanja dužnika iz sudskog registra (list 2-3 spisa), </w:t>
      </w:r>
    </w:p>
    <w:p w:rsidRDefault="007045FA" w:rsidP="007045FA" w:rsidR="007045FA">
      <w:pPr>
        <w:ind w:firstLine="708"/>
        <w:jc w:val="both"/>
        <w:rPr>
          <w:lang w:val="hr-HR"/>
        </w:rPr>
      </w:pPr>
      <w:r>
        <w:rPr>
          <w:lang w:val="hr-HR"/>
        </w:rPr>
        <w:t>- iz podneska Hrvatskog zavoda za mirovinsko osiguranje od 15. rujna 2016. godine proizlazi da dužnik nema zaposlenih (list 6 spisa),</w:t>
      </w:r>
    </w:p>
    <w:p w:rsidRDefault="007045FA" w:rsidP="007045FA" w:rsidR="007045FA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11. studenog 2016. godine proizlazi da dužnik u Očevidniku redoslijeda osnova za plaćanje ima evidentirane neizvršene osnove za plaćanje u neprekinutom razdoblju od 505 dana (list 8 spisa),</w:t>
      </w:r>
    </w:p>
    <w:p w:rsidRDefault="007045FA" w:rsidP="007045FA" w:rsidR="007045FA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15.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045FA" w:rsidP="0094096C" w:rsidR="007045FA">
      <w:pPr>
        <w:spacing w:before="160"/>
        <w:jc w:val="both"/>
        <w:rPr>
          <w:lang w:val="hr-HR"/>
        </w:rPr>
      </w:pPr>
    </w:p>
    <w:p w:rsidRDefault="007045FA" w:rsidP="0094096C" w:rsidR="007045FA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942C77">
      <w:t>. St-1</w:t>
    </w:r>
    <w:r w:rsidR="00093D75">
      <w:t>680</w:t>
    </w:r>
    <w:r w:rsidR="003734BE">
      <w:t>/201</w:t>
    </w:r>
    <w:r w:rsidR="007D4C1B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093D75">
      <w:t>1680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04173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045FA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A7DAE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12455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634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St-1680/2015</izvorni_sadrzaj>
    <derivirana_varijabla naziv="DomainObject.Predmet.OznakaBroj_1">St-1680/2015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DORVAK j.d.o.o. za ugostiteljstvo</izvorni_sadrzaj>
    <derivirana_varijabla naziv="DomainObject.Predmet.ProtustrankaFormated_1">  DORVAK j.d.o.o. za ugostiteljstvo</derivirana_varijabla>
  </DomainObject.Predmet.ProtustrankaFormated>
  <DomainObject.Predmet.ProtustrankaFormatedOIB>
    <izvorni_sadrzaj>  DORVAK j.d.o.o. za ugostiteljstvo, OIB 06894550077</izvorni_sadrzaj>
    <derivirana_varijabla naziv="DomainObject.Predmet.ProtustrankaFormatedOIB_1">  DORVAK j.d.o.o. za ugostiteljstvo, OIB 06894550077</derivirana_varijabla>
  </DomainObject.Predmet.ProtustrankaFormatedOIB>
  <DomainObject.Predmet.ProtustrankaFormatedWithAdress>
    <izvorni_sadrzaj> DORVAK j.d.o.o. za ugostiteljstvo, Hercegovačka 133, 21000 Split</izvorni_sadrzaj>
    <derivirana_varijabla naziv="DomainObject.Predmet.ProtustrankaFormatedWithAdress_1"> DORVAK j.d.o.o. za ugostiteljstvo, Hercegovačka 133, 21000 Split</derivirana_varijabla>
  </DomainObject.Predmet.ProtustrankaFormatedWithAdress>
  <DomainObject.Predmet.ProtustrankaFormatedWithAdressOIB>
    <izvorni_sadrzaj> DORVAK j.d.o.o. za ugostiteljstvo, OIB 06894550077, Hercegovačka 133, 21000 Split</izvorni_sadrzaj>
    <derivirana_varijabla naziv="DomainObject.Predmet.ProtustrankaFormatedWithAdressOIB_1"> DORVAK j.d.o.o. za ugostiteljstvo, OIB 06894550077, Hercegovačka 133, 21000 Split</derivirana_varijabla>
  </DomainObject.Predmet.ProtustrankaFormatedWithAdressOIB>
  <DomainObject.Predmet.ProtustrankaWithAdress>
    <izvorni_sadrzaj>DORVAK j.d.o.o. za ugostiteljstvo Hercegovačka 133, 21000 Split</izvorni_sadrzaj>
    <derivirana_varijabla naziv="DomainObject.Predmet.ProtustrankaWithAdress_1">DORVAK j.d.o.o. za ugostiteljstvo Hercegovačka 133, 21000 Split</derivirana_varijabla>
  </DomainObject.Predmet.ProtustrankaWithAdress>
  <DomainObject.Predmet.ProtustrankaWithAdressOIB>
    <izvorni_sadrzaj>DORVAK j.d.o.o. za ugostiteljstvo, OIB 06894550077, Hercegovačka 133, 21000 Split</izvorni_sadrzaj>
    <derivirana_varijabla naziv="DomainObject.Predmet.ProtustrankaWithAdressOIB_1">DORVAK j.d.o.o. za ugostiteljstvo, OIB 06894550077, Hercegovačka 133, 21000 Split</derivirana_varijabla>
  </DomainObject.Predmet.ProtustrankaWithAdressOIB>
  <DomainObject.Predmet.ProtustrankaNazivFormated>
    <izvorni_sadrzaj>DORVAK j.d.o.o. za ugostiteljstvo</izvorni_sadrzaj>
    <derivirana_varijabla naziv="DomainObject.Predmet.ProtustrankaNazivFormated_1">DORVAK j.d.o.o. za ugostiteljstvo</derivirana_varijabla>
  </DomainObject.Predmet.ProtustrankaNazivFormated>
  <DomainObject.Predmet.ProtustrankaNazivFormatedOIB>
    <izvorni_sadrzaj>DORVAK j.d.o.o. za ugostiteljstvo, OIB 06894550077</izvorni_sadrzaj>
    <derivirana_varijabla naziv="DomainObject.Predmet.ProtustrankaNazivFormatedOIB_1">DORVAK j.d.o.o. za ugostiteljstvo, OIB 06894550077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28823.82</izvorni_sadrzaj>
    <derivirana_varijabla naziv="DomainObject.Predmet.TrenutnaVrijednost_1">28823.82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DORVAK j.d.o.o. za ugostiteljstvo</item>
    </izvorni_sadrzaj>
    <derivirana_varijabla naziv="DomainObject.Predmet.ProtuStrankaListFormated_1">
      <item>DORVAK j.d.o.o. za ugostiteljstvo</item>
    </derivirana_varijabla>
  </DomainObject.Predmet.ProtuStrankaListFormated>
  <DomainObject.Predmet.ProtuStrankaListFormatedOIB>
    <izvorni_sadrzaj>
      <item>DORVAK j.d.o.o. za ugostiteljstvo, OIB 06894550077</item>
    </izvorni_sadrzaj>
    <derivirana_varijabla naziv="DomainObject.Predmet.ProtuStrankaListFormatedOIB_1">
      <item>DORVAK j.d.o.o. za ugostiteljstvo, OIB 06894550077</item>
    </derivirana_varijabla>
  </DomainObject.Predmet.ProtuStrankaListFormatedOIB>
  <DomainObject.Predmet.ProtuStrankaListFormatedWithAdress>
    <izvorni_sadrzaj>
      <item>DORVAK j.d.o.o. za ugostiteljstvo, Hercegovačka 133, 21000 Split</item>
    </izvorni_sadrzaj>
    <derivirana_varijabla naziv="DomainObject.Predmet.ProtuStrankaListFormatedWithAdress_1">
      <item>DORVAK j.d.o.o. za ugostiteljstvo, Hercegovačka 133, 21000 Split</item>
    </derivirana_varijabla>
  </DomainObject.Predmet.ProtuStrankaListFormatedWithAdress>
  <DomainObject.Predmet.ProtuStrankaListFormatedWithAdressOIB>
    <izvorni_sadrzaj>
      <item>DORVAK j.d.o.o. za ugostiteljstvo, OIB 06894550077, Hercegovačka 133, 21000 Split</item>
    </izvorni_sadrzaj>
    <derivirana_varijabla naziv="DomainObject.Predmet.ProtuStrankaListFormatedWithAdressOIB_1">
      <item>DORVAK j.d.o.o. za ugostiteljstvo, OIB 06894550077, Hercegovačka 133, 21000 Split</item>
    </derivirana_varijabla>
  </DomainObject.Predmet.ProtuStrankaListFormatedWithAdressOIB>
  <DomainObject.Predmet.ProtuStrankaListNazivFormated>
    <izvorni_sadrzaj>
      <item>DORVAK j.d.o.o. za ugostiteljstvo</item>
    </izvorni_sadrzaj>
    <derivirana_varijabla naziv="DomainObject.Predmet.ProtuStrankaListNazivFormated_1">
      <item>DORVAK j.d.o.o. za ugostiteljstvo</item>
    </derivirana_varijabla>
  </DomainObject.Predmet.ProtuStrankaListNazivFormated>
  <DomainObject.Predmet.ProtuStrankaListNazivFormatedOIB>
    <izvorni_sadrzaj>
      <item>DORVAK j.d.o.o. za ugostiteljstvo, OIB 06894550077</item>
    </izvorni_sadrzaj>
    <derivirana_varijabla naziv="DomainObject.Predmet.ProtuStrankaListNazivFormatedOIB_1">
      <item>DORVAK j.d.o.o. za ugostiteljstvo, OIB 06894550077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DORVAK j.d.o.o. za ugostiteljstvo</izvorni_sadrzaj>
    <derivirana_varijabla naziv="DomainObject.Predmet.ProtustrankaIDrugi_1">DORVAK j.d.o.o. za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DORVAK j.d.o.o. za ugostiteljstvo, OIB 06894550077, Hercegovačka 133, 21000 Split</izvorni_sadrzaj>
    <derivirana_varijabla naziv="DomainObject.Predmet.ProtustrankaIDrugiAdressOIB_1">DORVAK j.d.o.o. za ugostiteljstvo, OIB 06894550077, Hercegovačka 133,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DORVAK j.d.o.o. za ugostiteljstvo</item>
      <item>FINANCIJSKA AGENCIJA, RC SPLIT</item>
    </izvorni_sadrzaj>
    <derivirana_varijabla naziv="DomainObject.Predmet.SudioniciListNaziv_1">
      <item>DORVAK j.d.o.o. za ugostiteljstvo</item>
      <item>FINANCIJSKA AGENCIJA, RC SPLIT</item>
    </derivirana_varijabla>
  </DomainObject.Predmet.SudioniciListNaziv>
  <DomainObject.Predmet.SudioniciListAdressOIB>
    <izvorni_sadrzaj>
      <item>DORVAK j.d.o.o. za ugostiteljstvo, OIB 06894550077, Hercegovačka 133,21000 Split</item>
      <item>FINANCIJSKA AGENCIJA, RC SPLIT, OIB 85821130368, Mažuranićevo šetalište 24b,21000 Split</item>
    </izvorni_sadrzaj>
    <derivirana_varijabla naziv="DomainObject.Predmet.SudioniciListAdressOIB_1">
      <item>DORVAK j.d.o.o. za ugostiteljstvo, OIB 06894550077, Hercegovačka 133,21000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06894550077</item>
      <item>, OIB 85821130368</item>
    </izvorni_sadrzaj>
    <derivirana_varijabla naziv="DomainObject.Predmet.SudioniciListNazivOIB_1">
      <item>, OIB 06894550077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D4E6B-222B-417C-8840-F0EFB6938B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820</properties:Words>
  <properties:Characters>4432</properties:Characters>
  <properties:Lines>92</properties:Lines>
  <properties:Paragraphs>37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2017-01-10T11:56:00Z</cp:lastPrinted>
  <dcterms:modified xmlns:xsi="http://www.w3.org/2001/XMLSchema-instance" xsi:type="dcterms:W3CDTF">2017-01-10T12:21:00Z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