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cb06a" w14:paraId="a8cb06a" w:rsidRDefault="00385828" w:rsidP="00E147C3" w:rsidR="00E147C3" w:rsidRPr="00B22BBD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2790" cx="551815"/>
            <wp:effectExtent b="0" r="635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2790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147C3" w:rsidP="00E147C3" w:rsidR="00E147C3" w:rsidRPr="00B22BBD">
      <w:pPr>
        <w:rPr>
          <w:b/>
          <w:sz w:val="22"/>
          <w:szCs w:val="22"/>
        </w:rPr>
      </w:pPr>
      <w:r w:rsidRPr="00B22BBD">
        <w:rPr>
          <w:color w:val="000000"/>
          <w:sz w:val="22"/>
          <w:szCs w:val="22"/>
        </w:rPr>
        <w:t xml:space="preserve">        </w:t>
      </w:r>
      <w:r w:rsidRPr="00B22BBD">
        <w:rPr>
          <w:b/>
          <w:sz w:val="22"/>
          <w:szCs w:val="22"/>
        </w:rPr>
        <w:t>REPUBLIKA HRVATSKA</w:t>
      </w:r>
    </w:p>
    <w:p w:rsidRDefault="00E147C3" w:rsidP="00E147C3" w:rsidR="00E147C3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TRGOVAČKI SUD U SPLITU</w:t>
      </w:r>
    </w:p>
    <w:p w:rsidRDefault="00E147C3" w:rsidP="00E147C3" w:rsidR="00E147C3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E147C3" w:rsidP="00E147C3" w:rsidR="00E147C3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232AF0" w:rsidP="00232AF0" w:rsidR="00232AF0" w:rsidRPr="00476859">
      <w:pPr>
        <w:jc w:val="right"/>
        <w:rPr>
          <w:b/>
          <w:sz w:val="22"/>
          <w:szCs w:val="22"/>
        </w:rPr>
      </w:pPr>
      <w:proofErr w:type="spellStart"/>
      <w:r w:rsidRPr="00476859">
        <w:rPr>
          <w:b/>
          <w:sz w:val="22"/>
          <w:szCs w:val="22"/>
        </w:rPr>
        <w:t>Posl</w:t>
      </w:r>
      <w:proofErr w:type="spellEnd"/>
      <w:r w:rsidRPr="00476859">
        <w:rPr>
          <w:b/>
          <w:sz w:val="22"/>
          <w:szCs w:val="22"/>
        </w:rPr>
        <w:t>. br. 6-St.</w:t>
      </w:r>
      <w:r w:rsidR="00E80EB2">
        <w:rPr>
          <w:b/>
          <w:sz w:val="22"/>
          <w:szCs w:val="22"/>
        </w:rPr>
        <w:t>464</w:t>
      </w:r>
      <w:r w:rsidR="00A83F65">
        <w:rPr>
          <w:b/>
          <w:sz w:val="22"/>
          <w:szCs w:val="22"/>
        </w:rPr>
        <w:t>/201</w:t>
      </w:r>
      <w:r w:rsidR="00E80EB2">
        <w:rPr>
          <w:b/>
          <w:sz w:val="22"/>
          <w:szCs w:val="22"/>
        </w:rPr>
        <w:t>3</w:t>
      </w:r>
      <w:r w:rsidRPr="00476859">
        <w:rPr>
          <w:b/>
          <w:sz w:val="22"/>
          <w:szCs w:val="22"/>
        </w:rPr>
        <w:t>-</w:t>
      </w:r>
      <w:r w:rsidR="006C63B6">
        <w:rPr>
          <w:b/>
          <w:sz w:val="22"/>
          <w:szCs w:val="22"/>
        </w:rPr>
        <w:t>258</w:t>
      </w:r>
    </w:p>
    <w:p w:rsidRDefault="00232AF0" w:rsidP="00232AF0" w:rsidR="00232AF0">
      <w:pPr>
        <w:jc w:val="right"/>
        <w:rPr>
          <w:b/>
          <w:sz w:val="22"/>
          <w:szCs w:val="22"/>
        </w:rPr>
      </w:pPr>
    </w:p>
    <w:p w:rsidRDefault="00DC6C7B" w:rsidP="00232AF0" w:rsidR="00DC6C7B" w:rsidRPr="00476859">
      <w:pPr>
        <w:jc w:val="right"/>
        <w:rPr>
          <w:b/>
          <w:sz w:val="22"/>
          <w:szCs w:val="22"/>
        </w:rPr>
      </w:pPr>
    </w:p>
    <w:p w:rsidRDefault="0082485F" w:rsidP="00232AF0" w:rsidR="0082485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E P U B L I K A   H R V A T S K A</w:t>
      </w:r>
    </w:p>
    <w:p w:rsidRDefault="00BD54DE" w:rsidP="00232AF0" w:rsidR="00BD54DE">
      <w:pPr>
        <w:jc w:val="center"/>
        <w:rPr>
          <w:b/>
          <w:sz w:val="22"/>
          <w:szCs w:val="22"/>
        </w:rPr>
      </w:pPr>
    </w:p>
    <w:p w:rsidRDefault="00D468E2" w:rsidP="00232AF0" w:rsidR="00232AF0" w:rsidRPr="0047685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A K L J U Č A K</w:t>
      </w:r>
    </w:p>
    <w:p w:rsidRDefault="00232AF0" w:rsidP="00232AF0" w:rsidR="00232AF0" w:rsidRPr="00476859">
      <w:pPr>
        <w:jc w:val="center"/>
        <w:rPr>
          <w:b/>
          <w:sz w:val="22"/>
          <w:szCs w:val="22"/>
        </w:rPr>
      </w:pPr>
    </w:p>
    <w:p w:rsidRDefault="00232AF0" w:rsidP="008B799F" w:rsidR="00B70172" w:rsidRPr="008B799F">
      <w:pPr>
        <w:pStyle w:val="Tijeloteksta"/>
        <w:ind w:firstLine="720"/>
        <w:rPr>
          <w:sz w:val="22"/>
          <w:szCs w:val="22"/>
        </w:rPr>
      </w:pPr>
      <w:r w:rsidRPr="008B799F">
        <w:rPr>
          <w:sz w:val="22"/>
          <w:szCs w:val="22"/>
        </w:rPr>
        <w:t>Trgovački sud u Splitu, stalna služba u Dubrovniku, po stečajnom sucu tog suda Srđanu Gavraniću, kao sucu pojedincu,</w:t>
      </w:r>
      <w:r w:rsidR="00B70172" w:rsidRPr="008B799F">
        <w:rPr>
          <w:sz w:val="22"/>
          <w:szCs w:val="22"/>
        </w:rPr>
        <w:t xml:space="preserve"> </w:t>
      </w:r>
      <w:r w:rsidR="00BD54DE">
        <w:rPr>
          <w:sz w:val="22"/>
          <w:szCs w:val="22"/>
        </w:rPr>
        <w:t>u stečajnom postupku na</w:t>
      </w:r>
      <w:r w:rsidR="007C798C">
        <w:rPr>
          <w:sz w:val="22"/>
          <w:szCs w:val="22"/>
        </w:rPr>
        <w:t>d</w:t>
      </w:r>
      <w:r w:rsidR="00BD54DE">
        <w:rPr>
          <w:sz w:val="22"/>
          <w:szCs w:val="22"/>
        </w:rPr>
        <w:t xml:space="preserve"> dužnik</w:t>
      </w:r>
      <w:r w:rsidR="007C798C">
        <w:rPr>
          <w:sz w:val="22"/>
          <w:szCs w:val="22"/>
        </w:rPr>
        <w:t>om</w:t>
      </w:r>
      <w:r w:rsidR="00BD54DE">
        <w:rPr>
          <w:sz w:val="22"/>
          <w:szCs w:val="22"/>
        </w:rPr>
        <w:t xml:space="preserve"> </w:t>
      </w:r>
      <w:r w:rsidR="00C34C36" w:rsidRPr="00C34C36">
        <w:rPr>
          <w:sz w:val="22"/>
          <w:szCs w:val="22"/>
        </w:rPr>
        <w:t xml:space="preserve">JEDINSTVO, poljoprivredna zadruga „u stečaju“, Smokvica, OIB: 30698530431, MBS: 060019487, zastupana po stečajnom upravitelju Vlahu </w:t>
      </w:r>
      <w:proofErr w:type="spellStart"/>
      <w:r w:rsidR="00C34C36" w:rsidRPr="00C34C36">
        <w:rPr>
          <w:sz w:val="22"/>
          <w:szCs w:val="22"/>
        </w:rPr>
        <w:t>Monkoviću</w:t>
      </w:r>
      <w:proofErr w:type="spellEnd"/>
      <w:r w:rsidR="00C34C36" w:rsidRPr="00C34C36">
        <w:rPr>
          <w:sz w:val="22"/>
          <w:szCs w:val="22"/>
        </w:rPr>
        <w:t xml:space="preserve"> iz Cavtata</w:t>
      </w:r>
      <w:r w:rsidR="007C798C" w:rsidRPr="007C798C">
        <w:rPr>
          <w:sz w:val="22"/>
          <w:szCs w:val="22"/>
        </w:rPr>
        <w:t>, izvan ročišta</w:t>
      </w:r>
      <w:r w:rsidR="00BD54DE">
        <w:rPr>
          <w:sz w:val="22"/>
          <w:szCs w:val="22"/>
        </w:rPr>
        <w:t>,</w:t>
      </w:r>
      <w:r w:rsidR="008B799F">
        <w:rPr>
          <w:sz w:val="22"/>
          <w:szCs w:val="22"/>
        </w:rPr>
        <w:t xml:space="preserve"> </w:t>
      </w:r>
      <w:r w:rsidR="00B70172" w:rsidRPr="008B799F">
        <w:rPr>
          <w:sz w:val="22"/>
          <w:szCs w:val="22"/>
        </w:rPr>
        <w:t>dana</w:t>
      </w:r>
      <w:r w:rsidR="003356EA" w:rsidRPr="008B799F">
        <w:rPr>
          <w:sz w:val="22"/>
          <w:szCs w:val="22"/>
        </w:rPr>
        <w:t xml:space="preserve"> </w:t>
      </w:r>
      <w:r w:rsidR="006C63B6">
        <w:rPr>
          <w:sz w:val="22"/>
          <w:szCs w:val="22"/>
        </w:rPr>
        <w:t xml:space="preserve">26. rujna </w:t>
      </w:r>
      <w:r w:rsidR="00B70172" w:rsidRPr="008B799F">
        <w:rPr>
          <w:sz w:val="22"/>
          <w:szCs w:val="22"/>
        </w:rPr>
        <w:t>20</w:t>
      </w:r>
      <w:r w:rsidR="00EF6C3B" w:rsidRPr="008B799F">
        <w:rPr>
          <w:sz w:val="22"/>
          <w:szCs w:val="22"/>
        </w:rPr>
        <w:t>1</w:t>
      </w:r>
      <w:r w:rsidR="002924FB">
        <w:rPr>
          <w:sz w:val="22"/>
          <w:szCs w:val="22"/>
        </w:rPr>
        <w:t>7</w:t>
      </w:r>
      <w:r w:rsidR="00B70172" w:rsidRPr="008B799F">
        <w:rPr>
          <w:sz w:val="22"/>
          <w:szCs w:val="22"/>
        </w:rPr>
        <w:t>.</w:t>
      </w:r>
      <w:r w:rsidR="003356EA" w:rsidRPr="008B799F">
        <w:rPr>
          <w:sz w:val="22"/>
          <w:szCs w:val="22"/>
        </w:rPr>
        <w:t xml:space="preserve"> </w:t>
      </w:r>
      <w:r w:rsidR="00B70172" w:rsidRPr="008B799F">
        <w:rPr>
          <w:sz w:val="22"/>
          <w:szCs w:val="22"/>
        </w:rPr>
        <w:t>godine</w:t>
      </w:r>
    </w:p>
    <w:p w:rsidRDefault="00B70172" w:rsidP="00B70172" w:rsidR="00B70172">
      <w:pPr>
        <w:jc w:val="both"/>
        <w:rPr>
          <w:sz w:val="22"/>
          <w:szCs w:val="22"/>
        </w:rPr>
      </w:pPr>
    </w:p>
    <w:p w:rsidRDefault="007C798C" w:rsidP="00B70172" w:rsidR="007C798C" w:rsidRPr="00C0657E">
      <w:pPr>
        <w:jc w:val="both"/>
        <w:rPr>
          <w:sz w:val="22"/>
          <w:szCs w:val="22"/>
        </w:rPr>
      </w:pPr>
    </w:p>
    <w:p w:rsidRDefault="00453B1D" w:rsidP="00B70172" w:rsidR="00B70172" w:rsidRPr="00C0657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</w:t>
      </w:r>
      <w:r w:rsidR="00D468E2">
        <w:rPr>
          <w:b/>
          <w:sz w:val="22"/>
          <w:szCs w:val="22"/>
        </w:rPr>
        <w:t xml:space="preserve"> a k l j u č i o</w:t>
      </w:r>
      <w:r w:rsidR="00B70172" w:rsidRPr="00C0657E">
        <w:rPr>
          <w:b/>
          <w:sz w:val="22"/>
          <w:szCs w:val="22"/>
        </w:rPr>
        <w:t xml:space="preserve">    j e</w:t>
      </w:r>
    </w:p>
    <w:p w:rsidRDefault="002918C0" w:rsidP="002918C0" w:rsidR="002918C0" w:rsidRPr="00C0657E">
      <w:pPr>
        <w:rPr>
          <w:b/>
          <w:sz w:val="22"/>
          <w:szCs w:val="22"/>
        </w:rPr>
      </w:pPr>
    </w:p>
    <w:p w:rsidRDefault="009C4EED" w:rsidP="009C4EED" w:rsidR="009C4EED" w:rsidRPr="00E5646D">
      <w:pPr>
        <w:ind w:firstLine="708"/>
        <w:jc w:val="both"/>
        <w:rPr>
          <w:sz w:val="22"/>
          <w:szCs w:val="22"/>
        </w:rPr>
      </w:pPr>
      <w:r w:rsidRPr="00E5646D">
        <w:rPr>
          <w:sz w:val="22"/>
          <w:szCs w:val="22"/>
        </w:rPr>
        <w:t>Ročište radi izjašnjavanja o vrijednosti imovine stečajnog dužnika i to:</w:t>
      </w:r>
    </w:p>
    <w:p w:rsidRDefault="00952BDE" w:rsidP="00952BDE" w:rsidR="00952BDE" w:rsidRPr="00876C32">
      <w:pPr>
        <w:jc w:val="both"/>
        <w:rPr>
          <w:sz w:val="22"/>
          <w:szCs w:val="22"/>
        </w:rPr>
      </w:pPr>
      <w:r w:rsidRPr="00876C32">
        <w:rPr>
          <w:b/>
          <w:sz w:val="22"/>
          <w:szCs w:val="22"/>
        </w:rPr>
        <w:t>A)</w:t>
      </w:r>
      <w:r w:rsidRPr="00876C32">
        <w:rPr>
          <w:sz w:val="22"/>
          <w:szCs w:val="22"/>
        </w:rPr>
        <w:t xml:space="preserve"> kat. čestice </w:t>
      </w:r>
      <w:proofErr w:type="spellStart"/>
      <w:r w:rsidRPr="00CE5AD3">
        <w:rPr>
          <w:b/>
          <w:sz w:val="22"/>
          <w:szCs w:val="22"/>
        </w:rPr>
        <w:t>zgr</w:t>
      </w:r>
      <w:proofErr w:type="spellEnd"/>
      <w:r w:rsidRPr="00CE5AD3">
        <w:rPr>
          <w:b/>
          <w:sz w:val="22"/>
          <w:szCs w:val="22"/>
        </w:rPr>
        <w:t>. 724</w:t>
      </w:r>
      <w:r w:rsidRPr="00876C32">
        <w:rPr>
          <w:sz w:val="22"/>
          <w:szCs w:val="22"/>
        </w:rPr>
        <w:t>, zgrada</w:t>
      </w:r>
      <w:r>
        <w:rPr>
          <w:sz w:val="22"/>
          <w:szCs w:val="22"/>
        </w:rPr>
        <w:t xml:space="preserve"> Uljara, neplodno, Vladina njiva,</w:t>
      </w:r>
      <w:r w:rsidRPr="00876C32">
        <w:rPr>
          <w:sz w:val="22"/>
          <w:szCs w:val="22"/>
        </w:rPr>
        <w:t xml:space="preserve"> površine </w:t>
      </w:r>
      <w:r>
        <w:rPr>
          <w:sz w:val="22"/>
          <w:szCs w:val="22"/>
        </w:rPr>
        <w:t>390</w:t>
      </w:r>
      <w:r w:rsidRPr="00876C32">
        <w:rPr>
          <w:sz w:val="22"/>
          <w:szCs w:val="22"/>
        </w:rPr>
        <w:t xml:space="preserve"> m2 i kat. čestice </w:t>
      </w:r>
      <w:r w:rsidRPr="00CE5AD3">
        <w:rPr>
          <w:b/>
          <w:sz w:val="22"/>
          <w:szCs w:val="22"/>
        </w:rPr>
        <w:t>3580/3</w:t>
      </w:r>
      <w:r w:rsidRPr="00876C32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dvor, </w:t>
      </w:r>
      <w:r w:rsidRPr="00876C32">
        <w:rPr>
          <w:sz w:val="22"/>
          <w:szCs w:val="22"/>
        </w:rPr>
        <w:t>neplodno</w:t>
      </w:r>
      <w:r>
        <w:rPr>
          <w:sz w:val="22"/>
          <w:szCs w:val="22"/>
        </w:rPr>
        <w:t>, Vladina njiva</w:t>
      </w:r>
      <w:r w:rsidRPr="00876C32">
        <w:rPr>
          <w:sz w:val="22"/>
          <w:szCs w:val="22"/>
        </w:rPr>
        <w:t>, površine 1</w:t>
      </w:r>
      <w:r>
        <w:rPr>
          <w:sz w:val="22"/>
          <w:szCs w:val="22"/>
        </w:rPr>
        <w:t>.020</w:t>
      </w:r>
      <w:r w:rsidRPr="00876C32">
        <w:rPr>
          <w:sz w:val="22"/>
          <w:szCs w:val="22"/>
        </w:rPr>
        <w:t xml:space="preserve"> m2, sve </w:t>
      </w:r>
      <w:proofErr w:type="spellStart"/>
      <w:r w:rsidRPr="00876C32">
        <w:rPr>
          <w:sz w:val="22"/>
          <w:szCs w:val="22"/>
        </w:rPr>
        <w:t>z.ul</w:t>
      </w:r>
      <w:proofErr w:type="spellEnd"/>
      <w:r w:rsidRPr="00876C32">
        <w:rPr>
          <w:sz w:val="22"/>
          <w:szCs w:val="22"/>
        </w:rPr>
        <w:t>. 2</w:t>
      </w:r>
      <w:r>
        <w:rPr>
          <w:sz w:val="22"/>
          <w:szCs w:val="22"/>
        </w:rPr>
        <w:t>407</w:t>
      </w:r>
      <w:r w:rsidRPr="00876C32">
        <w:rPr>
          <w:sz w:val="22"/>
          <w:szCs w:val="22"/>
        </w:rPr>
        <w:t xml:space="preserve"> k.o. SMOKVICA,</w:t>
      </w:r>
    </w:p>
    <w:p w:rsidRDefault="00952BDE" w:rsidP="00952BDE" w:rsidR="00952BDE" w:rsidRPr="00876C32">
      <w:pPr>
        <w:jc w:val="both"/>
        <w:rPr>
          <w:sz w:val="22"/>
          <w:szCs w:val="22"/>
        </w:rPr>
      </w:pPr>
      <w:r w:rsidRPr="00876C32">
        <w:rPr>
          <w:b/>
          <w:sz w:val="22"/>
          <w:szCs w:val="22"/>
        </w:rPr>
        <w:t>B)</w:t>
      </w:r>
      <w:r w:rsidRPr="00876C32">
        <w:rPr>
          <w:sz w:val="22"/>
          <w:szCs w:val="22"/>
        </w:rPr>
        <w:t xml:space="preserve"> kat. čestice </w:t>
      </w:r>
      <w:r w:rsidRPr="00CE5AD3">
        <w:rPr>
          <w:b/>
          <w:sz w:val="22"/>
          <w:szCs w:val="22"/>
        </w:rPr>
        <w:t>3575/5</w:t>
      </w:r>
      <w:r w:rsidRPr="00876C32">
        <w:rPr>
          <w:sz w:val="22"/>
          <w:szCs w:val="22"/>
        </w:rPr>
        <w:t xml:space="preserve">, </w:t>
      </w:r>
      <w:r>
        <w:rPr>
          <w:sz w:val="22"/>
          <w:szCs w:val="22"/>
        </w:rPr>
        <w:t>oranica,Vladina njiva</w:t>
      </w:r>
      <w:r w:rsidRPr="00876C32">
        <w:rPr>
          <w:sz w:val="22"/>
          <w:szCs w:val="22"/>
        </w:rPr>
        <w:t xml:space="preserve">, površine </w:t>
      </w:r>
      <w:r>
        <w:rPr>
          <w:sz w:val="22"/>
          <w:szCs w:val="22"/>
        </w:rPr>
        <w:t>2.016</w:t>
      </w:r>
      <w:r w:rsidRPr="00876C32">
        <w:rPr>
          <w:sz w:val="22"/>
          <w:szCs w:val="22"/>
        </w:rPr>
        <w:t xml:space="preserve"> m2, kat. čestice </w:t>
      </w:r>
      <w:r w:rsidRPr="00653A56">
        <w:rPr>
          <w:b/>
          <w:sz w:val="22"/>
          <w:szCs w:val="22"/>
        </w:rPr>
        <w:t>3575/17</w:t>
      </w:r>
      <w:r>
        <w:rPr>
          <w:sz w:val="22"/>
          <w:szCs w:val="22"/>
        </w:rPr>
        <w:t xml:space="preserve"> put, neplodno, Vladina njiva</w:t>
      </w:r>
      <w:r w:rsidRPr="00876C32">
        <w:rPr>
          <w:sz w:val="22"/>
          <w:szCs w:val="22"/>
        </w:rPr>
        <w:t xml:space="preserve">, površine </w:t>
      </w:r>
      <w:r>
        <w:rPr>
          <w:sz w:val="22"/>
          <w:szCs w:val="22"/>
        </w:rPr>
        <w:t>1.209</w:t>
      </w:r>
      <w:r w:rsidRPr="00876C32">
        <w:rPr>
          <w:sz w:val="22"/>
          <w:szCs w:val="22"/>
        </w:rPr>
        <w:t xml:space="preserve"> m2</w:t>
      </w:r>
      <w:r>
        <w:rPr>
          <w:sz w:val="22"/>
          <w:szCs w:val="22"/>
        </w:rPr>
        <w:t>,</w:t>
      </w:r>
      <w:r w:rsidRPr="00876C32">
        <w:rPr>
          <w:sz w:val="22"/>
          <w:szCs w:val="22"/>
        </w:rPr>
        <w:t xml:space="preserve"> kat. čestice </w:t>
      </w:r>
      <w:r w:rsidRPr="00653A56">
        <w:rPr>
          <w:b/>
          <w:sz w:val="22"/>
          <w:szCs w:val="22"/>
        </w:rPr>
        <w:t>3575/18</w:t>
      </w:r>
      <w:r w:rsidRPr="00876C32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dvor, </w:t>
      </w:r>
      <w:r w:rsidRPr="00876C32">
        <w:rPr>
          <w:sz w:val="22"/>
          <w:szCs w:val="22"/>
        </w:rPr>
        <w:t xml:space="preserve">neplodno, </w:t>
      </w:r>
      <w:r>
        <w:rPr>
          <w:sz w:val="22"/>
          <w:szCs w:val="22"/>
        </w:rPr>
        <w:t xml:space="preserve">Vladina njiva, </w:t>
      </w:r>
      <w:r w:rsidRPr="00876C32">
        <w:rPr>
          <w:sz w:val="22"/>
          <w:szCs w:val="22"/>
        </w:rPr>
        <w:t xml:space="preserve">površine </w:t>
      </w:r>
      <w:r>
        <w:rPr>
          <w:sz w:val="22"/>
          <w:szCs w:val="22"/>
        </w:rPr>
        <w:t>1.090 m</w:t>
      </w:r>
      <w:r w:rsidRPr="00876C32">
        <w:rPr>
          <w:sz w:val="22"/>
          <w:szCs w:val="22"/>
        </w:rPr>
        <w:t>2</w:t>
      </w:r>
      <w:r>
        <w:rPr>
          <w:sz w:val="22"/>
          <w:szCs w:val="22"/>
        </w:rPr>
        <w:t xml:space="preserve">, </w:t>
      </w:r>
      <w:r w:rsidRPr="00584CD5">
        <w:rPr>
          <w:sz w:val="22"/>
          <w:szCs w:val="22"/>
        </w:rPr>
        <w:t xml:space="preserve">kat. čestice </w:t>
      </w:r>
      <w:r w:rsidRPr="00653A56">
        <w:rPr>
          <w:b/>
          <w:sz w:val="22"/>
          <w:szCs w:val="22"/>
        </w:rPr>
        <w:t>3575/25</w:t>
      </w:r>
      <w:r w:rsidRPr="00584CD5">
        <w:rPr>
          <w:sz w:val="22"/>
          <w:szCs w:val="22"/>
        </w:rPr>
        <w:t xml:space="preserve">, dvor, neplodno, Vladina njiva, površine </w:t>
      </w:r>
      <w:r>
        <w:rPr>
          <w:sz w:val="22"/>
          <w:szCs w:val="22"/>
        </w:rPr>
        <w:t>483</w:t>
      </w:r>
      <w:r w:rsidRPr="00584CD5">
        <w:rPr>
          <w:sz w:val="22"/>
          <w:szCs w:val="22"/>
        </w:rPr>
        <w:t xml:space="preserve"> m2</w:t>
      </w:r>
      <w:r>
        <w:rPr>
          <w:sz w:val="22"/>
          <w:szCs w:val="22"/>
        </w:rPr>
        <w:t>,</w:t>
      </w:r>
      <w:r w:rsidRPr="00584CD5">
        <w:rPr>
          <w:sz w:val="22"/>
          <w:szCs w:val="22"/>
        </w:rPr>
        <w:t xml:space="preserve"> kat. čestice </w:t>
      </w:r>
      <w:r w:rsidRPr="00653A56">
        <w:rPr>
          <w:b/>
          <w:sz w:val="22"/>
          <w:szCs w:val="22"/>
        </w:rPr>
        <w:t>3575/26</w:t>
      </w:r>
      <w:r w:rsidRPr="00584CD5">
        <w:rPr>
          <w:sz w:val="22"/>
          <w:szCs w:val="22"/>
        </w:rPr>
        <w:t>, dvor, neplodno, Vladina njiva, površine 1</w:t>
      </w:r>
      <w:r>
        <w:rPr>
          <w:sz w:val="22"/>
          <w:szCs w:val="22"/>
        </w:rPr>
        <w:t>77</w:t>
      </w:r>
      <w:r w:rsidRPr="00584CD5">
        <w:rPr>
          <w:sz w:val="22"/>
          <w:szCs w:val="22"/>
        </w:rPr>
        <w:t xml:space="preserve"> m2</w:t>
      </w:r>
      <w:r>
        <w:rPr>
          <w:sz w:val="22"/>
          <w:szCs w:val="22"/>
        </w:rPr>
        <w:t xml:space="preserve">, </w:t>
      </w:r>
      <w:r w:rsidRPr="00876C32">
        <w:rPr>
          <w:sz w:val="22"/>
          <w:szCs w:val="22"/>
        </w:rPr>
        <w:t xml:space="preserve">kat. čestice </w:t>
      </w:r>
      <w:r w:rsidRPr="00653A56">
        <w:rPr>
          <w:b/>
          <w:sz w:val="22"/>
          <w:szCs w:val="22"/>
        </w:rPr>
        <w:t>3580/4</w:t>
      </w:r>
      <w:r w:rsidRPr="00876C32">
        <w:rPr>
          <w:sz w:val="22"/>
          <w:szCs w:val="22"/>
        </w:rPr>
        <w:t xml:space="preserve">, neplodno, </w:t>
      </w:r>
      <w:r>
        <w:rPr>
          <w:sz w:val="22"/>
          <w:szCs w:val="22"/>
        </w:rPr>
        <w:t xml:space="preserve">Selca, </w:t>
      </w:r>
      <w:r w:rsidRPr="00876C32">
        <w:rPr>
          <w:sz w:val="22"/>
          <w:szCs w:val="22"/>
        </w:rPr>
        <w:t xml:space="preserve">površine </w:t>
      </w:r>
      <w:r>
        <w:rPr>
          <w:sz w:val="22"/>
          <w:szCs w:val="22"/>
        </w:rPr>
        <w:t>155 m</w:t>
      </w:r>
      <w:r w:rsidRPr="00876C32">
        <w:rPr>
          <w:sz w:val="22"/>
          <w:szCs w:val="22"/>
        </w:rPr>
        <w:t>2</w:t>
      </w:r>
      <w:r>
        <w:rPr>
          <w:sz w:val="22"/>
          <w:szCs w:val="22"/>
        </w:rPr>
        <w:t xml:space="preserve">, </w:t>
      </w:r>
      <w:r w:rsidRPr="001D04F1">
        <w:rPr>
          <w:sz w:val="22"/>
          <w:szCs w:val="22"/>
        </w:rPr>
        <w:t xml:space="preserve">kat. čestice </w:t>
      </w:r>
      <w:r w:rsidRPr="00653A56">
        <w:rPr>
          <w:b/>
          <w:sz w:val="22"/>
          <w:szCs w:val="22"/>
        </w:rPr>
        <w:t>3580/5</w:t>
      </w:r>
      <w:r w:rsidRPr="001D04F1">
        <w:rPr>
          <w:sz w:val="22"/>
          <w:szCs w:val="22"/>
        </w:rPr>
        <w:t xml:space="preserve">, neplodno, Selca, površine </w:t>
      </w:r>
      <w:r>
        <w:rPr>
          <w:sz w:val="22"/>
          <w:szCs w:val="22"/>
        </w:rPr>
        <w:t>440</w:t>
      </w:r>
      <w:r w:rsidRPr="001D04F1">
        <w:rPr>
          <w:sz w:val="22"/>
          <w:szCs w:val="22"/>
        </w:rPr>
        <w:t xml:space="preserve"> m2</w:t>
      </w:r>
      <w:r>
        <w:rPr>
          <w:sz w:val="22"/>
          <w:szCs w:val="22"/>
        </w:rPr>
        <w:t xml:space="preserve">, </w:t>
      </w:r>
      <w:r w:rsidRPr="00876C32">
        <w:rPr>
          <w:sz w:val="22"/>
          <w:szCs w:val="22"/>
        </w:rPr>
        <w:t xml:space="preserve">sve </w:t>
      </w:r>
      <w:proofErr w:type="spellStart"/>
      <w:r w:rsidRPr="00876C32">
        <w:rPr>
          <w:sz w:val="22"/>
          <w:szCs w:val="22"/>
        </w:rPr>
        <w:t>z.ul</w:t>
      </w:r>
      <w:proofErr w:type="spellEnd"/>
      <w:r w:rsidRPr="00876C32">
        <w:rPr>
          <w:sz w:val="22"/>
          <w:szCs w:val="22"/>
        </w:rPr>
        <w:t>. 2</w:t>
      </w:r>
      <w:r>
        <w:rPr>
          <w:sz w:val="22"/>
          <w:szCs w:val="22"/>
        </w:rPr>
        <w:t>773</w:t>
      </w:r>
      <w:r w:rsidRPr="00876C32">
        <w:rPr>
          <w:sz w:val="22"/>
          <w:szCs w:val="22"/>
        </w:rPr>
        <w:t xml:space="preserve"> k.o. SMOKVICA.</w:t>
      </w:r>
    </w:p>
    <w:p w:rsidRDefault="009C4EED" w:rsidP="009C4EED" w:rsidR="009C4EED" w:rsidRPr="00E5646D">
      <w:pPr>
        <w:jc w:val="both"/>
        <w:rPr>
          <w:sz w:val="22"/>
          <w:szCs w:val="22"/>
        </w:rPr>
      </w:pPr>
      <w:r w:rsidRPr="00E5646D">
        <w:rPr>
          <w:sz w:val="22"/>
          <w:szCs w:val="22"/>
        </w:rPr>
        <w:t>održat će se dana</w:t>
      </w:r>
    </w:p>
    <w:p w:rsidRDefault="009C4EED" w:rsidP="009C4EED" w:rsidR="009C4EED" w:rsidRPr="007E7B2C">
      <w:pPr>
        <w:jc w:val="center"/>
        <w:rPr>
          <w:b/>
          <w:sz w:val="16"/>
          <w:szCs w:val="16"/>
          <w:u w:val="single"/>
        </w:rPr>
      </w:pPr>
    </w:p>
    <w:p w:rsidRDefault="002924FB" w:rsidP="009C4EED" w:rsidR="009C4EED" w:rsidRPr="00E51F90">
      <w:pPr>
        <w:jc w:val="center"/>
        <w:rPr>
          <w:b/>
          <w:sz w:val="22"/>
          <w:szCs w:val="22"/>
          <w:u w:val="single"/>
        </w:rPr>
      </w:pPr>
      <w:r w:rsidRPr="00E51F90">
        <w:rPr>
          <w:b/>
          <w:sz w:val="22"/>
          <w:szCs w:val="22"/>
          <w:u w:val="single"/>
        </w:rPr>
        <w:t>1</w:t>
      </w:r>
      <w:r w:rsidR="00E51F90" w:rsidRPr="00E51F90">
        <w:rPr>
          <w:b/>
          <w:sz w:val="22"/>
          <w:szCs w:val="22"/>
          <w:u w:val="single"/>
        </w:rPr>
        <w:t>0</w:t>
      </w:r>
      <w:r w:rsidR="009C4EED" w:rsidRPr="00E51F90">
        <w:rPr>
          <w:b/>
          <w:sz w:val="22"/>
          <w:szCs w:val="22"/>
          <w:u w:val="single"/>
        </w:rPr>
        <w:t xml:space="preserve">. </w:t>
      </w:r>
      <w:r w:rsidR="00E51F90" w:rsidRPr="00E51F90">
        <w:rPr>
          <w:b/>
          <w:sz w:val="22"/>
          <w:szCs w:val="22"/>
          <w:u w:val="single"/>
        </w:rPr>
        <w:t>listopada</w:t>
      </w:r>
      <w:r w:rsidR="009C4EED" w:rsidRPr="00E51F90">
        <w:rPr>
          <w:b/>
          <w:sz w:val="22"/>
          <w:szCs w:val="22"/>
          <w:u w:val="single"/>
        </w:rPr>
        <w:t xml:space="preserve"> 201</w:t>
      </w:r>
      <w:r w:rsidR="000E62DD" w:rsidRPr="00E51F90">
        <w:rPr>
          <w:b/>
          <w:sz w:val="22"/>
          <w:szCs w:val="22"/>
          <w:u w:val="single"/>
        </w:rPr>
        <w:t>7</w:t>
      </w:r>
      <w:r w:rsidR="009C4EED" w:rsidRPr="00E51F90">
        <w:rPr>
          <w:b/>
          <w:sz w:val="22"/>
          <w:szCs w:val="22"/>
          <w:u w:val="single"/>
        </w:rPr>
        <w:t xml:space="preserve">. godine u </w:t>
      </w:r>
      <w:r w:rsidR="00E51F90" w:rsidRPr="00E51F90">
        <w:rPr>
          <w:b/>
          <w:sz w:val="22"/>
          <w:szCs w:val="22"/>
          <w:u w:val="single"/>
        </w:rPr>
        <w:t>9</w:t>
      </w:r>
      <w:r w:rsidRPr="00E51F90">
        <w:rPr>
          <w:b/>
          <w:sz w:val="22"/>
          <w:szCs w:val="22"/>
          <w:u w:val="single"/>
        </w:rPr>
        <w:t>,</w:t>
      </w:r>
      <w:r w:rsidR="00E51F90" w:rsidRPr="00E51F90">
        <w:rPr>
          <w:b/>
          <w:sz w:val="22"/>
          <w:szCs w:val="22"/>
          <w:u w:val="single"/>
        </w:rPr>
        <w:t>4</w:t>
      </w:r>
      <w:r w:rsidRPr="00E51F90">
        <w:rPr>
          <w:b/>
          <w:sz w:val="22"/>
          <w:szCs w:val="22"/>
          <w:u w:val="single"/>
        </w:rPr>
        <w:t>0</w:t>
      </w:r>
      <w:r w:rsidR="009C4EED" w:rsidRPr="00E51F90">
        <w:rPr>
          <w:b/>
          <w:sz w:val="22"/>
          <w:szCs w:val="22"/>
          <w:u w:val="single"/>
        </w:rPr>
        <w:t xml:space="preserve"> sati</w:t>
      </w:r>
    </w:p>
    <w:p w:rsidRDefault="009C4EED" w:rsidP="009C4EED" w:rsidR="009C4EED" w:rsidRPr="007E7B2C">
      <w:pPr>
        <w:jc w:val="center"/>
        <w:rPr>
          <w:sz w:val="16"/>
          <w:szCs w:val="16"/>
        </w:rPr>
      </w:pPr>
    </w:p>
    <w:p w:rsidRDefault="009C4EED" w:rsidP="009C4EED" w:rsidR="009C4EED" w:rsidRPr="00E5646D">
      <w:pPr>
        <w:jc w:val="both"/>
        <w:rPr>
          <w:sz w:val="22"/>
          <w:szCs w:val="22"/>
        </w:rPr>
      </w:pPr>
      <w:r w:rsidRPr="00E5646D">
        <w:rPr>
          <w:sz w:val="22"/>
          <w:szCs w:val="22"/>
        </w:rPr>
        <w:t xml:space="preserve">u prostorijama ovog suda u Dubrovniku, Dr. Ante Starčevića 23, </w:t>
      </w:r>
      <w:r w:rsidRPr="00E51F90">
        <w:rPr>
          <w:sz w:val="22"/>
          <w:szCs w:val="22"/>
        </w:rPr>
        <w:t xml:space="preserve">sudnica </w:t>
      </w:r>
      <w:r w:rsidR="00E51F90">
        <w:rPr>
          <w:sz w:val="22"/>
          <w:szCs w:val="22"/>
        </w:rPr>
        <w:t>1</w:t>
      </w:r>
      <w:r w:rsidRPr="00E5646D">
        <w:rPr>
          <w:sz w:val="22"/>
          <w:szCs w:val="22"/>
        </w:rPr>
        <w:t>.</w:t>
      </w:r>
    </w:p>
    <w:p w:rsidRDefault="009C4EED" w:rsidP="009C4EED" w:rsidR="009C4EED">
      <w:pPr>
        <w:jc w:val="both"/>
        <w:rPr>
          <w:sz w:val="22"/>
          <w:szCs w:val="22"/>
        </w:rPr>
      </w:pPr>
    </w:p>
    <w:p w:rsidRDefault="007D5402" w:rsidP="009C4EED" w:rsidR="007D5402">
      <w:pPr>
        <w:jc w:val="both"/>
        <w:rPr>
          <w:sz w:val="22"/>
          <w:szCs w:val="22"/>
        </w:rPr>
      </w:pPr>
    </w:p>
    <w:p w:rsidRDefault="009C4EED" w:rsidP="00715747" w:rsidR="009C4EED" w:rsidRPr="00E5646D">
      <w:pPr>
        <w:jc w:val="center"/>
        <w:rPr>
          <w:b/>
          <w:sz w:val="22"/>
          <w:szCs w:val="22"/>
        </w:rPr>
      </w:pPr>
      <w:r w:rsidRPr="00E5646D">
        <w:rPr>
          <w:b/>
          <w:sz w:val="22"/>
          <w:szCs w:val="22"/>
        </w:rPr>
        <w:t xml:space="preserve">U Dubrovniku, </w:t>
      </w:r>
      <w:r w:rsidR="00E51F90">
        <w:rPr>
          <w:b/>
          <w:sz w:val="22"/>
          <w:szCs w:val="22"/>
        </w:rPr>
        <w:t xml:space="preserve">26. rujna </w:t>
      </w:r>
      <w:r w:rsidRPr="00E5646D">
        <w:rPr>
          <w:b/>
          <w:sz w:val="22"/>
          <w:szCs w:val="22"/>
        </w:rPr>
        <w:t>201</w:t>
      </w:r>
      <w:r w:rsidR="005A74F3">
        <w:rPr>
          <w:b/>
          <w:sz w:val="22"/>
          <w:szCs w:val="22"/>
        </w:rPr>
        <w:t>7</w:t>
      </w:r>
      <w:r w:rsidRPr="00E5646D">
        <w:rPr>
          <w:b/>
          <w:sz w:val="22"/>
          <w:szCs w:val="22"/>
        </w:rPr>
        <w:t>. godine</w:t>
      </w:r>
    </w:p>
    <w:p w:rsidRDefault="009C4EED" w:rsidP="009C4EED" w:rsidR="009C4EED" w:rsidRPr="00E5646D">
      <w:pPr>
        <w:rPr>
          <w:b/>
          <w:sz w:val="22"/>
          <w:szCs w:val="22"/>
        </w:rPr>
      </w:pPr>
    </w:p>
    <w:p w:rsidRDefault="009C4EED" w:rsidP="009C4EED" w:rsidR="009C4EED" w:rsidRPr="00E5646D">
      <w:pPr>
        <w:ind w:left="5664"/>
        <w:rPr>
          <w:b/>
          <w:sz w:val="22"/>
          <w:szCs w:val="22"/>
        </w:rPr>
      </w:pPr>
      <w:r w:rsidRPr="00E5646D">
        <w:rPr>
          <w:b/>
          <w:sz w:val="22"/>
          <w:szCs w:val="22"/>
        </w:rPr>
        <w:t>Stečajni sudac:</w:t>
      </w:r>
    </w:p>
    <w:p w:rsidRDefault="009C4EED" w:rsidP="009C4EED" w:rsidR="009C4EED" w:rsidRPr="00E5646D">
      <w:pPr>
        <w:ind w:left="5664"/>
        <w:rPr>
          <w:b/>
          <w:sz w:val="22"/>
          <w:szCs w:val="22"/>
        </w:rPr>
      </w:pPr>
    </w:p>
    <w:p w:rsidRDefault="009C4EED" w:rsidP="009C4EED" w:rsidR="009C4EED" w:rsidRPr="00E5646D">
      <w:pPr>
        <w:ind w:left="5664"/>
        <w:rPr>
          <w:b/>
          <w:sz w:val="22"/>
          <w:szCs w:val="22"/>
        </w:rPr>
      </w:pPr>
      <w:r w:rsidRPr="00E5646D">
        <w:rPr>
          <w:b/>
          <w:sz w:val="22"/>
          <w:szCs w:val="22"/>
        </w:rPr>
        <w:t>Srđan Gavranić</w:t>
      </w:r>
    </w:p>
    <w:p w:rsidRDefault="009C4EED" w:rsidP="009C4EED" w:rsidR="009C4EED" w:rsidRPr="00E5646D">
      <w:pPr>
        <w:rPr>
          <w:sz w:val="22"/>
          <w:szCs w:val="22"/>
        </w:rPr>
      </w:pPr>
    </w:p>
    <w:p w:rsidRDefault="009C4EED" w:rsidP="009C4EED" w:rsidR="009C4EED">
      <w:pPr>
        <w:rPr>
          <w:b/>
          <w:sz w:val="22"/>
          <w:szCs w:val="22"/>
        </w:rPr>
      </w:pPr>
    </w:p>
    <w:p w:rsidRDefault="009C4EED" w:rsidP="009C4EED" w:rsidR="009C4EED" w:rsidRPr="00E5646D">
      <w:pPr>
        <w:rPr>
          <w:b/>
          <w:sz w:val="22"/>
          <w:szCs w:val="22"/>
        </w:rPr>
      </w:pPr>
      <w:r w:rsidRPr="00E5646D">
        <w:rPr>
          <w:b/>
          <w:sz w:val="22"/>
          <w:szCs w:val="22"/>
        </w:rPr>
        <w:t>PRAVNA POUKA</w:t>
      </w:r>
      <w:r>
        <w:rPr>
          <w:b/>
          <w:sz w:val="22"/>
          <w:szCs w:val="22"/>
        </w:rPr>
        <w:t>:</w:t>
      </w:r>
    </w:p>
    <w:p w:rsidRDefault="009C4EED" w:rsidP="009C4EED" w:rsidR="009C4EED" w:rsidRPr="00E5646D">
      <w:pPr>
        <w:rPr>
          <w:sz w:val="22"/>
          <w:szCs w:val="22"/>
        </w:rPr>
      </w:pPr>
      <w:r w:rsidRPr="00E5646D">
        <w:rPr>
          <w:sz w:val="22"/>
          <w:szCs w:val="22"/>
        </w:rPr>
        <w:t>Protiv ovog zaključka nije dopuštena žalba.</w:t>
      </w:r>
    </w:p>
    <w:p w:rsidRDefault="009C4EED" w:rsidP="009C4EED" w:rsidR="009C4EED" w:rsidRPr="00E5646D">
      <w:pPr>
        <w:rPr>
          <w:sz w:val="22"/>
          <w:szCs w:val="22"/>
        </w:rPr>
      </w:pPr>
    </w:p>
    <w:p w:rsidRDefault="009C4EED" w:rsidP="009C4EED" w:rsidR="009C4EED" w:rsidRPr="008048A2">
      <w:pPr>
        <w:rPr>
          <w:sz w:val="22"/>
          <w:szCs w:val="22"/>
        </w:rPr>
      </w:pPr>
      <w:r w:rsidRPr="008048A2">
        <w:rPr>
          <w:b/>
          <w:sz w:val="22"/>
          <w:szCs w:val="22"/>
        </w:rPr>
        <w:t>DN-a</w:t>
      </w:r>
      <w:r w:rsidRPr="008048A2">
        <w:rPr>
          <w:sz w:val="22"/>
          <w:szCs w:val="22"/>
        </w:rPr>
        <w:t xml:space="preserve"> (</w:t>
      </w:r>
      <w:r w:rsidR="00E51F90">
        <w:rPr>
          <w:sz w:val="22"/>
          <w:szCs w:val="22"/>
        </w:rPr>
        <w:t>26.09</w:t>
      </w:r>
      <w:r w:rsidRPr="008048A2">
        <w:rPr>
          <w:sz w:val="22"/>
          <w:szCs w:val="22"/>
        </w:rPr>
        <w:t>.201</w:t>
      </w:r>
      <w:r w:rsidR="005A74F3" w:rsidRPr="008048A2">
        <w:rPr>
          <w:sz w:val="22"/>
          <w:szCs w:val="22"/>
        </w:rPr>
        <w:t>7</w:t>
      </w:r>
      <w:r w:rsidRPr="008048A2">
        <w:rPr>
          <w:sz w:val="22"/>
          <w:szCs w:val="22"/>
        </w:rPr>
        <w:t>.g.):</w:t>
      </w:r>
    </w:p>
    <w:p w:rsidRDefault="008048A2" w:rsidP="008048A2" w:rsidR="008048A2">
      <w:pPr>
        <w:pStyle w:val="Odlomakpopisa"/>
        <w:numPr>
          <w:ilvl w:val="0"/>
          <w:numId w:val="6"/>
        </w:numPr>
        <w:tabs>
          <w:tab w:pos="142" w:val="left"/>
        </w:tabs>
        <w:ind w:hanging="720"/>
        <w:jc w:val="both"/>
        <w:rPr>
          <w:rFonts w:eastAsia="Times New Roman" w:hAnsi="Times New Roman" w:ascii="Times New Roman"/>
          <w:lang w:eastAsia="hr-HR"/>
        </w:rPr>
      </w:pPr>
      <w:r w:rsidRPr="008048A2">
        <w:rPr>
          <w:rFonts w:eastAsia="Times New Roman" w:hAnsi="Times New Roman" w:ascii="Times New Roman"/>
          <w:lang w:eastAsia="hr-HR"/>
        </w:rPr>
        <w:t>stečajni upravitelj, putem e oglasne ploče,</w:t>
      </w:r>
    </w:p>
    <w:p w:rsidRDefault="008915DD" w:rsidP="008915DD" w:rsidR="008915DD" w:rsidRPr="008048A2">
      <w:pPr>
        <w:pStyle w:val="Odlomakpopisa"/>
        <w:numPr>
          <w:ilvl w:val="0"/>
          <w:numId w:val="6"/>
        </w:numPr>
        <w:tabs>
          <w:tab w:pos="142" w:val="left"/>
        </w:tabs>
        <w:ind w:hanging="720"/>
        <w:jc w:val="both"/>
        <w:rPr>
          <w:rFonts w:eastAsia="Times New Roman" w:hAnsi="Times New Roman" w:ascii="Times New Roman"/>
          <w:lang w:eastAsia="hr-HR"/>
        </w:rPr>
      </w:pPr>
      <w:r w:rsidRPr="008048A2">
        <w:rPr>
          <w:rFonts w:eastAsia="Times New Roman" w:hAnsi="Times New Roman" w:ascii="Times New Roman"/>
          <w:lang w:eastAsia="hr-HR"/>
        </w:rPr>
        <w:t xml:space="preserve">Hrvatska poštanska banka d.d., Zagreb, </w:t>
      </w:r>
      <w:proofErr w:type="spellStart"/>
      <w:r w:rsidRPr="008048A2">
        <w:rPr>
          <w:rFonts w:eastAsia="Times New Roman" w:hAnsi="Times New Roman" w:ascii="Times New Roman"/>
          <w:lang w:eastAsia="hr-HR"/>
        </w:rPr>
        <w:t>Jurišićeva</w:t>
      </w:r>
      <w:proofErr w:type="spellEnd"/>
      <w:r w:rsidRPr="008048A2">
        <w:rPr>
          <w:rFonts w:eastAsia="Times New Roman" w:hAnsi="Times New Roman" w:ascii="Times New Roman"/>
          <w:lang w:eastAsia="hr-HR"/>
        </w:rPr>
        <w:t xml:space="preserve"> 4, putem e oglasne ploče,</w:t>
      </w:r>
    </w:p>
    <w:p w:rsidRDefault="008915DD" w:rsidP="008915DD" w:rsidR="008915DD" w:rsidRPr="008048A2">
      <w:pPr>
        <w:pStyle w:val="Odlomakpopisa"/>
        <w:numPr>
          <w:ilvl w:val="0"/>
          <w:numId w:val="6"/>
        </w:numPr>
        <w:tabs>
          <w:tab w:pos="142" w:val="left"/>
        </w:tabs>
        <w:ind w:hanging="720"/>
        <w:jc w:val="both"/>
        <w:rPr>
          <w:rFonts w:eastAsia="Times New Roman" w:hAnsi="Times New Roman" w:ascii="Times New Roman"/>
          <w:lang w:eastAsia="hr-HR"/>
        </w:rPr>
      </w:pPr>
      <w:r w:rsidRPr="008048A2">
        <w:rPr>
          <w:rFonts w:eastAsia="Times New Roman" w:hAnsi="Times New Roman" w:ascii="Times New Roman"/>
          <w:lang w:eastAsia="hr-HR"/>
        </w:rPr>
        <w:t>Općina Smokvica, putem e oglasne ploče,</w:t>
      </w:r>
    </w:p>
    <w:p w:rsidRDefault="008048A2" w:rsidP="008048A2" w:rsidR="008048A2" w:rsidRPr="008048A2">
      <w:pPr>
        <w:pStyle w:val="Odlomakpopisa"/>
        <w:numPr>
          <w:ilvl w:val="0"/>
          <w:numId w:val="6"/>
        </w:numPr>
        <w:tabs>
          <w:tab w:pos="142" w:val="left"/>
        </w:tabs>
        <w:ind w:hanging="720"/>
        <w:jc w:val="both"/>
        <w:rPr>
          <w:rFonts w:eastAsia="Times New Roman" w:hAnsi="Times New Roman" w:ascii="Times New Roman"/>
          <w:lang w:eastAsia="hr-HR"/>
        </w:rPr>
      </w:pPr>
      <w:r w:rsidRPr="008048A2">
        <w:rPr>
          <w:rFonts w:eastAsia="Times New Roman" w:hAnsi="Times New Roman" w:ascii="Times New Roman"/>
          <w:lang w:eastAsia="hr-HR"/>
        </w:rPr>
        <w:t>mrežna stranica e oglasna ploča.</w:t>
      </w:r>
    </w:p>
    <w:p w:rsidRDefault="006C7773" w:rsidP="008048A2" w:rsidR="006C7773" w:rsidRPr="005233A3">
      <w:pPr>
        <w:pStyle w:val="Odlomakpopisa"/>
        <w:tabs>
          <w:tab w:pos="142" w:val="left"/>
        </w:tabs>
        <w:ind w:left="0"/>
        <w:jc w:val="both"/>
        <w:rPr>
          <w:rFonts w:hAnsi="Times New Roman" w:ascii="Times New Roman"/>
          <w:sz w:val="20"/>
          <w:szCs w:val="20"/>
        </w:rPr>
      </w:pPr>
    </w:p>
    <w:sectPr w:rsidSect="007D5402" w:rsidR="006C7773" w:rsidRPr="005233A3">
      <w:headerReference w:type="even" r:id="rId12"/>
      <w:headerReference w:type="default" r:id="rId13"/>
      <w:pgSz w:h="16838" w:w="11906"/>
      <w:pgMar w:gutter="0" w:footer="720" w:header="720" w:left="1797" w:bottom="814" w:right="1797" w:top="1276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3417" w:rsidR="001D3417">
      <w:r>
        <w:separator/>
      </w:r>
    </w:p>
  </w:endnote>
  <w:endnote w:id="0" w:type="continuationSeparator">
    <w:p w:rsidRDefault="001D3417" w:rsidR="001D34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3417" w:rsidR="001D3417">
      <w:r>
        <w:separator/>
      </w:r>
    </w:p>
  </w:footnote>
  <w:footnote w:id="0" w:type="continuationSeparator">
    <w:p w:rsidRDefault="001D3417" w:rsidR="001D34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0B75" w:rsidP="00E91F84" w:rsidR="003C0B7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C0B75" w:rsidR="003C0B7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0B75" w:rsidP="00E91F84" w:rsidR="003C0B7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233A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C0B75" w:rsidP="00456024" w:rsidR="003C0B75" w:rsidRPr="00FD5F90">
    <w:pPr>
      <w:jc w:val="right"/>
      <w:rPr>
        <w:b/>
        <w:sz w:val="22"/>
        <w:szCs w:val="22"/>
      </w:rPr>
    </w:pPr>
    <w:proofErr w:type="spellStart"/>
    <w:r w:rsidRPr="00FD5F90">
      <w:rPr>
        <w:b/>
        <w:sz w:val="22"/>
        <w:szCs w:val="22"/>
      </w:rPr>
      <w:t>Posl</w:t>
    </w:r>
    <w:proofErr w:type="spellEnd"/>
    <w:r w:rsidRPr="00FD5F90">
      <w:rPr>
        <w:b/>
        <w:sz w:val="22"/>
        <w:szCs w:val="22"/>
      </w:rPr>
      <w:t>. br. 6-St.</w:t>
    </w:r>
    <w:r>
      <w:rPr>
        <w:b/>
        <w:sz w:val="22"/>
        <w:szCs w:val="22"/>
      </w:rPr>
      <w:t>5</w:t>
    </w:r>
    <w:r w:rsidRPr="00FD5F90">
      <w:rPr>
        <w:b/>
        <w:sz w:val="22"/>
        <w:szCs w:val="22"/>
      </w:rPr>
      <w:t>/</w:t>
    </w:r>
    <w:r>
      <w:rPr>
        <w:b/>
        <w:sz w:val="22"/>
        <w:szCs w:val="22"/>
      </w:rPr>
      <w:t>2012</w:t>
    </w:r>
    <w:r w:rsidRPr="00FD5F90">
      <w:rPr>
        <w:b/>
        <w:sz w:val="22"/>
        <w:szCs w:val="22"/>
      </w:rPr>
      <w:t>-</w:t>
    </w:r>
    <w:r>
      <w:rPr>
        <w:b/>
        <w:sz w:val="22"/>
        <w:szCs w:val="22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5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proofState w:grammar="clean"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24CDC"/>
    <w:rsid w:val="00064E57"/>
    <w:rsid w:val="0007668F"/>
    <w:rsid w:val="000A155A"/>
    <w:rsid w:val="000A5B1B"/>
    <w:rsid w:val="000B3478"/>
    <w:rsid w:val="000B36A1"/>
    <w:rsid w:val="000E62DD"/>
    <w:rsid w:val="000F33EE"/>
    <w:rsid w:val="000F6BE3"/>
    <w:rsid w:val="00105FEC"/>
    <w:rsid w:val="00124189"/>
    <w:rsid w:val="00144919"/>
    <w:rsid w:val="00156C9A"/>
    <w:rsid w:val="00162176"/>
    <w:rsid w:val="001A66AE"/>
    <w:rsid w:val="001B14F0"/>
    <w:rsid w:val="001C6AD2"/>
    <w:rsid w:val="001D3417"/>
    <w:rsid w:val="001F3F5A"/>
    <w:rsid w:val="001F5524"/>
    <w:rsid w:val="00230642"/>
    <w:rsid w:val="00232AF0"/>
    <w:rsid w:val="00241FF9"/>
    <w:rsid w:val="002437E0"/>
    <w:rsid w:val="00252727"/>
    <w:rsid w:val="0027349C"/>
    <w:rsid w:val="002750E1"/>
    <w:rsid w:val="00283FC1"/>
    <w:rsid w:val="00287129"/>
    <w:rsid w:val="002918C0"/>
    <w:rsid w:val="002924FB"/>
    <w:rsid w:val="002E39A6"/>
    <w:rsid w:val="002F6C8F"/>
    <w:rsid w:val="00320035"/>
    <w:rsid w:val="0032078F"/>
    <w:rsid w:val="00331AD9"/>
    <w:rsid w:val="00332239"/>
    <w:rsid w:val="00332DE0"/>
    <w:rsid w:val="003356EA"/>
    <w:rsid w:val="003373F4"/>
    <w:rsid w:val="003653DA"/>
    <w:rsid w:val="00385828"/>
    <w:rsid w:val="00386A35"/>
    <w:rsid w:val="003B3D98"/>
    <w:rsid w:val="003C0B75"/>
    <w:rsid w:val="003C656B"/>
    <w:rsid w:val="003C727D"/>
    <w:rsid w:val="003D0F30"/>
    <w:rsid w:val="003F2396"/>
    <w:rsid w:val="0040267B"/>
    <w:rsid w:val="00437933"/>
    <w:rsid w:val="00437DC8"/>
    <w:rsid w:val="00442375"/>
    <w:rsid w:val="00445ABB"/>
    <w:rsid w:val="00450284"/>
    <w:rsid w:val="00453B1D"/>
    <w:rsid w:val="00456024"/>
    <w:rsid w:val="00457E4B"/>
    <w:rsid w:val="00476859"/>
    <w:rsid w:val="0048431B"/>
    <w:rsid w:val="00493D89"/>
    <w:rsid w:val="004A2645"/>
    <w:rsid w:val="004D0014"/>
    <w:rsid w:val="004D1B5C"/>
    <w:rsid w:val="004E2F11"/>
    <w:rsid w:val="0050127F"/>
    <w:rsid w:val="00521B93"/>
    <w:rsid w:val="005233A3"/>
    <w:rsid w:val="005418D9"/>
    <w:rsid w:val="00546CDA"/>
    <w:rsid w:val="005525BB"/>
    <w:rsid w:val="005A5C95"/>
    <w:rsid w:val="005A74F3"/>
    <w:rsid w:val="005A7C5E"/>
    <w:rsid w:val="005D2275"/>
    <w:rsid w:val="00601367"/>
    <w:rsid w:val="0063094D"/>
    <w:rsid w:val="00634063"/>
    <w:rsid w:val="00665366"/>
    <w:rsid w:val="00694B45"/>
    <w:rsid w:val="006A1F4E"/>
    <w:rsid w:val="006C38EF"/>
    <w:rsid w:val="006C63B6"/>
    <w:rsid w:val="006C7773"/>
    <w:rsid w:val="006E462A"/>
    <w:rsid w:val="007011B9"/>
    <w:rsid w:val="00701FFC"/>
    <w:rsid w:val="00710887"/>
    <w:rsid w:val="00715747"/>
    <w:rsid w:val="007621A4"/>
    <w:rsid w:val="007A59AB"/>
    <w:rsid w:val="007B6140"/>
    <w:rsid w:val="007C798C"/>
    <w:rsid w:val="007D5402"/>
    <w:rsid w:val="007E29D7"/>
    <w:rsid w:val="007F01FC"/>
    <w:rsid w:val="008048A2"/>
    <w:rsid w:val="008140C5"/>
    <w:rsid w:val="00822ED9"/>
    <w:rsid w:val="0082485F"/>
    <w:rsid w:val="0082638B"/>
    <w:rsid w:val="008371FC"/>
    <w:rsid w:val="00842257"/>
    <w:rsid w:val="00844107"/>
    <w:rsid w:val="00850802"/>
    <w:rsid w:val="00871BAD"/>
    <w:rsid w:val="00872314"/>
    <w:rsid w:val="008833AA"/>
    <w:rsid w:val="008840C5"/>
    <w:rsid w:val="008915DD"/>
    <w:rsid w:val="00897B76"/>
    <w:rsid w:val="008B799F"/>
    <w:rsid w:val="008B7A64"/>
    <w:rsid w:val="008C0887"/>
    <w:rsid w:val="008C68B8"/>
    <w:rsid w:val="008D7EA9"/>
    <w:rsid w:val="00911C92"/>
    <w:rsid w:val="009154DF"/>
    <w:rsid w:val="00923731"/>
    <w:rsid w:val="00924CDC"/>
    <w:rsid w:val="00937B69"/>
    <w:rsid w:val="009406E1"/>
    <w:rsid w:val="00952BDE"/>
    <w:rsid w:val="00956EEA"/>
    <w:rsid w:val="00960197"/>
    <w:rsid w:val="00973B7A"/>
    <w:rsid w:val="009A2F41"/>
    <w:rsid w:val="009C17C6"/>
    <w:rsid w:val="009C4EED"/>
    <w:rsid w:val="009D5524"/>
    <w:rsid w:val="009E08F2"/>
    <w:rsid w:val="00A35F1E"/>
    <w:rsid w:val="00A82DB6"/>
    <w:rsid w:val="00A83F65"/>
    <w:rsid w:val="00A87FC5"/>
    <w:rsid w:val="00AB0EDD"/>
    <w:rsid w:val="00AB200B"/>
    <w:rsid w:val="00AB5F55"/>
    <w:rsid w:val="00AC1A08"/>
    <w:rsid w:val="00AC2766"/>
    <w:rsid w:val="00AC6D9E"/>
    <w:rsid w:val="00AD019F"/>
    <w:rsid w:val="00B00F2A"/>
    <w:rsid w:val="00B04BF9"/>
    <w:rsid w:val="00B10A89"/>
    <w:rsid w:val="00B114BD"/>
    <w:rsid w:val="00B215AB"/>
    <w:rsid w:val="00B301F9"/>
    <w:rsid w:val="00B3737E"/>
    <w:rsid w:val="00B41CA3"/>
    <w:rsid w:val="00B50A1E"/>
    <w:rsid w:val="00B5274E"/>
    <w:rsid w:val="00B70172"/>
    <w:rsid w:val="00B7339D"/>
    <w:rsid w:val="00B82EE7"/>
    <w:rsid w:val="00B83F0D"/>
    <w:rsid w:val="00BA4B98"/>
    <w:rsid w:val="00BA5D55"/>
    <w:rsid w:val="00BB5F01"/>
    <w:rsid w:val="00BC4D14"/>
    <w:rsid w:val="00BC619F"/>
    <w:rsid w:val="00BD54DE"/>
    <w:rsid w:val="00C0657E"/>
    <w:rsid w:val="00C106AC"/>
    <w:rsid w:val="00C150DF"/>
    <w:rsid w:val="00C153D3"/>
    <w:rsid w:val="00C1564B"/>
    <w:rsid w:val="00C21426"/>
    <w:rsid w:val="00C32D57"/>
    <w:rsid w:val="00C3316C"/>
    <w:rsid w:val="00C34C36"/>
    <w:rsid w:val="00C57425"/>
    <w:rsid w:val="00C73392"/>
    <w:rsid w:val="00C8388D"/>
    <w:rsid w:val="00C83F1E"/>
    <w:rsid w:val="00CD713B"/>
    <w:rsid w:val="00CD7839"/>
    <w:rsid w:val="00CE7A86"/>
    <w:rsid w:val="00D05625"/>
    <w:rsid w:val="00D25026"/>
    <w:rsid w:val="00D341B5"/>
    <w:rsid w:val="00D461D4"/>
    <w:rsid w:val="00D468E2"/>
    <w:rsid w:val="00D6075E"/>
    <w:rsid w:val="00D76D69"/>
    <w:rsid w:val="00D85741"/>
    <w:rsid w:val="00D94FCE"/>
    <w:rsid w:val="00DC2E79"/>
    <w:rsid w:val="00DC564C"/>
    <w:rsid w:val="00DC6C7B"/>
    <w:rsid w:val="00DD24A5"/>
    <w:rsid w:val="00DF50F5"/>
    <w:rsid w:val="00E147C3"/>
    <w:rsid w:val="00E3345A"/>
    <w:rsid w:val="00E503D2"/>
    <w:rsid w:val="00E51F90"/>
    <w:rsid w:val="00E56836"/>
    <w:rsid w:val="00E56924"/>
    <w:rsid w:val="00E656F9"/>
    <w:rsid w:val="00E73672"/>
    <w:rsid w:val="00E80EB2"/>
    <w:rsid w:val="00E91F84"/>
    <w:rsid w:val="00EB1CD5"/>
    <w:rsid w:val="00EB238E"/>
    <w:rsid w:val="00EC3C61"/>
    <w:rsid w:val="00EF6C3B"/>
    <w:rsid w:val="00F15FD2"/>
    <w:rsid w:val="00F1646D"/>
    <w:rsid w:val="00F34960"/>
    <w:rsid w:val="00F46A3A"/>
    <w:rsid w:val="00F700D4"/>
    <w:rsid w:val="00F82B6D"/>
    <w:rsid w:val="00FB260A"/>
    <w:rsid w:val="00FD59FE"/>
    <w:rsid w:val="00FD5F90"/>
    <w:rsid w:val="00FE3190"/>
    <w:rsid w:val="00FF1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hAnsi="Tahoma" w:ascii="Tahoma"/>
      <w:b/>
      <w:color w:val="0000FF"/>
      <w:szCs w:val="20"/>
    </w:rPr>
  </w:style>
  <w:style w:styleId="Tijeloteksta" w:type="paragraph">
    <w:name w:val="Body Text"/>
    <w:basedOn w:val="Normal"/>
    <w:rsid w:val="008B799F"/>
    <w:pPr>
      <w:jc w:val="both"/>
    </w:pPr>
    <w:rPr>
      <w:szCs w:val="20"/>
    </w:rPr>
  </w:style>
  <w:style w:styleId="Odlomakpopisa" w:type="paragraph">
    <w:name w:val="List Paragraph"/>
    <w:basedOn w:val="Normal"/>
    <w:uiPriority w:val="34"/>
    <w:qFormat/>
    <w:rsid w:val="00546CDA"/>
    <w:pPr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B3D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3D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3D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3D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3D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ascii="Tahoma" w:hAnsi="Tahoma"/>
      <w:b/>
      <w:color w:val="0000FF"/>
      <w:szCs w:val="20"/>
    </w:rPr>
  </w:style>
  <w:style w:styleId="Tijeloteksta" w:type="paragraph">
    <w:name w:val="Body Text"/>
    <w:basedOn w:val="Normal"/>
    <w:rsid w:val="008B799F"/>
    <w:pPr>
      <w:jc w:val="both"/>
    </w:pPr>
    <w:rPr>
      <w:szCs w:val="20"/>
    </w:rPr>
  </w:style>
  <w:style w:styleId="Odlomakpopisa" w:type="paragraph">
    <w:name w:val="List Paragraph"/>
    <w:basedOn w:val="Normal"/>
    <w:uiPriority w:val="34"/>
    <w:qFormat/>
    <w:rsid w:val="00546CDA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B3D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3D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3D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3D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3D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2017.</izvorni_sadrzaj>
    <derivirana_varijabla naziv="DomainObject.DatumDonosenjaOdluke_1">26.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2013.</izvorni_sadrzaj>
    <derivirana_varijabla naziv="DomainObject.Predmet.DatumOsnivanja_1">15.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St-464/2013</izvorni_sadrzaj>
    <derivirana_varijabla naziv="DomainObject.Predmet.OznakaBroj_1">St-464/2013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i V sv. u suca od 25.09 drugi ispod stola</izvorni_sadrzaj>
    <derivirana_varijabla naziv="DomainObject.Predmet.PrimjedbaSuca_1">I i V sv. u suca od 25.09 drugi ispod stola</derivirana_varijabla>
  </DomainObject.Predmet.PrimjedbaSuca>
  <DomainObject.Predmet.ProtustrankaFormated>
    <izvorni_sadrzaj>  JEDINSTVO, poljoprivredna zadruga</izvorni_sadrzaj>
    <derivirana_varijabla naziv="DomainObject.Predmet.ProtustrankaFormated_1">  JEDINSTVO, poljoprivredna zadruga</derivirana_varijabla>
  </DomainObject.Predmet.ProtustrankaFormated>
  <DomainObject.Predmet.ProtustrankaFormatedOIB>
    <izvorni_sadrzaj>  JEDINSTVO, poljoprivredna zadruga, OIB 30698530431</izvorni_sadrzaj>
    <derivirana_varijabla naziv="DomainObject.Predmet.ProtustrankaFormatedOIB_1">  JEDINSTVO, poljoprivredna zadruga, OIB 30698530431</derivirana_varijabla>
  </DomainObject.Predmet.ProtustrankaFormatedOIB>
  <DomainObject.Predmet.ProtustrankaFormatedWithAdress>
    <izvorni_sadrzaj> JEDINSTVO, poljoprivredna zadruga, Smokvica/bb, 20272 Smokvica</izvorni_sadrzaj>
    <derivirana_varijabla naziv="DomainObject.Predmet.ProtustrankaFormatedWithAdress_1"> JEDINSTVO, poljoprivredna zadruga, Smokvica/bb, 20272 Smokvica</derivirana_varijabla>
  </DomainObject.Predmet.ProtustrankaFormatedWithAdress>
  <DomainObject.Predmet.ProtustrankaFormatedWithAdressOIB>
    <izvorni_sadrzaj> JEDINSTVO, poljoprivredna zadruga, OIB 30698530431, Smokvica/bb, 20272 Smokvica</izvorni_sadrzaj>
    <derivirana_varijabla naziv="DomainObject.Predmet.ProtustrankaFormatedWithAdressOIB_1"> JEDINSTVO, poljoprivredna zadruga, OIB 30698530431, Smokvica/bb, 20272 Smokvica</derivirana_varijabla>
  </DomainObject.Predmet.ProtustrankaFormatedWithAdressOIB>
  <DomainObject.Predmet.ProtustrankaWithAdress>
    <izvorni_sadrzaj>JEDINSTVO, poljoprivredna zadruga Smokvica/bb, 20272 Smokvica</izvorni_sadrzaj>
    <derivirana_varijabla naziv="DomainObject.Predmet.ProtustrankaWithAdress_1">JEDINSTVO, poljoprivredna zadruga Smokvica/bb, 20272 Smokvica</derivirana_varijabla>
  </DomainObject.Predmet.ProtustrankaWithAdress>
  <DomainObject.Predmet.ProtustrankaWithAdressOIB>
    <izvorni_sadrzaj>JEDINSTVO, poljoprivredna zadruga, OIB 30698530431, Smokvica/bb, 20272 Smokvica</izvorni_sadrzaj>
    <derivirana_varijabla naziv="DomainObject.Predmet.ProtustrankaWithAdressOIB_1">JEDINSTVO, poljoprivredna zadruga, OIB 30698530431, Smokvica/bb, 20272 Smokvica</derivirana_varijabla>
  </DomainObject.Predmet.ProtustrankaWithAdressOIB>
  <DomainObject.Predmet.ProtustrankaNazivFormated>
    <izvorni_sadrzaj>JEDINSTVO, poljoprivredna zadruga</izvorni_sadrzaj>
    <derivirana_varijabla naziv="DomainObject.Predmet.ProtustrankaNazivFormated_1">JEDINSTVO, poljoprivredna zadruga</derivirana_varijabla>
  </DomainObject.Predmet.ProtustrankaNazivFormated>
  <DomainObject.Predmet.ProtustrankaNazivFormatedOIB>
    <izvorni_sadrzaj>JEDINSTVO, poljoprivredna zadruga, OIB 30698530431</izvorni_sadrzaj>
    <derivirana_varijabla naziv="DomainObject.Predmet.ProtustrankaNazivFormatedOIB_1">JEDINSTVO, poljoprivredna zadruga, OIB 30698530431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DAMOR, d.o.o. za preradu plastičnih masa, brodogradnju, turizam i trgovinu zastupanog po punomoćniku odvjetnik Neven Matas; odvjetnik Đorđe Anđelković; BADEL 1862 dioničko društvo, vina, alkoholna i bezalkoholna pića zastupanog po punomoćniku Igor Svilar; KONTINENTAL PAKIRANJE d.o.o. za graditeljstvo i usluge; VODOVOD, društvo s ograničenom odgovornošću za obavljanje komunalnih djelatnosti opskrbe pitkom vodom; TRANSFER međunarodna špedicija i trgovina, društvo s ograničenom odgovornošću; HEP-Operator distribucijskog sustava d.o.o. za distribuciju i opskrbu električne energije</izvorni_sadrzaj>
    <derivirana_varijabla naziv="DomainObject.Predmet.StrankaFormated_1">  Fina Zagreb; DAMOR, d.o.o. za preradu plastičnih masa, brodogradnju, turizam i trgovinu zastupanog po punomoćniku odvjetnik Neven Matas; odvjetnik Đorđe Anđelković; BADEL 1862 dioničko društvo, vina, alkoholna i bezalkoholna pića zastupanog po punomoćniku Igor Svilar; KONTINENTAL PAKIRANJE d.o.o. za graditeljstvo i usluge; VODOVOD, društvo s ograničenom odgovornošću za obavljanje komunalnih djelatnosti opskrbe pitkom vodom; TRANSFER međunarodna špedicija i trgovina, društvo s ograničenom odgovornošću; HEP-Operator distribucijskog sustava d.o.o. za distribuciju i opskrbu električne energije</derivirana_varijabla>
  </DomainObject.Predmet.StrankaFormated>
  <DomainObject.Predmet.StrankaFormatedOIB>
    <izvorni_sadrzaj>  Fina Zagreb, OIB 85821130368; DAMOR, d.o.o. za preradu plastičnih masa, brodogradnju, turizam i trgovinu, OIB 58057226580 zastupanog po punomoćniku odvjetnik Neven Matas; odvjetnik Đorđe Anđelković, OIB 83301421911; BADEL 1862 dioničko društvo, vina, alkoholna i bezalkoholna pića, OIB 36749512860 zastupanog po punomoćniku Igor Svilar; KONTINENTAL PAKIRANJE d.o.o. za graditeljstvo i usluge, OIB 87358951669; VODOVOD, društvo s ograničenom odgovornošću za obavljanje komunalnih djelatnosti opskrbe pitkom vodom, OIB 25167296962; TRANSFER međunarodna špedicija i trgovina, društvo s ograničenom odgovornošću, OIB 77544568297; HEP-Operator distribucijskog sustava d.o.o. za distribuciju i opskrbu električne energije, OIB 46830600751</izvorni_sadrzaj>
    <derivirana_varijabla naziv="DomainObject.Predmet.StrankaFormatedOIB_1">  Fina Zagreb, OIB 85821130368; DAMOR, d.o.o. za preradu plastičnih masa, brodogradnju, turizam i trgovinu, OIB 58057226580 zastupanog po punomoćniku odvjetnik Neven Matas; odvjetnik Đorđe Anđelković, OIB 83301421911; BADEL 1862 dioničko društvo, vina, alkoholna i bezalkoholna pića, OIB 36749512860 zastupanog po punomoćniku Igor Svilar; KONTINENTAL PAKIRANJE d.o.o. za graditeljstvo i usluge, OIB 87358951669; VODOVOD, društvo s ograničenom odgovornošću za obavljanje komunalnih djelatnosti opskrbe pitkom vodom, OIB 25167296962; TRANSFER međunarodna špedicija i trgovina, društvo s ograničenom odgovornošću, OIB 77544568297; HEP-Operator distribucijskog sustava d.o.o. za distribuciju i opskrbu električne energije, OIB 46830600751</derivirana_varijabla>
  </DomainObject.Predmet.StrankaFormatedOIB>
  <DomainObject.Predmet.StrankaFormatedWithAdress>
    <izvorni_sadrzaj> Fina Zagreb, Ulica grada Vukovara 70, 10000 Zagreb; DAMOR, d.o.o. za preradu plastičnih masa, brodogradnju, turizam i trgovinu, Put Brižina 14, 21212 Kaštel Sućurac zastupanog po punomoćniku odvjetnik Neven Matas; odvjetnik Đorđe Anđelković, Vrbanićeva 20, 10000 Zagreb; BADEL 1862 dioničko društvo, vina, alkoholna i bezalkoholna pića, Vlaška 116, Zagreb zastupanog po punomoćniku Igor Svilar; KONTINENTAL PAKIRANJE d.o.o. za graditeljstvo i usluge, Pod Kosom 40, 21000 Split; VODOVOD, društvo s ograničenom odgovornošću za obavljanje komunalnih djelatnosti opskrbe pitkom vodom, Ulica 32 br. 9/1, 20271 Blato; TRANSFER međunarodna špedicija i trgovina, društvo s ograničenom odgovornošću, Ciottina 26, 51000 Rijeka; HEP-Operator distribucijskog sustava d.o.o. za distribuciju i opskrbu električne energije, Ulica grada Vukovara 37, Zagreb</izvorni_sadrzaj>
    <derivirana_varijabla naziv="DomainObject.Predmet.StrankaFormatedWithAdress_1"> Fina Zagreb, Ulica grada Vukovara 70, 10000 Zagreb; DAMOR, d.o.o. za preradu plastičnih masa, brodogradnju, turizam i trgovinu, Put Brižina 14, 21212 Kaštel Sućurac zastupanog po punomoćniku odvjetnik Neven Matas; odvjetnik Đorđe Anđelković, Vrbanićeva 20, 10000 Zagreb; BADEL 1862 dioničko društvo, vina, alkoholna i bezalkoholna pića, Vlaška 116, Zagreb zastupanog po punomoćniku Igor Svilar; KONTINENTAL PAKIRANJE d.o.o. za graditeljstvo i usluge, Pod Kosom 40, 21000 Split; VODOVOD, društvo s ograničenom odgovornošću za obavljanje komunalnih djelatnosti opskrbe pitkom vodom, Ulica 32 br. 9/1, 20271 Blato; TRANSFER međunarodna špedicija i trgovina, društvo s ograničenom odgovornošću, Ciottina 26, 51000 Rijeka; HEP-Operator distribucijskog sustava d.o.o. za distribuciju i opskrbu električne energije, Ulica grada Vukovara 37, Zagreb</derivirana_varijabla>
  </DomainObject.Predmet.StrankaFormatedWithAdress>
  <DomainObject.Predmet.StrankaFormatedWithAdressOIB>
    <izvorni_sadrzaj> Fina Zagreb, OIB 85821130368, Ulica grada Vukovara 70, 10000 Zagreb; DAMOR, d.o.o. za preradu plastičnih masa, brodogradnju, turizam i trgovinu, OIB 58057226580, Put Brižina 14, 21212 Kaštel Sućurac zastupanog po punomoćniku odvjetnik Neven Matas; odvjetnik Đorđe Anđelković, OIB 83301421911, Vrbanićeva 20, 10000 Zagreb; BADEL 1862 dioničko društvo, vina, alkoholna i bezalkoholna pića, OIB 36749512860, Vlaška 116, Zagreb zastupanog po punomoćniku Igor Svilar; KONTINENTAL PAKIRANJE d.o.o. za graditeljstvo i usluge, OIB 87358951669, Pod Kosom 40, 21000 Split; VODOVOD, društvo s ograničenom odgovornošću za obavljanje komunalnih djelatnosti opskrbe pitkom vodom, OIB 25167296962, Ulica 32 br. 9/1, 20271 Blato; TRANSFER međunarodna špedicija i trgovina, društvo s ograničenom odgovornošću, OIB 77544568297, Ciottina 26, 51000 Rijeka; HEP-Operator distribucijskog sustava d.o.o. za distribuciju i opskrbu električne energije, OIB 46830600751, Ulica grada Vukovara 37, Zagreb</izvorni_sadrzaj>
    <derivirana_varijabla naziv="DomainObject.Predmet.StrankaFormatedWithAdressOIB_1"> Fina Zagreb, OIB 85821130368, Ulica grada Vukovara 70, 10000 Zagreb; DAMOR, d.o.o. za preradu plastičnih masa, brodogradnju, turizam i trgovinu, OIB 58057226580, Put Brižina 14, 21212 Kaštel Sućurac zastupanog po punomoćniku odvjetnik Neven Matas; odvjetnik Đorđe Anđelković, OIB 83301421911, Vrbanićeva 20, 10000 Zagreb; BADEL 1862 dioničko društvo, vina, alkoholna i bezalkoholna pića, OIB 36749512860, Vlaška 116, Zagreb zastupanog po punomoćniku Igor Svilar; KONTINENTAL PAKIRANJE d.o.o. za graditeljstvo i usluge, OIB 87358951669, Pod Kosom 40, 21000 Split; VODOVOD, društvo s ograničenom odgovornošću za obavljanje komunalnih djelatnosti opskrbe pitkom vodom, OIB 25167296962, Ulica 32 br. 9/1, 20271 Blato; TRANSFER međunarodna špedicija i trgovina, društvo s ograničenom odgovornošću, OIB 77544568297, Ciottina 26, 51000 Rijeka; HEP-Operator distribucijskog sustava d.o.o. za distribuciju i opskrbu električne energije, OIB 46830600751, Ulica grada Vukovara 37, Zagreb</derivirana_varijabla>
  </DomainObject.Predmet.StrankaFormatedWithAdressOIB>
  <DomainObject.Predmet.StrankaWithAdress>
    <izvorni_sadrzaj>Fina Zagreb Ulica grada Vukovara 70,10000 Zagreb,DAMOR, d.o.o. za preradu plastičnih masa, brodogradnju, turizam i trgovinu Put Brižina 14,21212 Kaštel Sućurac,odvjetnik Đorđe Anđelković Vrbanićeva 20,10000 Zagreb,BADEL 1862 dioničko društvo, vina, alkoholna i bezalkoholna pića Vlaška 116,Zagreb,KONTINENTAL PAKIRANJE d.o.o. za graditeljstvo i usluge Pod Kosom 40,21000 Split,VODOVOD, društvo s ograničenom odgovornošću za obavljanje komunalnih djelatnosti opskrbe pitkom vodom Ulica 32 br. 9/1,20271 Blato,TRANSFER međunarodna špedicija i trgovina, društvo s ograničenom odgovornošću Ciottina 26,51000 Rijeka,HEP-Operator distribucijskog sustava d.o.o. za distribuciju i opskrbu električne energije Ulica grada Vukovara 37,Zagreb</izvorni_sadrzaj>
    <derivirana_varijabla naziv="DomainObject.Predmet.StrankaWithAdress_1">Fina Zagreb Ulica grada Vukovara 70,10000 Zagreb,DAMOR, d.o.o. za preradu plastičnih masa, brodogradnju, turizam i trgovinu Put Brižina 14,21212 Kaštel Sućurac,odvjetnik Đorđe Anđelković Vrbanićeva 20,10000 Zagreb,BADEL 1862 dioničko društvo, vina, alkoholna i bezalkoholna pića Vlaška 116,Zagreb,KONTINENTAL PAKIRANJE d.o.o. za graditeljstvo i usluge Pod Kosom 40,21000 Split,VODOVOD, društvo s ograničenom odgovornošću za obavljanje komunalnih djelatnosti opskrbe pitkom vodom Ulica 32 br. 9/1,20271 Blato,TRANSFER međunarodna špedicija i trgovina, društvo s ograničenom odgovornošću Ciottina 26,51000 Rijeka,HEP-Operator distribucijskog sustava d.o.o. za distribuciju i opskrbu električne energije Ulica grada Vukovara 37,Zagreb</derivirana_varijabla>
  </DomainObject.Predmet.StrankaWithAdress>
  <DomainObject.Predmet.StrankaWithAdressOIB>
    <izvorni_sadrzaj>Fina Zagreb, OIB 85821130368, Ulica grada Vukovara 70,10000 Zagreb,DAMOR, d.o.o. za preradu plastičnih masa, brodogradnju, turizam i trgovinu, OIB 58057226580, Put Brižina 14,21212 Kaštel Sućurac,odvjetnik Đorđe Anđelković, OIB 83301421911, Vrbanićeva 20,10000 Zagreb,BADEL 1862 dioničko društvo, vina, alkoholna i bezalkoholna pića, OIB 36749512860, Vlaška 116,Zagreb,KONTINENTAL PAKIRANJE d.o.o. za graditeljstvo i usluge, OIB 87358951669, Pod Kosom 40,21000 Split,VODOVOD, društvo s ograničenom odgovornošću za obavljanje komunalnih djelatnosti opskrbe pitkom vodom, OIB 25167296962, Ulica 32 br. 9/1,20271 Blato,TRANSFER međunarodna špedicija i trgovina, društvo s ograničenom odgovornošću, OIB 77544568297, Ciottina 26,51000 Rijeka,HEP-Operator distribucijskog sustava d.o.o. za distribuciju i opskrbu električne energije, OIB 46830600751, Ulica grada Vukovara 37,Zagreb</izvorni_sadrzaj>
    <derivirana_varijabla naziv="DomainObject.Predmet.StrankaWithAdressOIB_1">Fina Zagreb, OIB 85821130368, Ulica grada Vukovara 70,10000 Zagreb,DAMOR, d.o.o. za preradu plastičnih masa, brodogradnju, turizam i trgovinu, OIB 58057226580, Put Brižina 14,21212 Kaštel Sućurac,odvjetnik Đorđe Anđelković, OIB 83301421911, Vrbanićeva 20,10000 Zagreb,BADEL 1862 dioničko društvo, vina, alkoholna i bezalkoholna pića, OIB 36749512860, Vlaška 116,Zagreb,KONTINENTAL PAKIRANJE d.o.o. za graditeljstvo i usluge, OIB 87358951669, Pod Kosom 40,21000 Split,VODOVOD, društvo s ograničenom odgovornošću za obavljanje komunalnih djelatnosti opskrbe pitkom vodom, OIB 25167296962, Ulica 32 br. 9/1,20271 Blato,TRANSFER međunarodna špedicija i trgovina, društvo s ograničenom odgovornošću, OIB 77544568297, Ciottina 26,51000 Rijeka,HEP-Operator distribucijskog sustava d.o.o. za distribuciju i opskrbu električne energije, OIB 46830600751, Ulica grada Vukovara 37,Zagreb</derivirana_varijabla>
  </DomainObject.Predmet.StrankaWithAdressOIB>
  <DomainObject.Predmet.StrankaNazivFormated>
    <izvorni_sadrzaj>Fina Zagreb,DAMOR, d.o.o. za preradu plastičnih masa, brodogradnju, turizam i trgovinu,odvjetnik Đorđe Anđelković,BADEL 1862 dioničko društvo, vina, alkoholna i bezalkoholna pića,KONTINENTAL PAKIRANJE d.o.o. za graditeljstvo i usluge,VODOVOD, društvo s ograničenom odgovornošću za obavljanje komunalnih djelatnosti opskrbe pitkom vodom,TRANSFER međunarodna špedicija i trgovina, društvo s ograničenom odgovornošću,HEP-Operator distribucijskog sustava d.o.o. za distribuciju i opskrbu električne energije</izvorni_sadrzaj>
    <derivirana_varijabla naziv="DomainObject.Predmet.StrankaNazivFormated_1">Fina Zagreb,DAMOR, d.o.o. za preradu plastičnih masa, brodogradnju, turizam i trgovinu,odvjetnik Đorđe Anđelković,BADEL 1862 dioničko društvo, vina, alkoholna i bezalkoholna pića,KONTINENTAL PAKIRANJE d.o.o. za graditeljstvo i usluge,VODOVOD, društvo s ograničenom odgovornošću za obavljanje komunalnih djelatnosti opskrbe pitkom vodom,TRANSFER međunarodna špedicija i trgovina, društvo s ograničenom odgovornošću,HEP-Operator distribucijskog sustava d.o.o. za distribuciju i opskrbu električne energije</derivirana_varijabla>
  </DomainObject.Predmet.StrankaNazivFormated>
  <DomainObject.Predmet.StrankaNazivFormatedOIB>
    <izvorni_sadrzaj>Fina Zagreb, OIB 85821130368,DAMOR, d.o.o. za preradu plastičnih masa, brodogradnju, turizam i trgovinu, OIB 58057226580,odvjetnik Đorđe Anđelković, OIB 83301421911,BADEL 1862 dioničko društvo, vina, alkoholna i bezalkoholna pića, OIB 36749512860,KONTINENTAL PAKIRANJE d.o.o. za graditeljstvo i usluge, OIB 87358951669,VODOVOD, društvo s ograničenom odgovornošću za obavljanje komunalnih djelatnosti opskrbe pitkom vodom, OIB 25167296962,TRANSFER međunarodna špedicija i trgovina, društvo s ograničenom odgovornošću, OIB 77544568297,HEP-Operator distribucijskog sustava d.o.o. za distribuciju i opskrbu električne energije, OIB 46830600751</izvorni_sadrzaj>
    <derivirana_varijabla naziv="DomainObject.Predmet.StrankaNazivFormatedOIB_1">Fina Zagreb, OIB 85821130368,DAMOR, d.o.o. za preradu plastičnih masa, brodogradnju, turizam i trgovinu, OIB 58057226580,odvjetnik Đorđe Anđelković, OIB 83301421911,BADEL 1862 dioničko društvo, vina, alkoholna i bezalkoholna pića, OIB 36749512860,KONTINENTAL PAKIRANJE d.o.o. za graditeljstvo i usluge, OIB 87358951669,VODOVOD, društvo s ograničenom odgovornošću za obavljanje komunalnih djelatnosti opskrbe pitkom vodom, OIB 25167296962,TRANSFER međunarodna špedicija i trgovina, društvo s ograničenom odgovornošću, OIB 77544568297,HEP-Operator distribucijskog sustava d.o.o. za distribuciju i opskrbu električne energije, OIB 46830600751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 Zagreb</item>
      <item>DAMOR, d.o.o. za preradu plastičnih masa, brodogradnju, turizam i trgovinu zastupanog po punomoćniku odvjetnik Neven Matas</item>
      <item>odvjetnik Đorđe Anđelković</item>
      <item>BADEL 1862 dioničko društvo, vina, alkoholna i bezalkoholna pića zastupanog po punomoćniku Igor Svilar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izvorni_sadrzaj>
    <derivirana_varijabla naziv="DomainObject.Predmet.StrankaListFormated_1">
      <item>Fina Zagreb</item>
      <item>DAMOR, d.o.o. za preradu plastičnih masa, brodogradnju, turizam i trgovinu zastupanog po punomoćniku odvjetnik Neven Matas</item>
      <item>odvjetnik Đorđe Anđelković</item>
      <item>BADEL 1862 dioničko društvo, vina, alkoholna i bezalkoholna pića zastupanog po punomoćniku Igor Svilar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derivirana_varijabla>
  </DomainObject.Predmet.StrankaListFormated>
  <DomainObject.Predmet.StrankaListFormatedOIB>
    <izvorni_sadrzaj>
      <item>Fina Zagreb, OIB 85821130368</item>
      <item>DAMOR, d.o.o. za preradu plastičnih masa, brodogradnju, turizam i trgovinu, OIB 58057226580 zastupanog po punomoćniku odvjetnik Neven Matas</item>
      <item>odvjetnik Đorđe Anđelković, OIB 83301421911</item>
      <item>BADEL 1862 dioničko društvo, vina, alkoholna i bezalkoholna pića, OIB 36749512860 zastupanog po punomoćniku Igor Svilar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izvorni_sadrzaj>
    <derivirana_varijabla naziv="DomainObject.Predmet.StrankaListFormatedOIB_1">
      <item>Fina Zagreb, OIB 85821130368</item>
      <item>DAMOR, d.o.o. za preradu plastičnih masa, brodogradnju, turizam i trgovinu, OIB 58057226580 zastupanog po punomoćniku odvjetnik Neven Matas</item>
      <item>odvjetnik Đorđe Anđelković, OIB 83301421911</item>
      <item>BADEL 1862 dioničko društvo, vina, alkoholna i bezalkoholna pića, OIB 36749512860 zastupanog po punomoćniku Igor Svilar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derivirana_varijabla>
  </DomainObject.Predmet.StrankaListFormatedOIB>
  <DomainObject.Predmet.StrankaListFormatedWithAdress>
    <izvorni_sadrzaj>
      <item>Fina Zagreb, Ulica grada Vukovara 70, 10000 Zagreb</item>
      <item>DAMOR, d.o.o. za preradu plastičnih masa, brodogradnju, turizam i trgovinu, Put Brižina 14, 21212 Kaštel Sućurac zastupanog po punomoćniku odvjetnik Neven Matas</item>
      <item>odvjetnik Đorđe Anđelković, Vrbanićeva 20, 10000 Zagreb</item>
      <item>BADEL 1862 dioničko društvo, vina, alkoholna i bezalkoholna pića, Vlaška 116, Zagreb zastupanog po punomoćniku Igor Svilar</item>
      <item>KONTINENTAL PAKIRANJE d.o.o. za graditeljstvo i usluge, Pod Kosom 40, 21000 Split</item>
      <item>VODOVOD, društvo s ograničenom odgovornošću za obavljanje komunalnih djelatnosti opskrbe pitkom vodom, Ulica 32 br. 9/1, 20271 Blato</item>
      <item>TRANSFER međunarodna špedicija i trgovina, društvo s ograničenom odgovornošću, Ciottina 26, 51000 Rijeka</item>
      <item>HEP-Operator distribucijskog sustava d.o.o. za distribuciju i opskrbu električne energije, Ulica grada Vukovara 37, Zagreb</item>
    </izvorni_sadrzaj>
    <derivirana_varijabla naziv="DomainObject.Predmet.StrankaListFormatedWithAdress_1">
      <item>Fina Zagreb, Ulica grada Vukovara 70, 10000 Zagreb</item>
      <item>DAMOR, d.o.o. za preradu plastičnih masa, brodogradnju, turizam i trgovinu, Put Brižina 14, 21212 Kaštel Sućurac zastupanog po punomoćniku odvjetnik Neven Matas</item>
      <item>odvjetnik Đorđe Anđelković, Vrbanićeva 20, 10000 Zagreb</item>
      <item>BADEL 1862 dioničko društvo, vina, alkoholna i bezalkoholna pića, Vlaška 116, Zagreb zastupanog po punomoćniku Igor Svilar</item>
      <item>KONTINENTAL PAKIRANJE d.o.o. za graditeljstvo i usluge, Pod Kosom 40, 21000 Split</item>
      <item>VODOVOD, društvo s ograničenom odgovornošću za obavljanje komunalnih djelatnosti opskrbe pitkom vodom, Ulica 32 br. 9/1, 20271 Blato</item>
      <item>TRANSFER međunarodna špedicija i trgovina, društvo s ograničenom odgovornošću, Ciottina 26, 51000 Rijeka</item>
      <item>HEP-Operator distribucijskog sustava d.o.o. za distribuciju i opskrbu električne energije, Ulica grada Vukovara 37, Zagreb</item>
    </derivirana_varijabla>
  </DomainObject.Predmet.StrankaListFormatedWithAdress>
  <DomainObject.Predmet.StrankaListFormatedWithAdressOIB>
    <izvorni_sadrzaj>
      <item>Fina Zagreb, OIB 85821130368, Ulica grada Vukovara 70, 10000 Zagreb</item>
      <item>DAMOR, d.o.o. za preradu plastičnih masa, brodogradnju, turizam i trgovinu, OIB 58057226580, Put Brižina 14, 21212 Kaštel Sućurac zastupanog po punomoćniku odvjetnik Neven Matas</item>
      <item>odvjetnik Đorđe Anđelković, OIB 83301421911, Vrbanićeva 20, 10000 Zagreb</item>
      <item>BADEL 1862 dioničko društvo, vina, alkoholna i bezalkoholna pića, OIB 36749512860, Vlaška 116, Zagreb zastupanog po punomoćniku Igor Svilar</item>
      <item>KONTINENTAL PAKIRANJE d.o.o. za graditeljstvo i usluge, OIB 87358951669, Pod Kosom 40, 21000 Split</item>
      <item>VODOVOD, društvo s ograničenom odgovornošću za obavljanje komunalnih djelatnosti opskrbe pitkom vodom, OIB 25167296962, Ulica 32 br. 9/1, 20271 Blato</item>
      <item>TRANSFER međunarodna špedicija i trgovina, društvo s ograničenom odgovornošću, OIB 77544568297, Ciottina 26, 51000 Rijeka</item>
      <item>HEP-Operator distribucijskog sustava d.o.o. za distribuciju i opskrbu električne energije, OIB 46830600751, Ulica grada Vukovara 37, Zagreb</item>
    </izvorni_sadrzaj>
    <derivirana_varijabla naziv="DomainObject.Predmet.StrankaListFormatedWithAdressOIB_1">
      <item>Fina Zagreb, OIB 85821130368, Ulica grada Vukovara 70, 10000 Zagreb</item>
      <item>DAMOR, d.o.o. za preradu plastičnih masa, brodogradnju, turizam i trgovinu, OIB 58057226580, Put Brižina 14, 21212 Kaštel Sućurac zastupanog po punomoćniku odvjetnik Neven Matas</item>
      <item>odvjetnik Đorđe Anđelković, OIB 83301421911, Vrbanićeva 20, 10000 Zagreb</item>
      <item>BADEL 1862 dioničko društvo, vina, alkoholna i bezalkoholna pića, OIB 36749512860, Vlaška 116, Zagreb zastupanog po punomoćniku Igor Svilar</item>
      <item>KONTINENTAL PAKIRANJE d.o.o. za graditeljstvo i usluge, OIB 87358951669, Pod Kosom 40, 21000 Split</item>
      <item>VODOVOD, društvo s ograničenom odgovornošću za obavljanje komunalnih djelatnosti opskrbe pitkom vodom, OIB 25167296962, Ulica 32 br. 9/1, 20271 Blato</item>
      <item>TRANSFER međunarodna špedicija i trgovina, društvo s ograničenom odgovornošću, OIB 77544568297, Ciottina 26, 51000 Rijeka</item>
      <item>HEP-Operator distribucijskog sustava d.o.o. za distribuciju i opskrbu električne energije, OIB 46830600751, Ulica grada Vukovara 37, Zagreb</item>
    </derivirana_varijabla>
  </DomainObject.Predmet.StrankaListFormatedWithAdressOIB>
  <DomainObject.Predmet.StrankaListNazivFormated>
    <izvorni_sadrzaj>
      <item>Fina Zagreb</item>
      <item>DAMOR, d.o.o. za preradu plastičnih masa, brodogradnju, turizam i trgovinu</item>
      <item>odvjetnik Đorđe Anđelković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izvorni_sadrzaj>
    <derivirana_varijabla naziv="DomainObject.Predmet.StrankaListNazivFormated_1">
      <item>Fina Zagreb</item>
      <item>DAMOR, d.o.o. za preradu plastičnih masa, brodogradnju, turizam i trgovinu</item>
      <item>odvjetnik Đorđe Anđelković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derivirana_varijabla>
  </DomainObject.Predmet.StrankaListNazivFormated>
  <DomainObject.Predmet.StrankaListNazivFormatedOIB>
    <izvorni_sadrzaj>
      <item>Fina Zagreb, OIB 85821130368</item>
      <item>DAMOR, d.o.o. za preradu plastičnih masa, brodogradnju, turizam i trgovinu, OIB 58057226580</item>
      <item>odvjetnik Đorđe Anđelković, OIB 83301421911</item>
      <item>BADEL 1862 dioničko društvo, vina, alkoholna i bezalkoholna pića, OIB 36749512860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izvorni_sadrzaj>
    <derivirana_varijabla naziv="DomainObject.Predmet.StrankaListNazivFormatedOIB_1">
      <item>Fina Zagreb, OIB 85821130368</item>
      <item>DAMOR, d.o.o. za preradu plastičnih masa, brodogradnju, turizam i trgovinu, OIB 58057226580</item>
      <item>odvjetnik Đorđe Anđelković, OIB 83301421911</item>
      <item>BADEL 1862 dioničko društvo, vina, alkoholna i bezalkoholna pića, OIB 36749512860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derivirana_varijabla>
  </DomainObject.Predmet.StrankaListNazivFormatedOIB>
  <DomainObject.Predmet.ProtuStrankaListFormated>
    <izvorni_sadrzaj>
      <item>JEDINSTVO, poljoprivredna zadruga</item>
    </izvorni_sadrzaj>
    <derivirana_varijabla naziv="DomainObject.Predmet.ProtuStrankaListFormated_1">
      <item>JEDINSTVO, poljoprivredna zadruga</item>
    </derivirana_varijabla>
  </DomainObject.Predmet.ProtuStrankaListFormated>
  <DomainObject.Predmet.ProtuStrankaListFormatedOIB>
    <izvorni_sadrzaj>
      <item>JEDINSTVO, poljoprivredna zadruga, OIB 30698530431</item>
    </izvorni_sadrzaj>
    <derivirana_varijabla naziv="DomainObject.Predmet.ProtuStrankaListFormatedOIB_1">
      <item>JEDINSTVO, poljoprivredna zadruga, OIB 30698530431</item>
    </derivirana_varijabla>
  </DomainObject.Predmet.ProtuStrankaListFormatedOIB>
  <DomainObject.Predmet.ProtuStrankaListFormatedWithAdress>
    <izvorni_sadrzaj>
      <item>JEDINSTVO, poljoprivredna zadruga, Smokvica/bb, 20272 Smokvica</item>
    </izvorni_sadrzaj>
    <derivirana_varijabla naziv="DomainObject.Predmet.ProtuStrankaListFormatedWithAdress_1">
      <item>JEDINSTVO, poljoprivredna zadruga, Smokvica/bb, 20272 Smokvica</item>
    </derivirana_varijabla>
  </DomainObject.Predmet.ProtuStrankaListFormatedWithAdress>
  <DomainObject.Predmet.ProtuStrankaListFormatedWithAdressOIB>
    <izvorni_sadrzaj>
      <item>JEDINSTVO, poljoprivredna zadruga, OIB 30698530431, Smokvica/bb, 20272 Smokvica</item>
    </izvorni_sadrzaj>
    <derivirana_varijabla naziv="DomainObject.Predmet.ProtuStrankaListFormatedWithAdressOIB_1">
      <item>JEDINSTVO, poljoprivredna zadruga, OIB 30698530431, Smokvica/bb, 20272 Smokvica</item>
    </derivirana_varijabla>
  </DomainObject.Predmet.ProtuStrankaListFormatedWithAdressOIB>
  <DomainObject.Predmet.ProtuStrankaListNazivFormated>
    <izvorni_sadrzaj>
      <item>JEDINSTVO, poljoprivredna zadruga</item>
    </izvorni_sadrzaj>
    <derivirana_varijabla naziv="DomainObject.Predmet.ProtuStrankaListNazivFormated_1">
      <item>JEDINSTVO, poljoprivredna zadruga</item>
    </derivirana_varijabla>
  </DomainObject.Predmet.ProtuStrankaListNazivFormated>
  <DomainObject.Predmet.ProtuStrankaListNazivFormatedOIB>
    <izvorni_sadrzaj>
      <item>JEDINSTVO, poljoprivredna zadruga, OIB 30698530431</item>
    </izvorni_sadrzaj>
    <derivirana_varijabla naziv="DomainObject.Predmet.ProtuStrankaListNazivFormatedOIB_1">
      <item>JEDINSTVO, poljoprivredna zadruga, OIB 30698530431</item>
    </derivirana_varijabla>
  </DomainObject.Predmet.ProtuStrankaListNazivFormatedOIB>
  <DomainObject.Predmet.OstaliListFormated>
    <izvorni_sadrzaj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 punomoćnik sudionika u postupku DAMOR, d.o.o. za preradu plastičnih masa, brodogradnju, turizam i trgovinu</item>
      <item>Igor Svilar punomoćnik sudionika u postupku BADEL 1862 dioničko društvo, vina, alkoholna i bezalkoholna pića</item>
    </izvorni_sadrzaj>
    <derivirana_varijabla naziv="DomainObject.Predmet.OstaliListFormated_1"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 punomoćnik sudionika u postupku DAMOR, d.o.o. za preradu plastičnih masa, brodogradnju, turizam i trgovinu</item>
      <item>Igor Svilar punomoćnik sudionika u postupku BADEL 1862 dioničko društvo, vina, alkoholna i bezalkoholna pića</item>
    </derivirana_varijabla>
  </DomainObject.Predmet.OstaliListFormated>
  <DomainObject.Predmet.OstaliListFormatedOIB>
    <izvorni_sadrzaj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 punomoćnik sudionika u postupku DAMOR, d.o.o. za preradu plastičnih masa, brodogradnju, turizam i trgovinu</item>
      <item>Igor Svilar, OIB 55678665212 punomoćnik sudionika u postupku BADEL 1862 dioničko društvo, vina, alkoholna i bezalkoholna pića</item>
    </izvorni_sadrzaj>
    <derivirana_varijabla naziv="DomainObject.Predmet.OstaliListFormatedOIB_1"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 punomoćnik sudionika u postupku DAMOR, d.o.o. za preradu plastičnih masa, brodogradnju, turizam i trgovinu</item>
      <item>Igor Svilar, OIB 55678665212 punomoćnik sudionika u postupku BADEL 1862 dioničko društvo, vina, alkoholna i bezalkoholna pića</item>
    </derivirana_varijabla>
  </DomainObject.Predmet.OstaliListFormatedOIB>
  <DomainObject.Predmet.OstaliListFormatedWithAdress>
    <izvorni_sadrzaj>
      <item>Narodne novine d.d., Saviski Gaj XIII put 6, 10000 Zagreb</item>
      <item>Kate Perić Šubašić, Hrv. poštanska banka d.d., 20000 Dubrovnik</item>
      <item>Lenko Salečić, 20272 Smokvica</item>
      <item>Kuzma Tomašić, 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(Petrušac), BRNA</item>
      <item>JURE ANDRIJIĆ, BRNA, SMOKVICA</item>
      <item>JOAKIM KUNJAŠIĆ, 20272 Smokvica</item>
      <item>JANKO SIPIŠIĆ, 20272 Smokvica</item>
      <item>MARIJA PECOTIĆ, Smokvica 48, 20272 Smokvica</item>
      <item>SUZANA FARAC, 20272 Smokvica</item>
      <item>DUBO RADOVANOVIĆ, 20272 Smokvica</item>
      <item>TIHOMIR PECOTIĆ (pok. Frana), 20272 Smokvica</item>
      <item>FRANO BANIČEVIĆ, 20272 Smokvica</item>
      <item>MILIVOJ BANIČEVIĆ, 20272 Smokvica</item>
      <item>MARKO BANIČEVIĆ pok. Marka, 20272 Smokvica</item>
      <item>VICKO BANIČEVIĆ, 20272 Smokvica</item>
      <item>SREĆKO RADOVANOVIĆ, 20272 Smokvica</item>
      <item>MIRA PECOTIĆ ud. Žela, 20272 Smokvica</item>
      <item>DAROSLAV TOMAŠIĆ, 20272 Smokvica</item>
      <item>NEDA SALEČIĆ ud. Petra, 20272 Smokvica</item>
      <item>ZDRAVKA PECOTIĆ ANTUŠIN, 20272 Smokvica</item>
      <item>RIKARD KORUNIĆ, 20272 Smokvica</item>
      <item>IVAN SALEČIĆ pok. Petra, Brna, Smokvica</item>
      <item>CELINA PECOTIĆ, 20272 Smokvica</item>
      <item>TONĆI RADOVANOVIĆ, BRNA, SMOKVICA</item>
      <item>PERO BANIČEVIĆ pok. Petra, 20272 Smokvica</item>
      <item>PETAR BANIČEVIĆ LUCIĆ Petrov, BRNA</item>
      <item>MARKO BANIČEVIĆ  pok. Pavla, 20272 Smokvica</item>
      <item>IVKO PEŠELJ pok. Ivana, 20272 Smokvica</item>
      <item>KATA PECOTIĆ pok. Kuzme, 20272 Smokvica</item>
      <item>DANIRA PECOTIĆ, 20272 Smokvica</item>
      <item>MIRKO RADOVANOVIĆ, 20272 Smokvica</item>
      <item>IVAN TOMAŠIĆ pok. Ivana Barbaca, 20272 Smokvica</item>
      <item>IVAN TOMAŠIĆ pok. Antuna, 20272 Smokvica</item>
      <item>OMER PECOTIĆ, 20272 Smokvica</item>
      <item>MARINKO TOMAŠIĆ RADIĆ, 20272 Smokvica</item>
      <item>ANTE BLEUŠ, 20272 Smokvica</item>
      <item>MLADEN BANIČEVIĆ, 20272 Smokvica</item>
      <item>TONKO PECOTIĆ pok. Vida</item>
      <item>BORISLAV BANIČEVIĆ, 20272 Smokvica</item>
      <item>ŽELJKO KORUNIĆ, BRNA</item>
      <item>JURE PECOTIĆ, 20272 Smokvica</item>
      <item>GOJKO TOMAŠIĆ, BRNA</item>
      <item>DANKO SALEČIĆ, 20272 Smokvica</item>
      <item>DUŠAN DIDOVIĆ, 20272 Smokvica</item>
      <item>PERICA BANIČEVIĆ, 20272 Smokvica</item>
      <item>DUŠAN PECOTIĆ BARAN, 20272 Smokvica</item>
      <item>TIHOMIR PECOTIĆ, BRNA</item>
      <item>IVAN KORUNIĆ DUNDO, 20272 Smokvica</item>
      <item>IVAN PECOTIĆ KUZMIĆ, 20272 Smokvica</item>
      <item>SRĐAN PECOTIĆ Grgura</item>
      <item>KUZMA BANIČEVIĆ GROŠIĆ, 20272 Smokvica</item>
      <item>JAKOV BANIČEVIĆ OREBIČIĆ, 20272 Smokvica</item>
      <item>ŽELJKO PECOTIĆ pok. Petra, 20272 Smokvica</item>
      <item>ANTUN BANIČEVIĆ pok. Antuna, 20272 Smokvica</item>
      <item>IVAN SALEČIĆ pok. Ivana, 20272 Smokvica</item>
      <item>KUZMA TOMAŠIĆ pok. Janka, 20272 Smokvica</item>
      <item>IVAN TOMAŠIĆ DEŽEVIĆ, BRNA</item>
      <item>DUŠAN TOMAŠIĆ DEŽEVIĆ, BRNA</item>
      <item>IVAN RADOVANOVIĆ Repak, Smokvica 298, 20272 Smokvica</item>
      <item>BLEUS-KORKIRA d.o.o.</item>
      <item>ŽELJKO BLEUŠ, 20272 Smokvica</item>
      <item>IVAN TOMAŠIĆ JADIN, 20272 Smokvica</item>
      <item>ALEN TOMAŠIĆ JADIN, 20260 Korčula</item>
      <item>KUZMA BANIČEVIĆ pok. Fabijana, 20272 Smokvica</item>
      <item>ANITO PECOTIĆ BARAN, 20272 Smokvica</item>
      <item>LUKA BANIČEVIĆ pok. Frana, Brna</item>
      <item>MIRJANA BANIČEVIĆ, 20272 Smokvica</item>
      <item>MIRJANA TOMAŠIĆ ud. Stojana, 20272 Smokvica</item>
      <item>DOMINANT d.o.o.</item>
      <item>SREDNJA ŠKOLA PETRA ŠEGEDINA, 20260 Korčula</item>
      <item>ANTE TOMAŠIĆ pok. Jerka, 20272 Smokvica</item>
      <item>DARKO TOMAŠIĆ Bili, 20272 Smokvica</item>
      <item>JERKO PECOTIĆ, Brna 481, Brna, 20272 Smokvica</item>
      <item>MILENA PECOTIĆ, 20272 Smokvica</item>
      <item>MATIJA HUDULIN, 20272 Smokvica</item>
      <item>ANTUN / JELA MILINA, SMOKVICA 289, 20272 Smokvica</item>
      <item>MARINKO BANIČEVIĆ, 20272 Smokvica</item>
      <item>JAKOV PECOTIĆ, BRNA</item>
      <item>MARIJA TOMAŠIĆ, 20272 Smokvica</item>
      <item>RATKO PECOTIĆ, BRNA</item>
      <item>ANTE RADOVANOVIĆ pok. Petra, 20272 Smokvica</item>
      <item>JAGODA VESELINOVIĆ, 20272 Smokvica</item>
      <item>DRAGAN RADOVANOVIĆ, BRNA</item>
      <item>SRETAN RADOVANOVIĆ, 20272 Smokvica</item>
      <item>IVAN BANIČEVIĆ ŠKUDRIĆ, 20272 Smokvica</item>
      <item>BENEDIKT PECOTIĆ, BRNA</item>
      <item>ANTE BANIČEVIĆ Mikulato, 20272 Smokvica</item>
      <item>SILVESTAR PECOTIĆ, 20272 Smokvica</item>
      <item>MLADEN TOMAŠIĆ, 20272 Smokvica</item>
      <item>MATKO PECOTIĆ Mirkov, 20272 Smokvica</item>
      <item>ANTE PECOTIĆ pok. Ivota, 20272 Smokvica</item>
      <item>BRANISLAV PECOTIĆ, 20272 Smokvica</item>
      <item>DUŠAN TOMAŠIĆ BARBACA, BRNA</item>
      <item>KUZMA TOMAŠIĆ pok. Mileta Barbaca, 20272 Smokvica</item>
      <item>ŽARKO PECOTIĆ TUNICA, 20272 Smokvica</item>
      <item>RAJKO BANIČEVIĆ, 20272 Smokvica</item>
      <item>DARICA PECOTIĆ, Brna 510, 20272 Smokvica</item>
      <item>IVKO PECOTIĆ KUZMIĆ, 20272 Smokvica</item>
      <item>LJUBO SALEČIĆ, 20272 Smokvica</item>
      <item>DARKO DIDOVIĆ, 20272 Smokvica</item>
      <item>FRANKA DRAGOJEVIĆ, 20272 Smokvica</item>
      <item>DARIO PECOTIĆ, 20272 Smokvica</item>
      <item>ZDENKO BANIČEVIĆ pok. Marina, Smokvica 101, 20272 Smokvica</item>
      <item>MATKO SALEČIĆ, 20272 Smokvica</item>
      <item>ANA BANIČEVIĆ, 20272 Smokvica</item>
      <item>DANKO PECOTIĆ, BRNA</item>
      <item>SRETAN TOMAŠIĆ, 20272 Smokvica</item>
      <item>VILMA TOMAŠIĆ, BRNA</item>
      <item>NANICA TOMAŠIĆ, BRNA</item>
      <item>JADRANA BANIČEVIĆ, BRNA</item>
      <item>IRENA DIDOVIĆ, 20272 Smokvica</item>
      <item>IVKO RADOVANOVIĆ POŠA, BRNA</item>
      <item>MILICA HUDULIN, BRNA</item>
      <item>MOJMIR DIDOVIĆ, 20270 Vela Luka</item>
      <item>MARIN BANIČEVIĆ, 20272 Smokvica</item>
      <item>TUDOR DIDOVIĆ, 20272 Smokvica</item>
      <item>JAKŠA TOMAŠIĆ MORGEN, BRNA</item>
      <item>TOMISLAV TOMAŠIĆ DEŽEVIĆ, BRNA</item>
      <item>MARKO TOMAŠIĆ DEŽEVIĆ, BRNA</item>
      <item>MAJA PECOTIĆ ž. Josipa, 20272 Smokvica</item>
      <item>JOSIP PECOTIĆ, 20272 Smokvica</item>
      <item>PETAR TOMAŠIĆ DEŽEVIĆ, 20272 Smokvica</item>
      <item>JAKŠA TOMAŠIĆ, 20272 Smokvica</item>
      <item>STIPE TOMAŠIĆ ANTUN pok. Tonća, 20272 Smokvica</item>
      <item>KOVILJKA PECOTIĆ pok. Jerka, 20272 Smokvica</item>
      <item>TINA PECOTIĆ, BRNA</item>
      <item>IVAN MARELIĆ IVAN, 20272 Smokvica</item>
      <item>MARICA PECOTIĆ, BRNA</item>
      <item>ZLATKO TOMAŠIĆ, 20272 Smokvica</item>
      <item>EMIL BANIČEVIĆ, 20272 Smokvica</item>
      <item>JAKO VINO d.o.o.</item>
      <item>FINA ZAGREB</item>
      <item>ZDRAVKO TOMAŠIĆ</item>
      <item>IVAN / Anđa RADOVANOVIĆ,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Vlaha Paljetka 12, 20207 Cavtat</item>
      <item>odvjetnik Đorđe Anđelković, Vrbanićeva 20, 10000 Zagreb</item>
      <item>odvjetnik Neven Matas, Ulica Domovinskog rata 27, 21000 Split punomoćnik sudionika u postupku DAMOR, d.o.o. za preradu plastičnih masa, brodogradnju, turizam i trgovinu</item>
      <item>Igor Svilar, Gredička 23, 10000 Zagreb punomoćnik sudionika u postupku BADEL 1862 dioničko društvo, vina, alkoholna i bezalkoholna pića</item>
    </izvorni_sadrzaj>
    <derivirana_varijabla naziv="DomainObject.Predmet.OstaliListFormatedWithAdress_1">
      <item>Narodne novine d.d., Saviski Gaj XIII put 6, 10000 Zagreb</item>
      <item>Kate Perić Šubašić, Hrv. poštanska banka d.d., 20000 Dubrovnik</item>
      <item>Lenko Salečić, 20272 Smokvica</item>
      <item>Kuzma Tomašić, 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(Petrušac), BRNA</item>
      <item>JURE ANDRIJIĆ, BRNA, SMOKVICA</item>
      <item>JOAKIM KUNJAŠIĆ, 20272 Smokvica</item>
      <item>JANKO SIPIŠIĆ, 20272 Smokvica</item>
      <item>MARIJA PECOTIĆ, Smokvica 48, 20272 Smokvica</item>
      <item>SUZANA FARAC, 20272 Smokvica</item>
      <item>DUBO RADOVANOVIĆ, 20272 Smokvica</item>
      <item>TIHOMIR PECOTIĆ (pok. Frana), 20272 Smokvica</item>
      <item>FRANO BANIČEVIĆ, 20272 Smokvica</item>
      <item>MILIVOJ BANIČEVIĆ, 20272 Smokvica</item>
      <item>MARKO BANIČEVIĆ pok. Marka, 20272 Smokvica</item>
      <item>VICKO BANIČEVIĆ, 20272 Smokvica</item>
      <item>SREĆKO RADOVANOVIĆ, 20272 Smokvica</item>
      <item>MIRA PECOTIĆ ud. Žela, 20272 Smokvica</item>
      <item>DAROSLAV TOMAŠIĆ, 20272 Smokvica</item>
      <item>NEDA SALEČIĆ ud. Petra, 20272 Smokvica</item>
      <item>ZDRAVKA PECOTIĆ ANTUŠIN, 20272 Smokvica</item>
      <item>RIKARD KORUNIĆ, 20272 Smokvica</item>
      <item>IVAN SALEČIĆ pok. Petra, Brna, Smokvica</item>
      <item>CELINA PECOTIĆ, 20272 Smokvica</item>
      <item>TONĆI RADOVANOVIĆ, BRNA, SMOKVICA</item>
      <item>PERO BANIČEVIĆ pok. Petra, 20272 Smokvica</item>
      <item>PETAR BANIČEVIĆ LUCIĆ Petrov, BRNA</item>
      <item>MARKO BANIČEVIĆ  pok. Pavla, 20272 Smokvica</item>
      <item>IVKO PEŠELJ pok. Ivana, 20272 Smokvica</item>
      <item>KATA PECOTIĆ pok. Kuzme, 20272 Smokvica</item>
      <item>DANIRA PECOTIĆ, 20272 Smokvica</item>
      <item>MIRKO RADOVANOVIĆ, 20272 Smokvica</item>
      <item>IVAN TOMAŠIĆ pok. Ivana Barbaca, 20272 Smokvica</item>
      <item>IVAN TOMAŠIĆ pok. Antuna, 20272 Smokvica</item>
      <item>OMER PECOTIĆ, 20272 Smokvica</item>
      <item>MARINKO TOMAŠIĆ RADIĆ, 20272 Smokvica</item>
      <item>ANTE BLEUŠ, 20272 Smokvica</item>
      <item>MLADEN BANIČEVIĆ, 20272 Smokvica</item>
      <item>TONKO PECOTIĆ pok. Vida</item>
      <item>BORISLAV BANIČEVIĆ, 20272 Smokvica</item>
      <item>ŽELJKO KORUNIĆ, BRNA</item>
      <item>JURE PECOTIĆ, 20272 Smokvica</item>
      <item>GOJKO TOMAŠIĆ, BRNA</item>
      <item>DANKO SALEČIĆ, 20272 Smokvica</item>
      <item>DUŠAN DIDOVIĆ, 20272 Smokvica</item>
      <item>PERICA BANIČEVIĆ, 20272 Smokvica</item>
      <item>DUŠAN PECOTIĆ BARAN, 20272 Smokvica</item>
      <item>TIHOMIR PECOTIĆ, BRNA</item>
      <item>IVAN KORUNIĆ DUNDO, 20272 Smokvica</item>
      <item>IVAN PECOTIĆ KUZMIĆ, 20272 Smokvica</item>
      <item>SRĐAN PECOTIĆ Grgura</item>
      <item>KUZMA BANIČEVIĆ GROŠIĆ, 20272 Smokvica</item>
      <item>JAKOV BANIČEVIĆ OREBIČIĆ, 20272 Smokvica</item>
      <item>ŽELJKO PECOTIĆ pok. Petra, 20272 Smokvica</item>
      <item>ANTUN BANIČEVIĆ pok. Antuna, 20272 Smokvica</item>
      <item>IVAN SALEČIĆ pok. Ivana, 20272 Smokvica</item>
      <item>KUZMA TOMAŠIĆ pok. Janka, 20272 Smokvica</item>
      <item>IVAN TOMAŠIĆ DEŽEVIĆ, BRNA</item>
      <item>DUŠAN TOMAŠIĆ DEŽEVIĆ, BRNA</item>
      <item>IVAN RADOVANOVIĆ Repak, Smokvica 298, 20272 Smokvica</item>
      <item>BLEUS-KORKIRA d.o.o.</item>
      <item>ŽELJKO BLEUŠ, 20272 Smokvica</item>
      <item>IVAN TOMAŠIĆ JADIN, 20272 Smokvica</item>
      <item>ALEN TOMAŠIĆ JADIN, 20260 Korčula</item>
      <item>KUZMA BANIČEVIĆ pok. Fabijana, 20272 Smokvica</item>
      <item>ANITO PECOTIĆ BARAN, 20272 Smokvica</item>
      <item>LUKA BANIČEVIĆ pok. Frana, Brna</item>
      <item>MIRJANA BANIČEVIĆ, 20272 Smokvica</item>
      <item>MIRJANA TOMAŠIĆ ud. Stojana, 20272 Smokvica</item>
      <item>DOMINANT d.o.o.</item>
      <item>SREDNJA ŠKOLA PETRA ŠEGEDINA, 20260 Korčula</item>
      <item>ANTE TOMAŠIĆ pok. Jerka, 20272 Smokvica</item>
      <item>DARKO TOMAŠIĆ Bili, 20272 Smokvica</item>
      <item>JERKO PECOTIĆ, Brna 481, Brna, 20272 Smokvica</item>
      <item>MILENA PECOTIĆ, 20272 Smokvica</item>
      <item>MATIJA HUDULIN, 20272 Smokvica</item>
      <item>ANTUN / JELA MILINA, SMOKVICA 289, 20272 Smokvica</item>
      <item>MARINKO BANIČEVIĆ, 20272 Smokvica</item>
      <item>JAKOV PECOTIĆ, BRNA</item>
      <item>MARIJA TOMAŠIĆ, 20272 Smokvica</item>
      <item>RATKO PECOTIĆ, BRNA</item>
      <item>ANTE RADOVANOVIĆ pok. Petra, 20272 Smokvica</item>
      <item>JAGODA VESELINOVIĆ, 20272 Smokvica</item>
      <item>DRAGAN RADOVANOVIĆ, BRNA</item>
      <item>SRETAN RADOVANOVIĆ, 20272 Smokvica</item>
      <item>IVAN BANIČEVIĆ ŠKUDRIĆ, 20272 Smokvica</item>
      <item>BENEDIKT PECOTIĆ, BRNA</item>
      <item>ANTE BANIČEVIĆ Mikulato, 20272 Smokvica</item>
      <item>SILVESTAR PECOTIĆ, 20272 Smokvica</item>
      <item>MLADEN TOMAŠIĆ, 20272 Smokvica</item>
      <item>MATKO PECOTIĆ Mirkov, 20272 Smokvica</item>
      <item>ANTE PECOTIĆ pok. Ivota, 20272 Smokvica</item>
      <item>BRANISLAV PECOTIĆ, 20272 Smokvica</item>
      <item>DUŠAN TOMAŠIĆ BARBACA, BRNA</item>
      <item>KUZMA TOMAŠIĆ pok. Mileta Barbaca, 20272 Smokvica</item>
      <item>ŽARKO PECOTIĆ TUNICA, 20272 Smokvica</item>
      <item>RAJKO BANIČEVIĆ, 20272 Smokvica</item>
      <item>DARICA PECOTIĆ, Brna 510, 20272 Smokvica</item>
      <item>IVKO PECOTIĆ KUZMIĆ, 20272 Smokvica</item>
      <item>LJUBO SALEČIĆ, 20272 Smokvica</item>
      <item>DARKO DIDOVIĆ, 20272 Smokvica</item>
      <item>FRANKA DRAGOJEVIĆ, 20272 Smokvica</item>
      <item>DARIO PECOTIĆ, 20272 Smokvica</item>
      <item>ZDENKO BANIČEVIĆ pok. Marina, Smokvica 101, 20272 Smokvica</item>
      <item>MATKO SALEČIĆ, 20272 Smokvica</item>
      <item>ANA BANIČEVIĆ, 20272 Smokvica</item>
      <item>DANKO PECOTIĆ, BRNA</item>
      <item>SRETAN TOMAŠIĆ, 20272 Smokvica</item>
      <item>VILMA TOMAŠIĆ, BRNA</item>
      <item>NANICA TOMAŠIĆ, BRNA</item>
      <item>JADRANA BANIČEVIĆ, BRNA</item>
      <item>IRENA DIDOVIĆ, 20272 Smokvica</item>
      <item>IVKO RADOVANOVIĆ POŠA, BRNA</item>
      <item>MILICA HUDULIN, BRNA</item>
      <item>MOJMIR DIDOVIĆ, 20270 Vela Luka</item>
      <item>MARIN BANIČEVIĆ, 20272 Smokvica</item>
      <item>TUDOR DIDOVIĆ, 20272 Smokvica</item>
      <item>JAKŠA TOMAŠIĆ MORGEN, BRNA</item>
      <item>TOMISLAV TOMAŠIĆ DEŽEVIĆ, BRNA</item>
      <item>MARKO TOMAŠIĆ DEŽEVIĆ, BRNA</item>
      <item>MAJA PECOTIĆ ž. Josipa, 20272 Smokvica</item>
      <item>JOSIP PECOTIĆ, 20272 Smokvica</item>
      <item>PETAR TOMAŠIĆ DEŽEVIĆ, 20272 Smokvica</item>
      <item>JAKŠA TOMAŠIĆ, 20272 Smokvica</item>
      <item>STIPE TOMAŠIĆ ANTUN pok. Tonća, 20272 Smokvica</item>
      <item>KOVILJKA PECOTIĆ pok. Jerka, 20272 Smokvica</item>
      <item>TINA PECOTIĆ, BRNA</item>
      <item>IVAN MARELIĆ IVAN, 20272 Smokvica</item>
      <item>MARICA PECOTIĆ, BRNA</item>
      <item>ZLATKO TOMAŠIĆ, 20272 Smokvica</item>
      <item>EMIL BANIČEVIĆ, 20272 Smokvica</item>
      <item>JAKO VINO d.o.o.</item>
      <item>FINA ZAGREB</item>
      <item>ZDRAVKO TOMAŠIĆ</item>
      <item>IVAN / Anđa RADOVANOVIĆ,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Vlaha Paljetka 12, 20207 Cavtat</item>
      <item>odvjetnik Đorđe Anđelković, Vrbanićeva 20, 10000 Zagreb</item>
      <item>odvjetnik Neven Matas, Ulica Domovinskog rata 27, 21000 Split punomoćnik sudionika u postupku DAMOR, d.o.o. za preradu plastičnih masa, brodogradnju, turizam i trgovinu</item>
      <item>Igor Svilar, Gredička 23, 10000 Zagreb punomoćnik sudionika u postupku BADEL 1862 dioničko društvo, vina, alkoholna i bezalkoholna pića</item>
    </derivirana_varijabla>
  </DomainObject.Predmet.OstaliListFormatedWithAdress>
  <DomainObject.Predmet.OstaliListFormatedWithAdressOIB>
    <izvorni_sadrzaj>
      <item>Narodne novine d.d., OIB 64546066176, Saviski Gaj XIII put 6, 10000 Zagreb</item>
      <item>Kate Perić Šubašić, Hrv. poštanska banka d.d., 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 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 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 20272 Smokvica</item>
      <item>MILENA PECOTIĆ, OIB 45029039404, 20272 Smokvica</item>
      <item>MATIJA HUDULIN, OIB 05762741266, 20272 Smokvica</item>
      <item>ANTUN / JELA MILINA, OIB 66918120857, SMOKVICA 289, 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 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 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OIB 72627093549, Vlaha Paljetka 12, 20207 Cavtat</item>
      <item>odvjetnik Đorđe Anđelković, OIB 83301421911, Vrbanićeva 20, 10000 Zagreb</item>
      <item>odvjetnik Neven Matas, OIB 71639062425, Ulica Domovinskog rata 27, 21000 Split punomoćnik sudionika u postupku DAMOR, d.o.o. za preradu plastičnih masa, brodogradnju, turizam i trgovinu</item>
      <item>Igor Svilar, OIB 55678665212, Gredička 23, 10000 Zagreb punomoćnik sudionika u postupku BADEL 1862 dioničko društvo, vina, alkoholna i bezalkoholna pića</item>
    </izvorni_sadrzaj>
    <derivirana_varijabla naziv="DomainObject.Predmet.OstaliListFormatedWithAdressOIB_1">
      <item>Narodne novine d.d., OIB 64546066176, Saviski Gaj XIII put 6, 10000 Zagreb</item>
      <item>Kate Perić Šubašić, Hrv. poštanska banka d.d., 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 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 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 20272 Smokvica</item>
      <item>MILENA PECOTIĆ, OIB 45029039404, 20272 Smokvica</item>
      <item>MATIJA HUDULIN, OIB 05762741266, 20272 Smokvica</item>
      <item>ANTUN / JELA MILINA, OIB 66918120857, SMOKVICA 289, 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 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 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OIB 72627093549, Vlaha Paljetka 12, 20207 Cavtat</item>
      <item>odvjetnik Đorđe Anđelković, OIB 83301421911, Vrbanićeva 20, 10000 Zagreb</item>
      <item>odvjetnik Neven Matas, OIB 71639062425, Ulica Domovinskog rata 27, 21000 Split punomoćnik sudionika u postupku DAMOR, d.o.o. za preradu plastičnih masa, brodogradnju, turizam i trgovinu</item>
      <item>Igor Svilar, OIB 55678665212, Gredička 23, 10000 Zagreb punomoćnik sudionika u postupku BADEL 1862 dioničko društvo, vina, alkoholna i bezalkoholna pića</item>
    </derivirana_varijabla>
  </DomainObject.Predmet.OstaliListFormatedWithAdressOIB>
  <DomainObject.Predmet.OstaliListNazivFormated>
    <izvorni_sadrzaj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</item>
      <item>Igor Svilar</item>
    </izvorni_sadrzaj>
    <derivirana_varijabla naziv="DomainObject.Predmet.OstaliListNazivFormated_1"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</item>
      <item>Igor Svilar</item>
    </derivirana_varijabla>
  </DomainObject.Predmet.OstaliListNazivFormated>
  <DomainObject.Predmet.OstaliListNazivFormatedOIB>
    <izvorni_sadrzaj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</item>
      <item>Igor Svilar, OIB 55678665212</item>
    </izvorni_sadrzaj>
    <derivirana_varijabla naziv="DomainObject.Predmet.OstaliListNazivFormatedOIB_1"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</item>
      <item>Igor Svilar, OIB 55678665212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2017.</izvorni_sadrzaj>
    <derivirana_varijabla naziv="DomainObject.Datum_1">26.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JEDINSTVO, poljoprivredna zadruga</izvorni_sadrzaj>
    <derivirana_varijabla naziv="DomainObject.Predmet.ProtustrankaIDrugi_1">JEDINSTVO, poljoprivredna zadruga</derivirana_varijabla>
  </DomainObject.Predmet.ProtustrankaIDrugi>
  <DomainObject.Predmet.StrankaIDrugiAdressOIB>
    <izvorni_sadrzaj>Fina Zagreb, OIB 85821130368, Ulica grada Vukovara 70, 10000 Zagreb i dr.</izvorni_sadrzaj>
    <derivirana_varijabla naziv="DomainObject.Predmet.StrankaIDrugiAdressOIB_1">Fina Zagreb, OIB 85821130368, Ulica grada Vukovara 70, 10000 Zagreb i dr.</derivirana_varijabla>
  </DomainObject.Predmet.StrankaIDrugiAdressOIB>
  <DomainObject.Predmet.ProtustrankaIDrugiAdressOIB>
    <izvorni_sadrzaj>JEDINSTVO, poljoprivredna zadruga, OIB 30698530431, Smokvica/bb, 20272 Smokvica</izvorni_sadrzaj>
    <derivirana_varijabla naziv="DomainObject.Predmet.ProtustrankaIDrugiAdressOIB_1">JEDINSTVO, poljoprivredna zadruga, OIB 30698530431, Smokvica/bb, 20272 Smokvica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JEDINSTVO, poljoprivredna zadruga</item>
      <item>Fina Zagreb</item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DAMOR, d.o.o. za preradu plastičnih masa, brodogradnju, turizam i trgovinu</item>
      <item>odvjetnik Đorđe Anđelković</item>
      <item>odvjetnik Neven Matas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  <item>Igor Svilar</item>
    </izvorni_sadrzaj>
    <derivirana_varijabla naziv="DomainObject.Predmet.SudioniciListNaziv_1">
      <item>JEDINSTVO, poljoprivredna zadruga</item>
      <item>Fina Zagreb</item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DAMOR, d.o.o. za preradu plastičnih masa, brodogradnju, turizam i trgovinu</item>
      <item>odvjetnik Đorđe Anđelković</item>
      <item>odvjetnik Neven Matas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  <item>Igor Svilar</item>
    </derivirana_varijabla>
  </DomainObject.Predmet.SudioniciListNaziv>
  <DomainObject.Predmet.SudioniciListAdressOIB>
    <izvorni_sadrzaj>
      <item>JEDINSTVO, poljoprivredna zadruga, OIB 30698530431, Smokvica/bb,20272 Smokvica</item>
      <item>Fina Zagreb, OIB 85821130368, Ulica grada Vukovara 70,10000 Zagreb</item>
      <item>Narodne novine d.d., OIB 64546066176, Saviski Gaj XIII put 6,10000 Zagreb</item>
      <item>Kate Perić Šubašić, Hrv. poštanska banka d.d.,20000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Brna,20272 Smokvica</item>
      <item>MILENA PECOTIĆ, OIB 45029039404, 20272 Smokvica</item>
      <item>MATIJA HUDULIN, OIB 05762741266, 20272 Smokvica</item>
      <item>ANTUN / JELA MILINA, OIB 66918120857, SMOKVICA 289,20272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30,20272 Smokvica</item>
      <item>Odvj. Stjepan Eterović, Kipara Rendića 17,21400 Supetar</item>
      <item>Gordana Jukić, Gorimix d.o.o.</item>
      <item>Mirko Jukić, Gorimix d.o.o.</item>
      <item>Davor Martinović, Poljopromet d.o.o.</item>
      <item>Vlaho Monković, OIB 72627093549, Vlaha Paljetka 12,20207 Cavtat</item>
      <item>odvjetnik Đorđe Anđelković, OIB 83301421911, Vrbanićeva 20,10000 Zagreb</item>
      <item>DAMOR, d.o.o. za preradu plastičnih masa, brodogradnju, turizam i trgovinu, OIB 58057226580, Put Brižina 14,21212 Kaštel Sućurac</item>
      <item>odvjetnik Đorđe Anđelković, OIB 83301421911, Vrbanićeva 20,10000 Zagreb</item>
      <item>odvjetnik Neven Matas, OIB 71639062425, Ulica Domovinskog rata 27,21000 Split</item>
      <item>BADEL 1862 dioničko društvo, vina, alkoholna i bezalkoholna pića, OIB 36749512860, Vlaška 116,Zagreb</item>
      <item>KONTINENTAL PAKIRANJE d.o.o. za graditeljstvo i usluge, OIB 87358951669, Pod Kosom 40,21000 Split</item>
      <item>VODOVOD, društvo s ograničenom odgovornošću za obavljanje komunalnih djelatnosti opskrbe pitkom vodom, OIB 25167296962, Ulica 32 br. 9/1,20271 Blato</item>
      <item>TRANSFER međunarodna špedicija i trgovina, društvo s ograničenom odgovornošću, OIB 77544568297, Ciottina 26,51000 Rijeka</item>
      <item>HEP-Operator distribucijskog sustava d.o.o. za distribuciju i opskrbu električne energije, OIB 46830600751, Ulica grada Vukovara 37,Zagreb</item>
      <item>Igor Svilar, OIB 55678665212, Gredička 23,10000 Zagreb</item>
    </izvorni_sadrzaj>
    <derivirana_varijabla naziv="DomainObject.Predmet.SudioniciListAdressOIB_1">
      <item>JEDINSTVO, poljoprivredna zadruga, OIB 30698530431, Smokvica/bb,20272 Smokvica</item>
      <item>Fina Zagreb, OIB 85821130368, Ulica grada Vukovara 70,10000 Zagreb</item>
      <item>Narodne novine d.d., OIB 64546066176, Saviski Gaj XIII put 6,10000 Zagreb</item>
      <item>Kate Perić Šubašić, Hrv. poštanska banka d.d.,20000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Brna,20272 Smokvica</item>
      <item>MILENA PECOTIĆ, OIB 45029039404, 20272 Smokvica</item>
      <item>MATIJA HUDULIN, OIB 05762741266, 20272 Smokvica</item>
      <item>ANTUN / JELA MILINA, OIB 66918120857, SMOKVICA 289,20272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30,20272 Smokvica</item>
      <item>Odvj. Stjepan Eterović, Kipara Rendića 17,21400 Supetar</item>
      <item>Gordana Jukić, Gorimix d.o.o.</item>
      <item>Mirko Jukić, Gorimix d.o.o.</item>
      <item>Davor Martinović, Poljopromet d.o.o.</item>
      <item>Vlaho Monković, OIB 72627093549, Vlaha Paljetka 12,20207 Cavtat</item>
      <item>odvjetnik Đorđe Anđelković, OIB 83301421911, Vrbanićeva 20,10000 Zagreb</item>
      <item>DAMOR, d.o.o. za preradu plastičnih masa, brodogradnju, turizam i trgovinu, OIB 58057226580, Put Brižina 14,21212 Kaštel Sućurac</item>
      <item>odvjetnik Đorđe Anđelković, OIB 83301421911, Vrbanićeva 20,10000 Zagreb</item>
      <item>odvjetnik Neven Matas, OIB 71639062425, Ulica Domovinskog rata 27,21000 Split</item>
      <item>BADEL 1862 dioničko društvo, vina, alkoholna i bezalkoholna pića, OIB 36749512860, Vlaška 116,Zagreb</item>
      <item>KONTINENTAL PAKIRANJE d.o.o. za graditeljstvo i usluge, OIB 87358951669, Pod Kosom 40,21000 Split</item>
      <item>VODOVOD, društvo s ograničenom odgovornošću za obavljanje komunalnih djelatnosti opskrbe pitkom vodom, OIB 25167296962, Ulica 32 br. 9/1,20271 Blato</item>
      <item>TRANSFER međunarodna špedicija i trgovina, društvo s ograničenom odgovornošću, OIB 77544568297, Ciottina 26,51000 Rijeka</item>
      <item>HEP-Operator distribucijskog sustava d.o.o. za distribuciju i opskrbu električne energije, OIB 46830600751, Ulica grada Vukovara 37,Zagreb</item>
      <item>Igor Svilar, OIB 55678665212, Gredička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30698530431</item>
      <item>, OIB 85821130368</item>
      <item>, OIB 64546066176</item>
      <item>, OIB null</item>
      <item>, OIB 72583645435</item>
      <item>, OIB null</item>
      <item>, OIB null</item>
      <item>, OIB null</item>
      <item>, OIB 79047230612</item>
      <item>, OIB 65809026326</item>
      <item>, OIB 49396154317</item>
      <item>, OIB 63739189939</item>
      <item>, OIB 95714683867</item>
      <item>, OIB 54785210099</item>
      <item>, OIB null</item>
      <item>, OIB 27966085185</item>
      <item>, OIB 67518315691</item>
      <item>, OIB 57449887492</item>
      <item>, OIB 32823020892</item>
      <item>, OIB 89109093314</item>
      <item>, OIB 70764679701</item>
      <item>, OIB 34248768494</item>
      <item>, OIB 63579368707</item>
      <item>, OIB 91779534973</item>
      <item>, OIB 02432909819</item>
      <item>, OIB 35845054530</item>
      <item>, OIB 71052623259</item>
      <item>, OIB 86016235071</item>
      <item>, OIB 47251280516</item>
      <item>, OIB 35506269186</item>
      <item>, OIB 69693144506</item>
      <item>, OIB 09381762740</item>
      <item>, OIB 18683136487</item>
      <item>, OIB 26187994862</item>
      <item>, OIB 23492092438</item>
      <item>, OIB 58935879058</item>
      <item>, OIB 79196597878</item>
      <item>, OIB 15375407607</item>
      <item>, OIB 48631002665</item>
      <item>, OIB 88591067320</item>
      <item>, OIB 98670474583</item>
      <item>, OIB 51194189691</item>
      <item>, OIB 34484938455</item>
      <item>, OIB 95580820240</item>
      <item>, OIB 88223665918</item>
      <item>, OIB 37291728761</item>
      <item>, OIB 52046084575</item>
      <item>, OIB 97708118789</item>
      <item>, OIB 56175390499</item>
      <item>, OIB 66893527732</item>
      <item>, OIB 08761048523</item>
      <item>, OIB 13956234500</item>
      <item>, OIB 62662263335</item>
      <item>, OIB 37268201254</item>
      <item>, OIB 11189660102</item>
      <item>, OIB 27615926867</item>
      <item>, OIB 22214232720</item>
      <item>, OIB 57778246922</item>
      <item>, OIB 55607598403</item>
      <item>, OIB 90635825548</item>
      <item>, OIB 36303199278</item>
      <item>, OIB 03245470856</item>
      <item>, OIB 49066645523</item>
      <item>, OIB 17546459215</item>
      <item>, OIB 82320909380</item>
      <item>, OIB 19797804756</item>
      <item>, OIB 58952875239</item>
      <item>, OIB 59563517268</item>
      <item>, OIB 60321615992</item>
      <item>, OIB 92174233157</item>
      <item>, OIB 56346962956</item>
      <item>, OIB 30708286914</item>
      <item>, OIB 74827333379</item>
      <item>, OIB 31678896761</item>
      <item>, OIB 61715266930</item>
      <item>, OIB 10004679981</item>
      <item>, OIB 56960465013</item>
      <item>, OIB 81549857729</item>
      <item>, OIB 82012465445</item>
      <item>, OIB 62311967075</item>
      <item>, OIB 26096900086</item>
      <item>, OIB 83866121523</item>
      <item>, OIB 76637031832</item>
      <item>, OIB 83584328149</item>
      <item>, OIB 56613033040</item>
      <item>, OIB 93469562632</item>
      <item>, OIB 08583630920</item>
      <item>, OIB 77490461721</item>
      <item>, OIB 47848562076</item>
      <item>, OIB 45025415169</item>
      <item>, OIB 18283165460</item>
      <item>, OIB 40234018163</item>
      <item>, OIB 44122770964</item>
      <item>, OIB 59915399212</item>
      <item>, OIB 59631657813</item>
      <item>, OIB 82163957266</item>
      <item>, OIB 15134842913</item>
      <item>, OIB 16212484063</item>
      <item>, OIB 98663577887</item>
      <item>, OIB 91669241000</item>
      <item>, OIB 93209720439</item>
      <item>, OIB 62799980235</item>
      <item>, OIB 30204241777</item>
      <item>, OIB 27855324302</item>
      <item>, OIB 60705895107</item>
      <item>, OIB 35137853358</item>
      <item>, OIB 45029039404</item>
      <item>, OIB 05762741266</item>
      <item>, OIB 66918120857</item>
      <item>, OIB 79908473643</item>
      <item>, OIB 31287390010</item>
      <item>, OIB 23012233701</item>
      <item>, OIB 34405281520</item>
      <item>, OIB 35711094259</item>
      <item>, OIB 26384945691</item>
      <item>, OIB 64379492772</item>
      <item>, OIB 57599657765</item>
      <item>, OIB 13452885373</item>
      <item>, OIB 58470348045</item>
      <item>, OIB 69543010620</item>
      <item>, OIB 06331851349</item>
      <item>, OIB 50629906053</item>
      <item>, OIB 48452214674</item>
      <item>, OIB 90741744910</item>
      <item>, OIB 47480540156</item>
      <item>, OIB 11081131642</item>
      <item>, OIB 44079223057</item>
      <item>, OIB 34499644381</item>
      <item>, OIB 45418114610</item>
      <item>, OIB 73218993869</item>
      <item>, OIB 97676374567</item>
      <item>, OIB 57678876972</item>
      <item>, OIB 86562516988</item>
      <item>, OIB 82335614817</item>
      <item>, OIB 59926387177</item>
      <item>, OIB 68768522738</item>
      <item>, OIB 03920237137</item>
      <item>, OIB 12523783384</item>
      <item>, OIB 16321602649</item>
      <item>, OIB 09315287391</item>
      <item>, OIB 12263597546</item>
      <item>, OIB 38384204212</item>
      <item>, OIB 39662029505</item>
      <item>, OIB 79511279334</item>
      <item>, OIB 27294506664</item>
      <item>, OIB 41575890321</item>
      <item>, OIB 62857539177</item>
      <item>, OIB 80401714220</item>
      <item>, OIB 70526505736</item>
      <item>, OIB 03236645193</item>
      <item>, OIB 67388141775</item>
      <item>, OIB 95555601444</item>
      <item>, OIB 95251176886</item>
      <item>, OIB 81926927816</item>
      <item>, OIB 05638963990</item>
      <item>, OIB 25543664675</item>
      <item>, OIB 65686352982</item>
      <item>, OIB 13468504322</item>
      <item>, OIB 39458726928</item>
      <item>, OIB 21089244760</item>
      <item>, OIB 11504405205</item>
      <item>, OIB 23584585291</item>
      <item>, OIB 38531031235</item>
      <item>, OIB 34068889816</item>
      <item>, OIB 85821130368</item>
      <item>, OIB 04977191533</item>
      <item>, OIB 96187907458</item>
      <item>, OIB null</item>
      <item>, OIB null</item>
      <item>, OIB null</item>
      <item>, OIB null</item>
      <item>, OIB 72627093549</item>
      <item>, OIB 83301421911</item>
      <item>, OIB 58057226580</item>
      <item>, OIB 83301421911</item>
      <item>, OIB 71639062425</item>
      <item>, OIB 36749512860</item>
      <item>, OIB 87358951669</item>
      <item>, OIB 25167296962</item>
      <item>, OIB 77544568297</item>
      <item>, OIB 46830600751</item>
      <item>, OIB 55678665212</item>
    </izvorni_sadrzaj>
    <derivirana_varijabla naziv="DomainObject.Predmet.SudioniciListNazivOIB_1">
      <item>, OIB 30698530431</item>
      <item>, OIB 85821130368</item>
      <item>, OIB 64546066176</item>
      <item>, OIB null</item>
      <item>, OIB 72583645435</item>
      <item>, OIB null</item>
      <item>, OIB null</item>
      <item>, OIB null</item>
      <item>, OIB 79047230612</item>
      <item>, OIB 65809026326</item>
      <item>, OIB 49396154317</item>
      <item>, OIB 63739189939</item>
      <item>, OIB 95714683867</item>
      <item>, OIB 54785210099</item>
      <item>, OIB null</item>
      <item>, OIB 27966085185</item>
      <item>, OIB 67518315691</item>
      <item>, OIB 57449887492</item>
      <item>, OIB 32823020892</item>
      <item>, OIB 89109093314</item>
      <item>, OIB 70764679701</item>
      <item>, OIB 34248768494</item>
      <item>, OIB 63579368707</item>
      <item>, OIB 91779534973</item>
      <item>, OIB 02432909819</item>
      <item>, OIB 35845054530</item>
      <item>, OIB 71052623259</item>
      <item>, OIB 86016235071</item>
      <item>, OIB 47251280516</item>
      <item>, OIB 35506269186</item>
      <item>, OIB 69693144506</item>
      <item>, OIB 09381762740</item>
      <item>, OIB 18683136487</item>
      <item>, OIB 26187994862</item>
      <item>, OIB 23492092438</item>
      <item>, OIB 58935879058</item>
      <item>, OIB 79196597878</item>
      <item>, OIB 15375407607</item>
      <item>, OIB 48631002665</item>
      <item>, OIB 88591067320</item>
      <item>, OIB 98670474583</item>
      <item>, OIB 51194189691</item>
      <item>, OIB 34484938455</item>
      <item>, OIB 95580820240</item>
      <item>, OIB 88223665918</item>
      <item>, OIB 37291728761</item>
      <item>, OIB 52046084575</item>
      <item>, OIB 97708118789</item>
      <item>, OIB 56175390499</item>
      <item>, OIB 66893527732</item>
      <item>, OIB 08761048523</item>
      <item>, OIB 13956234500</item>
      <item>, OIB 62662263335</item>
      <item>, OIB 37268201254</item>
      <item>, OIB 11189660102</item>
      <item>, OIB 27615926867</item>
      <item>, OIB 22214232720</item>
      <item>, OIB 57778246922</item>
      <item>, OIB 55607598403</item>
      <item>, OIB 90635825548</item>
      <item>, OIB 36303199278</item>
      <item>, OIB 03245470856</item>
      <item>, OIB 49066645523</item>
      <item>, OIB 17546459215</item>
      <item>, OIB 82320909380</item>
      <item>, OIB 19797804756</item>
      <item>, OIB 58952875239</item>
      <item>, OIB 59563517268</item>
      <item>, OIB 60321615992</item>
      <item>, OIB 92174233157</item>
      <item>, OIB 56346962956</item>
      <item>, OIB 30708286914</item>
      <item>, OIB 74827333379</item>
      <item>, OIB 31678896761</item>
      <item>, OIB 61715266930</item>
      <item>, OIB 10004679981</item>
      <item>, OIB 56960465013</item>
      <item>, OIB 81549857729</item>
      <item>, OIB 82012465445</item>
      <item>, OIB 62311967075</item>
      <item>, OIB 26096900086</item>
      <item>, OIB 83866121523</item>
      <item>, OIB 76637031832</item>
      <item>, OIB 83584328149</item>
      <item>, OIB 56613033040</item>
      <item>, OIB 93469562632</item>
      <item>, OIB 08583630920</item>
      <item>, OIB 77490461721</item>
      <item>, OIB 47848562076</item>
      <item>, OIB 45025415169</item>
      <item>, OIB 18283165460</item>
      <item>, OIB 40234018163</item>
      <item>, OIB 44122770964</item>
      <item>, OIB 59915399212</item>
      <item>, OIB 59631657813</item>
      <item>, OIB 82163957266</item>
      <item>, OIB 15134842913</item>
      <item>, OIB 16212484063</item>
      <item>, OIB 98663577887</item>
      <item>, OIB 91669241000</item>
      <item>, OIB 93209720439</item>
      <item>, OIB 62799980235</item>
      <item>, OIB 30204241777</item>
      <item>, OIB 27855324302</item>
      <item>, OIB 60705895107</item>
      <item>, OIB 35137853358</item>
      <item>, OIB 45029039404</item>
      <item>, OIB 05762741266</item>
      <item>, OIB 66918120857</item>
      <item>, OIB 79908473643</item>
      <item>, OIB 31287390010</item>
      <item>, OIB 23012233701</item>
      <item>, OIB 34405281520</item>
      <item>, OIB 35711094259</item>
      <item>, OIB 26384945691</item>
      <item>, OIB 64379492772</item>
      <item>, OIB 57599657765</item>
      <item>, OIB 13452885373</item>
      <item>, OIB 58470348045</item>
      <item>, OIB 69543010620</item>
      <item>, OIB 06331851349</item>
      <item>, OIB 50629906053</item>
      <item>, OIB 48452214674</item>
      <item>, OIB 90741744910</item>
      <item>, OIB 47480540156</item>
      <item>, OIB 11081131642</item>
      <item>, OIB 44079223057</item>
      <item>, OIB 34499644381</item>
      <item>, OIB 45418114610</item>
      <item>, OIB 73218993869</item>
      <item>, OIB 97676374567</item>
      <item>, OIB 57678876972</item>
      <item>, OIB 86562516988</item>
      <item>, OIB 82335614817</item>
      <item>, OIB 59926387177</item>
      <item>, OIB 68768522738</item>
      <item>, OIB 03920237137</item>
      <item>, OIB 12523783384</item>
      <item>, OIB 16321602649</item>
      <item>, OIB 09315287391</item>
      <item>, OIB 12263597546</item>
      <item>, OIB 38384204212</item>
      <item>, OIB 39662029505</item>
      <item>, OIB 79511279334</item>
      <item>, OIB 27294506664</item>
      <item>, OIB 41575890321</item>
      <item>, OIB 62857539177</item>
      <item>, OIB 80401714220</item>
      <item>, OIB 70526505736</item>
      <item>, OIB 03236645193</item>
      <item>, OIB 67388141775</item>
      <item>, OIB 95555601444</item>
      <item>, OIB 95251176886</item>
      <item>, OIB 81926927816</item>
      <item>, OIB 05638963990</item>
      <item>, OIB 25543664675</item>
      <item>, OIB 65686352982</item>
      <item>, OIB 13468504322</item>
      <item>, OIB 39458726928</item>
      <item>, OIB 21089244760</item>
      <item>, OIB 11504405205</item>
      <item>, OIB 23584585291</item>
      <item>, OIB 38531031235</item>
      <item>, OIB 34068889816</item>
      <item>, OIB 85821130368</item>
      <item>, OIB 04977191533</item>
      <item>, OIB 96187907458</item>
      <item>, OIB null</item>
      <item>, OIB null</item>
      <item>, OIB null</item>
      <item>, OIB null</item>
      <item>, OIB 72627093549</item>
      <item>, OIB 83301421911</item>
      <item>, OIB 58057226580</item>
      <item>, OIB 83301421911</item>
      <item>, OIB 71639062425</item>
      <item>, OIB 36749512860</item>
      <item>, OIB 87358951669</item>
      <item>, OIB 25167296962</item>
      <item>, OIB 77544568297</item>
      <item>, OIB 46830600751</item>
      <item>, OIB 55678665212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286</properties:Words>
  <properties:Characters>1488</properties:Characters>
  <properties:Lines>53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1775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2017-08-18T10:44:00Z</dcterms:created>
  <dc:creator>Srđan Gavranić</dc:creator>
  <cp:lastModifiedBy>Srđan Gavranić</cp:lastModifiedBy>
  <cp:lastPrinted>2017-05-05T08:50:00Z</cp:lastPrinted>
  <dcterms:modified xmlns:xsi="http://www.w3.org/2001/XMLSchema-instance" xsi:type="dcterms:W3CDTF">2017-09-26T06:59:00Z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