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88fc" w14:paraId="8f388fc" w:rsidRDefault="00AE649C" w:rsidP="00FA5B5E" w:rsidR="00AE649C" w:rsidRPr="00B76F3C">
      <w:pPr>
        <w:pStyle w:val="Naslov3"/>
        <w15:collapsed w:val="false"/>
      </w:pPr>
    </w:p>
    <w:p w:rsidRDefault="00561122" w:rsidP="00561122" w:rsidR="00561122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St-1367/2016-5.</w:t>
      </w:r>
    </w:p>
    <w:p w:rsidRDefault="00561122" w:rsidP="00561122" w:rsidR="00561122">
      <w:pPr>
        <w:jc w:val="both"/>
        <w:rPr>
          <w:rFonts w:cs="Arial" w:hAnsi="Arial" w:ascii="Arial"/>
        </w:rPr>
      </w:pPr>
    </w:p>
    <w:p w:rsidRDefault="00561122" w:rsidP="00561122" w:rsidR="00561122">
      <w:pPr>
        <w:jc w:val="both"/>
        <w:rPr>
          <w:rFonts w:cs="Arial" w:hAnsi="Arial" w:ascii="Arial"/>
          <w:b/>
        </w:rPr>
      </w:pPr>
    </w:p>
    <w:p w:rsidRDefault="00561122" w:rsidP="00561122" w:rsidR="0056112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561122" w:rsidP="00561122" w:rsidR="00561122">
      <w:pPr>
        <w:jc w:val="center"/>
        <w:rPr>
          <w:rFonts w:cs="Arial" w:hAnsi="Arial" w:ascii="Arial"/>
          <w:b/>
        </w:rPr>
      </w:pPr>
    </w:p>
    <w:p w:rsidRDefault="00561122" w:rsidP="00561122" w:rsidR="0056112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561122" w:rsidP="00561122" w:rsidR="00561122">
      <w:pPr>
        <w:jc w:val="both"/>
        <w:rPr>
          <w:rFonts w:cs="Arial" w:hAnsi="Arial" w:ascii="Arial"/>
        </w:rPr>
      </w:pPr>
    </w:p>
    <w:p w:rsidRDefault="00561122" w:rsidP="00561122" w:rsidR="0056112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VATROGASNA ZAJEDNICA OPĆINE IVANSKA, </w:t>
      </w:r>
      <w:proofErr w:type="spellStart"/>
      <w:r>
        <w:rPr>
          <w:rFonts w:cs="Arial" w:hAnsi="Arial" w:ascii="Arial"/>
        </w:rPr>
        <w:t>Ivanska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S.Kolara</w:t>
      </w:r>
      <w:proofErr w:type="spellEnd"/>
      <w:r>
        <w:rPr>
          <w:rFonts w:cs="Arial" w:hAnsi="Arial" w:ascii="Arial"/>
        </w:rPr>
        <w:t xml:space="preserve"> 1, OIB 32294171525, dana 28. studenog 2016. godine  </w:t>
      </w:r>
    </w:p>
    <w:p w:rsidRDefault="00561122" w:rsidP="00561122" w:rsidR="00561122">
      <w:pPr>
        <w:jc w:val="both"/>
        <w:rPr>
          <w:rFonts w:cs="Arial" w:hAnsi="Arial" w:ascii="Arial"/>
        </w:rPr>
      </w:pPr>
    </w:p>
    <w:p w:rsidRDefault="00561122" w:rsidP="00561122" w:rsidR="0056112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61122" w:rsidP="00561122" w:rsidR="00561122">
      <w:pPr>
        <w:jc w:val="center"/>
        <w:rPr>
          <w:rFonts w:cs="Arial" w:hAnsi="Arial" w:ascii="Arial"/>
        </w:rPr>
      </w:pPr>
    </w:p>
    <w:p w:rsidRDefault="00561122" w:rsidP="00561122" w:rsidR="00561122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VATROGASNA ZAJEDNICA OPĆINE IVANSKA, </w:t>
      </w:r>
      <w:proofErr w:type="spellStart"/>
      <w:r>
        <w:rPr>
          <w:rFonts w:cs="Arial" w:hAnsi="Arial" w:ascii="Arial"/>
        </w:rPr>
        <w:t>Ivanska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S.Kolara</w:t>
      </w:r>
      <w:proofErr w:type="spellEnd"/>
      <w:r>
        <w:rPr>
          <w:rFonts w:cs="Arial" w:hAnsi="Arial" w:ascii="Arial"/>
        </w:rPr>
        <w:t xml:space="preserve"> 1, OIB 32294171525. </w:t>
      </w:r>
    </w:p>
    <w:p w:rsidRDefault="00561122" w:rsidP="00561122" w:rsidR="0056112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ANĐELKO STANKUS iz Varaždina, </w:t>
      </w:r>
      <w:proofErr w:type="spellStart"/>
      <w:r>
        <w:rPr>
          <w:rFonts w:cs="Arial" w:hAnsi="Arial" w:ascii="Arial"/>
        </w:rPr>
        <w:t>Jalkovec</w:t>
      </w:r>
      <w:proofErr w:type="spellEnd"/>
      <w:r>
        <w:rPr>
          <w:rFonts w:cs="Arial" w:hAnsi="Arial" w:ascii="Arial"/>
        </w:rPr>
        <w:t>, Braće Radić 20, OIB 11168088853.</w:t>
      </w:r>
    </w:p>
    <w:p w:rsidRDefault="00561122" w:rsidP="00561122" w:rsidR="0056112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VATROGASNA ZAJEDNICA OPĆINE IVANSKA, </w:t>
      </w:r>
      <w:proofErr w:type="spellStart"/>
      <w:r>
        <w:rPr>
          <w:rFonts w:cs="Arial" w:hAnsi="Arial" w:ascii="Arial"/>
        </w:rPr>
        <w:t>Ivanska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S.Kolara</w:t>
      </w:r>
      <w:proofErr w:type="spellEnd"/>
      <w:r>
        <w:rPr>
          <w:rFonts w:cs="Arial" w:hAnsi="Arial" w:ascii="Arial"/>
        </w:rPr>
        <w:t xml:space="preserve"> 1, OIB 32294171525.</w:t>
      </w:r>
    </w:p>
    <w:p w:rsidRDefault="00561122" w:rsidP="00561122" w:rsidR="0056112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28. studenog 2016. godine u 14,00 sati</w:t>
      </w:r>
      <w:r>
        <w:rPr>
          <w:rFonts w:cs="Arial" w:hAnsi="Arial" w:ascii="Arial"/>
        </w:rPr>
        <w:t>, kada je ovo rješenje objavljeno na e-oglasnoj ploči ovoga suda.</w:t>
      </w:r>
    </w:p>
    <w:p w:rsidRDefault="00561122" w:rsidP="00561122" w:rsidR="00561122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561122" w:rsidP="00561122" w:rsidR="0056112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61122" w:rsidP="00561122" w:rsidR="0056112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 registra Udruga.</w:t>
      </w:r>
    </w:p>
    <w:p w:rsidRDefault="00561122" w:rsidP="00561122" w:rsidR="00561122">
      <w:pPr>
        <w:jc w:val="both"/>
        <w:rPr>
          <w:rFonts w:cs="Arial" w:hAnsi="Arial" w:ascii="Arial"/>
        </w:rPr>
      </w:pPr>
    </w:p>
    <w:p w:rsidRDefault="00561122" w:rsidP="00561122" w:rsidR="0056112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561122" w:rsidP="00561122" w:rsidR="0056112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St-1367/2016-2., koji je objavljen na mrežnoj stranici e-oglasna ploča Trgovačkog suda u Bjelovaru 05. listopada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561122" w:rsidP="00561122" w:rsidR="0056112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61122" w:rsidP="00561122" w:rsidR="0056112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61122" w:rsidP="00561122" w:rsidR="0056112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61122" w:rsidP="00561122" w:rsidR="0056112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  <w:bookmarkStart w:name="_GoBack" w:id="0"/>
      <w:bookmarkEnd w:id="0"/>
    </w:p>
    <w:p w:rsidRDefault="00561122" w:rsidP="00561122" w:rsidR="0056112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561122" w:rsidP="00561122" w:rsidR="0056112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28. studenog 2016. godine</w:t>
      </w:r>
    </w:p>
    <w:p w:rsidRDefault="00561122" w:rsidP="00561122" w:rsidR="00561122">
      <w:pPr>
        <w:rPr>
          <w:rFonts w:cs="Arial" w:hAnsi="Arial" w:ascii="Arial"/>
          <w:b/>
        </w:rPr>
      </w:pPr>
    </w:p>
    <w:p w:rsidRDefault="00561122" w:rsidP="00561122" w:rsidR="00561122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561122" w:rsidP="00561122" w:rsidR="00561122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561122" w:rsidP="00561122" w:rsidR="00561122">
      <w:pPr>
        <w:ind w:firstLine="4111"/>
        <w:jc w:val="both"/>
        <w:rPr>
          <w:rFonts w:cs="Arial" w:hAnsi="Arial" w:ascii="Arial"/>
        </w:rPr>
      </w:pPr>
    </w:p>
    <w:p w:rsidRDefault="00561122" w:rsidP="00561122" w:rsidR="0056112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561122" w:rsidP="00561122" w:rsidR="00561122">
      <w:pPr>
        <w:jc w:val="both"/>
        <w:rPr>
          <w:rFonts w:cs="Arial" w:hAnsi="Arial" w:ascii="Arial"/>
        </w:rPr>
      </w:pPr>
    </w:p>
    <w:p w:rsidRDefault="00561122" w:rsidP="00561122" w:rsidR="0056112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61122" w:rsidP="00561122" w:rsidR="00561122">
      <w:pPr>
        <w:jc w:val="both"/>
        <w:rPr>
          <w:rFonts w:cs="Arial" w:hAnsi="Arial" w:ascii="Arial"/>
        </w:rPr>
      </w:pPr>
    </w:p>
    <w:p w:rsidRDefault="00561122" w:rsidP="00561122" w:rsidR="00561122">
      <w:pPr>
        <w:jc w:val="both"/>
        <w:rPr>
          <w:rFonts w:cs="Arial" w:hAnsi="Arial" w:ascii="Arial"/>
        </w:rPr>
      </w:pPr>
    </w:p>
    <w:p w:rsidRDefault="00561122" w:rsidP="00561122" w:rsidR="00561122">
      <w:pPr>
        <w:jc w:val="both"/>
        <w:rPr>
          <w:rFonts w:cs="Arial" w:hAnsi="Arial" w:ascii="Arial"/>
        </w:rPr>
      </w:pPr>
    </w:p>
    <w:p w:rsidRDefault="00561122" w:rsidP="00561122" w:rsidR="0056112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61122" w:rsidP="00561122" w:rsidR="0056112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561122" w:rsidP="00561122" w:rsidR="0056112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561122" w:rsidP="00561122" w:rsidR="0056112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561122" w:rsidP="00561122" w:rsidR="0056112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561122" w:rsidP="00561122" w:rsidR="0056112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561122" w:rsidP="00561122" w:rsidR="0056112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561122" w:rsidP="00561122" w:rsidR="0056112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561122" w:rsidP="00561122" w:rsidR="0056112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registru Udruga - nakon pravomoćnosti rješenja</w:t>
      </w:r>
    </w:p>
    <w:p w:rsidRDefault="00561122" w:rsidP="00561122" w:rsidR="0056112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561122" w:rsidP="00561122" w:rsidR="0056112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28.11.2016.g.</w:t>
      </w:r>
    </w:p>
    <w:p w:rsidRDefault="00561122" w:rsidP="00561122" w:rsidR="00561122">
      <w:pPr>
        <w:rPr>
          <w:rFonts w:cs="Arial" w:hAnsi="Arial" w:ascii="Arial"/>
        </w:rPr>
      </w:pPr>
    </w:p>
    <w:p w:rsidRDefault="00561122" w:rsidP="00561122" w:rsidR="00561122">
      <w:pPr>
        <w:jc w:val="both"/>
        <w:rPr>
          <w:rFonts w:cs="Arial" w:hAnsi="Arial" w:ascii="Arial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122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65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St-1367/2016-5</izvorni_sadrzaj>
    <derivirana_varijabla naziv="DomainObject.Oznaka_1">St-1367/2016-5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St-1367/2016</izvorni_sadrzaj>
    <derivirana_varijabla naziv="DomainObject.Predmet.OznakaBroj_1">St-1367/2016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Vatrogasna zajednica općine Ivanska</izvorni_sadrzaj>
    <derivirana_varijabla naziv="DomainObject.Predmet.ProtustrankaFormated_1">  Vatrogasna zajednica općine Ivanska</derivirana_varijabla>
  </DomainObject.Predmet.ProtustrankaFormated>
  <DomainObject.Predmet.ProtustrankaFormatedOIB>
    <izvorni_sadrzaj>  Vatrogasna zajednica općine Ivanska, OIB 32294171525</izvorni_sadrzaj>
    <derivirana_varijabla naziv="DomainObject.Predmet.ProtustrankaFormatedOIB_1">  Vatrogasna zajednica općine Ivanska, OIB 32294171525</derivirana_varijabla>
  </DomainObject.Predmet.ProtustrankaFormatedOIB>
  <DomainObject.Predmet.ProtustrankaFormatedWithAdress>
    <izvorni_sadrzaj> Vatrogasna zajednica općine Ivanska, S. Kolara 1, 43231 Ivanska</izvorni_sadrzaj>
    <derivirana_varijabla naziv="DomainObject.Predmet.ProtustrankaFormatedWithAdress_1"> Vatrogasna zajednica općine Ivanska, S. Kolara 1, 43231 Ivanska</derivirana_varijabla>
  </DomainObject.Predmet.ProtustrankaFormatedWithAdress>
  <DomainObject.Predmet.ProtustrankaFormatedWithAdressOIB>
    <izvorni_sadrzaj> Vatrogasna zajednica općine Ivanska, OIB 32294171525, S. Kolara 1, 43231 Ivanska</izvorni_sadrzaj>
    <derivirana_varijabla naziv="DomainObject.Predmet.ProtustrankaFormatedWithAdressOIB_1"> Vatrogasna zajednica općine Ivanska, OIB 32294171525, S. Kolara 1, 43231 Ivanska</derivirana_varijabla>
  </DomainObject.Predmet.ProtustrankaFormatedWithAdressOIB>
  <DomainObject.Predmet.ProtustrankaWithAdress>
    <izvorni_sadrzaj>Vatrogasna zajednica općine Ivanska S. Kolara 1, 43231 Ivanska</izvorni_sadrzaj>
    <derivirana_varijabla naziv="DomainObject.Predmet.ProtustrankaWithAdress_1">Vatrogasna zajednica općine Ivanska S. Kolara 1, 43231 Ivanska</derivirana_varijabla>
  </DomainObject.Predmet.ProtustrankaWithAdress>
  <DomainObject.Predmet.ProtustrankaWithAdressOIB>
    <izvorni_sadrzaj>Vatrogasna zajednica općine Ivanska, OIB 32294171525, S. Kolara 1, 43231 Ivanska</izvorni_sadrzaj>
    <derivirana_varijabla naziv="DomainObject.Predmet.ProtustrankaWithAdressOIB_1">Vatrogasna zajednica općine Ivanska, OIB 32294171525, S. Kolara 1, 43231 Ivanska</derivirana_varijabla>
  </DomainObject.Predmet.ProtustrankaWithAdressOIB>
  <DomainObject.Predmet.ProtustrankaNazivFormated>
    <izvorni_sadrzaj>Vatrogasna zajednica općine Ivanska</izvorni_sadrzaj>
    <derivirana_varijabla naziv="DomainObject.Predmet.ProtustrankaNazivFormated_1">Vatrogasna zajednica općine Ivanska</derivirana_varijabla>
  </DomainObject.Predmet.ProtustrankaNazivFormated>
  <DomainObject.Predmet.ProtustrankaNazivFormatedOIB>
    <izvorni_sadrzaj>Vatrogasna zajednica općine Ivanska, OIB 32294171525</izvorni_sadrzaj>
    <derivirana_varijabla naziv="DomainObject.Predmet.ProtustrankaNazivFormatedOIB_1">Vatrogasna zajednica općine Ivanska, OIB 32294171525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Vatrogasna zajednica općine Ivanska</item>
    </izvorni_sadrzaj>
    <derivirana_varijabla naziv="DomainObject.Predmet.ProtuStrankaListFormated_1">
      <item>Vatrogasna zajednica općine Ivanska</item>
    </derivirana_varijabla>
  </DomainObject.Predmet.ProtuStrankaListFormated>
  <DomainObject.Predmet.ProtuStrankaListFormatedOIB>
    <izvorni_sadrzaj>
      <item>Vatrogasna zajednica općine Ivanska, OIB 32294171525</item>
    </izvorni_sadrzaj>
    <derivirana_varijabla naziv="DomainObject.Predmet.ProtuStrankaListFormatedOIB_1">
      <item>Vatrogasna zajednica općine Ivanska, OIB 32294171525</item>
    </derivirana_varijabla>
  </DomainObject.Predmet.ProtuStrankaListFormatedOIB>
  <DomainObject.Predmet.ProtuStrankaListFormatedWithAdress>
    <izvorni_sadrzaj>
      <item>Vatrogasna zajednica općine Ivanska, S. Kolara 1, 43231 Ivanska</item>
    </izvorni_sadrzaj>
    <derivirana_varijabla naziv="DomainObject.Predmet.ProtuStrankaListFormatedWithAdress_1">
      <item>Vatrogasna zajednica općine Ivanska, S. Kolara 1, 43231 Ivanska</item>
    </derivirana_varijabla>
  </DomainObject.Predmet.ProtuStrankaListFormatedWithAdress>
  <DomainObject.Predmet.ProtuStrankaListFormatedWithAdressOIB>
    <izvorni_sadrzaj>
      <item>Vatrogasna zajednica općine Ivanska, OIB 32294171525, S. Kolara 1, 43231 Ivanska</item>
    </izvorni_sadrzaj>
    <derivirana_varijabla naziv="DomainObject.Predmet.ProtuStrankaListFormatedWithAdressOIB_1">
      <item>Vatrogasna zajednica općine Ivanska, OIB 32294171525, S. Kolara 1, 43231 Ivanska</item>
    </derivirana_varijabla>
  </DomainObject.Predmet.ProtuStrankaListFormatedWithAdressOIB>
  <DomainObject.Predmet.ProtuStrankaListNazivFormated>
    <izvorni_sadrzaj>
      <item>Vatrogasna zajednica općine Ivanska</item>
    </izvorni_sadrzaj>
    <derivirana_varijabla naziv="DomainObject.Predmet.ProtuStrankaListNazivFormated_1">
      <item>Vatrogasna zajednica općine Ivanska</item>
    </derivirana_varijabla>
  </DomainObject.Predmet.ProtuStrankaListNazivFormated>
  <DomainObject.Predmet.ProtuStrankaListNazivFormatedOIB>
    <izvorni_sadrzaj>
      <item>Vatrogasna zajednica općine Ivanska, OIB 32294171525</item>
    </izvorni_sadrzaj>
    <derivirana_varijabla naziv="DomainObject.Predmet.ProtuStrankaListNazivFormatedOIB_1">
      <item>Vatrogasna zajednica općine Ivanska, OIB 32294171525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St-1367/2016-5</izvorni_sadrzaj>
    <derivirana_varijabla naziv="DomainObject.PoslovniBrojDokumenta_1">St-1367/2016-5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Vatrogasna zajednica općine Ivanska</izvorni_sadrzaj>
    <derivirana_varijabla naziv="DomainObject.Predmet.ProtustrankaIDrugi_1">Vatrogasna zajednica općine Ivanska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Vatrogasna zajednica općine Ivanska, OIB 32294171525, S. Kolara 1, 43231 Ivanska</izvorni_sadrzaj>
    <derivirana_varijabla naziv="DomainObject.Predmet.ProtustrankaIDrugiAdressOIB_1">Vatrogasna zajednica općine Ivanska, OIB 32294171525, S. Kolara 1,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Vatrogasna zajednica općine Ivanska</item>
    </izvorni_sadrzaj>
    <derivirana_varijabla naziv="DomainObject.Predmet.SudioniciListNaziv_1">
      <item>FINA, RC ZAGREB, Podružnica Bjelovar</item>
      <item>Vatrogasna zajednica općine Ivanska</item>
    </derivirana_varijabla>
  </DomainObject.Predmet.SudioniciListNaziv>
  <DomainObject.Predmet.SudioniciListAdressOIB>
    <izvorni_sadrzaj>
      <item>FINA, RC ZAGREB, Podružnica Bjelovar, OIB 85821130368, F. Supila 4,43000 Bjelovar</item>
      <item>Vatrogasna zajednica općine Ivanska, OIB 32294171525, S. Kolara 1,43231 Ivanska</item>
    </izvorni_sadrzaj>
    <derivirana_varijabla naziv="DomainObject.Predmet.SudioniciListAdressOIB_1">
      <item>FINA, RC ZAGREB, Podružnica Bjelovar, OIB 85821130368, F. Supila 4,43000 Bjelovar</item>
      <item>Vatrogasna zajednica općine Ivanska, OIB 32294171525, S. Kolara 1,43231 Ivanska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0AB4A-5716-4949-8E13-AECA12FF5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693</properties:Words>
  <properties:Characters>3744</properties:Characters>
  <properties:Lines>100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2016-11-28T12:37:00Z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St-1367/2016-5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