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d057" w14:paraId="843d057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F249B7">
        <w:rPr>
          <w:rFonts w:hAnsi="Times New Roman" w:ascii="Times New Roman"/>
          <w:szCs w:val="24"/>
          <w:lang w:val="hr-HR"/>
        </w:rPr>
        <w:t>t-7760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E622A3" w:rsidRPr="00E622A3">
        <w:rPr>
          <w:rFonts w:hAnsi="Times New Roman" w:ascii="Times New Roman"/>
        </w:rPr>
        <w:t xml:space="preserve">RiS INOX d.o.o., Krapina, Podgora Krapinska 127, </w:t>
      </w:r>
      <w:r w:rsidR="00E622A3" w:rsidRPr="00E622A3">
        <w:rPr>
          <w:rFonts w:hAnsi="Times New Roman" w:ascii="Times New Roman"/>
          <w:szCs w:val="24"/>
        </w:rPr>
        <w:t>OIB: 57839749236</w:t>
      </w:r>
      <w:r w:rsidR="006517B1" w:rsidRPr="00E622A3">
        <w:rPr>
          <w:rFonts w:hAnsi="Times New Roman" w:ascii="Times New Roman"/>
          <w:szCs w:val="24"/>
        </w:rPr>
        <w:t>,</w:t>
      </w:r>
      <w:r w:rsidR="00995D02" w:rsidRPr="00B270B1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F249B7">
        <w:rPr>
          <w:rFonts w:hAnsi="Times New Roman" w:ascii="Times New Roman"/>
          <w:szCs w:val="24"/>
        </w:rPr>
        <w:t>26</w:t>
      </w:r>
      <w:r w:rsidR="00525144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E622A3" w:rsidRPr="00E622A3">
        <w:rPr>
          <w:rFonts w:hAnsi="Times New Roman" w:ascii="Times New Roman"/>
        </w:rPr>
        <w:t xml:space="preserve">RiS INOX d.o.o., Krapina, Podgora Krapinska 127, </w:t>
      </w:r>
      <w:r w:rsidR="00E622A3" w:rsidRPr="00E622A3">
        <w:rPr>
          <w:rFonts w:hAnsi="Times New Roman" w:ascii="Times New Roman"/>
          <w:szCs w:val="24"/>
        </w:rPr>
        <w:t>OIB: 57839749236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E622A3" w:rsidRPr="00E622A3">
        <w:rPr>
          <w:rFonts w:hAnsi="Times New Roman" w:ascii="Times New Roman"/>
        </w:rPr>
        <w:t xml:space="preserve">RiS INOX d.o.o., Krapina, Podgora Krapinska 127, </w:t>
      </w:r>
      <w:r w:rsidR="00E622A3" w:rsidRPr="00E622A3">
        <w:rPr>
          <w:rFonts w:hAnsi="Times New Roman" w:ascii="Times New Roman"/>
          <w:szCs w:val="24"/>
        </w:rPr>
        <w:t>OIB: 57839749236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666</w:t>
      </w:r>
      <w:r w:rsidR="007E5E4C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25.01.2016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525144">
        <w:rPr>
          <w:rFonts w:hAnsi="Times New Roman" w:ascii="Times New Roman"/>
          <w:szCs w:val="24"/>
        </w:rPr>
        <w:t>2</w:t>
      </w:r>
      <w:r w:rsidR="00F249B7">
        <w:rPr>
          <w:rFonts w:hAnsi="Times New Roman" w:ascii="Times New Roman"/>
          <w:szCs w:val="24"/>
        </w:rPr>
        <w:t>6</w:t>
      </w:r>
      <w:r w:rsidR="00525144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8B02AE" w:rsidRPr="008B02AE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F249B7">
      <w:rPr>
        <w:rFonts w:hAnsi="Times New Roman" w:ascii="Times New Roman"/>
        <w:szCs w:val="24"/>
      </w:rPr>
      <w:t>St-7760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0BAC"/>
    <w:rsid w:val="002C147D"/>
    <w:rsid w:val="002E02D4"/>
    <w:rsid w:val="00302FCB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25144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B02AE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2939"/>
    <w:rsid w:val="00D03A92"/>
    <w:rsid w:val="00D1024B"/>
    <w:rsid w:val="00D1797E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622A3"/>
    <w:rsid w:val="00E67442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0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2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2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2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2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0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2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2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2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2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7760</izvorni_sadrzaj>
    <derivirana_varijabla naziv="DomainObject.Predmet.Broj_1">7760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St-7760/2015</izvorni_sadrzaj>
    <derivirana_varijabla naziv="DomainObject.Predmet.OznakaBroj_1">St-7760/2015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RiS INOX d.o.o. zastupanog po punomoćniku NINA RANOGAJEC</izvorni_sadrzaj>
    <derivirana_varijabla naziv="DomainObject.Predmet.ProtustrankaFormated_1">  RiS INOX d.o.o. zastupanog po punomoćniku NINA RANOGAJEC</derivirana_varijabla>
  </DomainObject.Predmet.ProtustrankaFormated>
  <DomainObject.Predmet.ProtustrankaFormatedOIB>
    <izvorni_sadrzaj>  RiS INOX d.o.o., OIB 57839749236 zastupanog po punomoćniku NINA RANOGAJEC</izvorni_sadrzaj>
    <derivirana_varijabla naziv="DomainObject.Predmet.ProtustrankaFormatedOIB_1">  RiS INOX d.o.o., OIB 57839749236 zastupanog po punomoćniku NINA RANOGAJEC</derivirana_varijabla>
  </DomainObject.Predmet.ProtustrankaFormatedOIB>
  <DomainObject.Predmet.ProtustrankaFormatedWithAdress>
    <izvorni_sadrzaj> RiS INOX d.o.o., Podgora Krapinska 127, 49000 Krapina zastupanog po punomoćniku NINA RANOGAJEC</izvorni_sadrzaj>
    <derivirana_varijabla naziv="DomainObject.Predmet.ProtustrankaFormatedWithAdress_1"> RiS INOX d.o.o., Podgora Krapinska 127, 49000 Krapina zastupanog po punomoćniku NINA RANOGAJEC</derivirana_varijabla>
  </DomainObject.Predmet.ProtustrankaFormatedWithAdress>
  <DomainObject.Predmet.ProtustrankaFormatedWithAdressOIB>
    <izvorni_sadrzaj> RiS INOX d.o.o., OIB 57839749236, Podgora Krapinska 127, 49000 Krapina zastupanog po punomoćniku NINA RANOGAJEC</izvorni_sadrzaj>
    <derivirana_varijabla naziv="DomainObject.Predmet.ProtustrankaFormatedWithAdressOIB_1"> RiS INOX d.o.o., OIB 57839749236, Podgora Krapinska 127, 49000 Krapina zastupanog po punomoćniku NINA RANOGAJEC</derivirana_varijabla>
  </DomainObject.Predmet.ProtustrankaFormatedWithAdressOIB>
  <DomainObject.Predmet.ProtustrankaWithAdress>
    <izvorni_sadrzaj>RiS INOX d.o.o. Podgora Krapinska 127, 49000 Krapina</izvorni_sadrzaj>
    <derivirana_varijabla naziv="DomainObject.Predmet.ProtustrankaWithAdress_1">RiS INOX d.o.o. Podgora Krapinska 127, 49000 Krapina</derivirana_varijabla>
  </DomainObject.Predmet.ProtustrankaWithAdress>
  <DomainObject.Predmet.ProtustrankaWithAdressOIB>
    <izvorni_sadrzaj>RiS INOX d.o.o., OIB 57839749236, Podgora Krapinska 127, 49000 Krapina</izvorni_sadrzaj>
    <derivirana_varijabla naziv="DomainObject.Predmet.ProtustrankaWithAdressOIB_1">RiS INOX d.o.o., OIB 57839749236, Podgora Krapinska 127, 49000 Krapina</derivirana_varijabla>
  </DomainObject.Predmet.ProtustrankaWithAdressOIB>
  <DomainObject.Predmet.ProtustrankaNazivFormated>
    <izvorni_sadrzaj>RiS INOX d.o.o.</izvorni_sadrzaj>
    <derivirana_varijabla naziv="DomainObject.Predmet.ProtustrankaNazivFormated_1">RiS INOX d.o.o.</derivirana_varijabla>
  </DomainObject.Predmet.ProtustrankaNazivFormated>
  <DomainObject.Predmet.ProtustrankaNazivFormatedOIB>
    <izvorni_sadrzaj>RiS INOX d.o.o., OIB 57839749236</izvorni_sadrzaj>
    <derivirana_varijabla naziv="DomainObject.Predmet.ProtustrankaNazivFormatedOIB_1">RiS INOX d.o.o., OIB 57839749236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RiS INOX d.o.o. zastupanog po punomoćniku NINA RANOGAJEC</item>
    </izvorni_sadrzaj>
    <derivirana_varijabla naziv="DomainObject.Predmet.ProtuStrankaListFormated_1">
      <item>RiS INOX d.o.o. zastupanog po punomoćniku NINA RANOGAJEC</item>
    </derivirana_varijabla>
  </DomainObject.Predmet.ProtuStrankaListFormated>
  <DomainObject.Predmet.ProtuStrankaListFormatedOIB>
    <izvorni_sadrzaj>
      <item>RiS INOX d.o.o., OIB 57839749236 zastupanog po punomoćniku NINA RANOGAJEC</item>
    </izvorni_sadrzaj>
    <derivirana_varijabla naziv="DomainObject.Predmet.ProtuStrankaListFormatedOIB_1">
      <item>RiS INOX d.o.o., OIB 57839749236 zastupanog po punomoćniku NINA RANOGAJEC</item>
    </derivirana_varijabla>
  </DomainObject.Predmet.ProtuStrankaListFormatedOIB>
  <DomainObject.Predmet.ProtuStrankaListFormatedWithAdress>
    <izvorni_sadrzaj>
      <item>RiS INOX d.o.o., Podgora Krapinska 127, 49000 Krapina zastupanog po punomoćniku NINA RANOGAJEC</item>
    </izvorni_sadrzaj>
    <derivirana_varijabla naziv="DomainObject.Predmet.ProtuStrankaListFormatedWithAdress_1">
      <item>RiS INOX d.o.o., Podgora Krapinska 127, 49000 Krapina zastupanog po punomoćniku NINA RANOGAJEC</item>
    </derivirana_varijabla>
  </DomainObject.Predmet.ProtuStrankaListFormatedWithAdress>
  <DomainObject.Predmet.ProtuStrankaListFormatedWithAdressOIB>
    <izvorni_sadrzaj>
      <item>RiS INOX d.o.o., OIB 57839749236, Podgora Krapinska 127, 49000 Krapina zastupanog po punomoćniku NINA RANOGAJEC</item>
    </izvorni_sadrzaj>
    <derivirana_varijabla naziv="DomainObject.Predmet.ProtuStrankaListFormatedWithAdressOIB_1">
      <item>RiS INOX d.o.o., OIB 57839749236, Podgora Krapinska 127, 49000 Krapina zastupanog po punomoćniku NINA RANOGAJEC</item>
    </derivirana_varijabla>
  </DomainObject.Predmet.ProtuStrankaListFormatedWithAdressOIB>
  <DomainObject.Predmet.ProtuStrankaListNazivFormated>
    <izvorni_sadrzaj>
      <item>RiS INOX d.o.o.</item>
    </izvorni_sadrzaj>
    <derivirana_varijabla naziv="DomainObject.Predmet.ProtuStrankaListNazivFormated_1">
      <item>RiS INOX d.o.o.</item>
    </derivirana_varijabla>
  </DomainObject.Predmet.ProtuStrankaListNazivFormated>
  <DomainObject.Predmet.ProtuStrankaListNazivFormatedOIB>
    <izvorni_sadrzaj>
      <item>RiS INOX d.o.o., OIB 57839749236</item>
    </izvorni_sadrzaj>
    <derivirana_varijabla naziv="DomainObject.Predmet.ProtuStrankaListNazivFormatedOIB_1">
      <item>RiS INOX d.o.o., OIB 57839749236</item>
    </derivirana_varijabla>
  </DomainObject.Predmet.ProtuStrankaListNazivFormatedOIB>
  <DomainObject.Predmet.OstaliListFormated>
    <izvorni_sadrzaj>
      <item>NINA RANOGAJEC punomoćnik sudionika u postupku RiS INOX d.o.o.</item>
    </izvorni_sadrzaj>
    <derivirana_varijabla naziv="DomainObject.Predmet.OstaliListFormated_1">
      <item>NINA RANOGAJEC punomoćnik sudionika u postupku RiS INOX d.o.o.</item>
    </derivirana_varijabla>
  </DomainObject.Predmet.OstaliListFormated>
  <DomainObject.Predmet.OstaliListFormatedOIB>
    <izvorni_sadrzaj>
      <item>NINA RANOGAJEC punomoćnik sudionika u postupku RiS INOX d.o.o.</item>
    </izvorni_sadrzaj>
    <derivirana_varijabla naziv="DomainObject.Predmet.OstaliListFormatedOIB_1">
      <item>NINA RANOGAJEC punomoćnik sudionika u postupku RiS INOX d.o.o.</item>
    </derivirana_varijabla>
  </DomainObject.Predmet.OstaliListFormatedOIB>
  <DomainObject.Predmet.OstaliListFormatedWithAdress>
    <izvorni_sadrzaj>
      <item>NINA RANOGAJEC, Podgora Krapinska 127, 49000 Krapina punomoćnik sudionika u postupku RiS INOX d.o.o.</item>
    </izvorni_sadrzaj>
    <derivirana_varijabla naziv="DomainObject.Predmet.OstaliListFormatedWithAdress_1">
      <item>NINA RANOGAJEC, Podgora Krapinska 127, 49000 Krapina punomoćnik sudionika u postupku RiS INOX d.o.o.</item>
    </derivirana_varijabla>
  </DomainObject.Predmet.OstaliListFormatedWithAdress>
  <DomainObject.Predmet.OstaliListFormatedWithAdressOIB>
    <izvorni_sadrzaj>
      <item>NINA RANOGAJEC, Podgora Krapinska 127, 49000 Krapina punomoćnik sudionika u postupku RiS INOX d.o.o.</item>
    </izvorni_sadrzaj>
    <derivirana_varijabla naziv="DomainObject.Predmet.OstaliListFormatedWithAdressOIB_1">
      <item>NINA RANOGAJEC, Podgora Krapinska 127, 49000 Krapina punomoćnik sudionika u postupku RiS INOX d.o.o.</item>
    </derivirana_varijabla>
  </DomainObject.Predmet.OstaliListFormatedWithAdressOIB>
  <DomainObject.Predmet.OstaliListNazivFormated>
    <izvorni_sadrzaj>
      <item>NINA RANOGAJEC</item>
    </izvorni_sadrzaj>
    <derivirana_varijabla naziv="DomainObject.Predmet.OstaliListNazivFormated_1">
      <item>NINA RANOGAJEC</item>
    </derivirana_varijabla>
  </DomainObject.Predmet.OstaliListNazivFormated>
  <DomainObject.Predmet.OstaliListNazivFormatedOIB>
    <izvorni_sadrzaj>
      <item>NINA RANOGAJEC</item>
    </izvorni_sadrzaj>
    <derivirana_varijabla naziv="DomainObject.Predmet.OstaliListNazivFormatedOIB_1">
      <item>NINA RANOGAJEC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RiS INOX d.o.o.</izvorni_sadrzaj>
    <derivirana_varijabla naziv="DomainObject.Predmet.ProtustrankaIDrugi_1">RiS INOX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RiS INOX d.o.o., OIB 57839749236, Podgora Krapinska 127, 49000 Krapina</izvorni_sadrzaj>
    <derivirana_varijabla naziv="DomainObject.Predmet.ProtustrankaIDrugiAdressOIB_1">RiS INOX d.o.o., OIB 57839749236, Podgora Krapinska 127,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RiS INOX d.o.o.</item>
      <item>NINA RANOGAJEC</item>
    </izvorni_sadrzaj>
    <derivirana_varijabla naziv="DomainObject.Predmet.SudioniciListNaziv_1">
      <item>FINA Regionalni centar Zagreb</item>
      <item>RiS INOX d.o.o.</item>
      <item>NINA RANOGAJEC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RiS INOX d.o.o., OIB 57839749236, Podgora Krapinska 127,49000 Krapina</item>
      <item>NINA RANOGAJEC, Podgora Krapinska 127,49000 Krapina</item>
    </izvorni_sadrzaj>
    <derivirana_varijabla naziv="DomainObject.Predmet.SudioniciListAdressOIB_1">
      <item>FINA Regionalni centar Zagreb, OIB 85821130368, Trg svibanjskih žrtava 1995. br. 1,10000 Zagreb</item>
      <item>RiS INOX d.o.o., OIB 57839749236, Podgora Krapinska 127,49000 Krapina</item>
      <item>NINA RANOGAJEC, Podgora Krapinska 127,49000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57839749236</item>
      <item>, OIB null</item>
    </izvorni_sadrzaj>
    <derivirana_varijabla naziv="DomainObject.Predmet.SudioniciListNazivOIB_1">
      <item>, OIB 85821130368</item>
      <item>, OIB 57839749236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5EAC5-1AA3-4F59-ADA5-4A3DC682D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2615</properties:Characters>
  <properties:Lines>75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2016-01-26T11:26:00Z</dcterms:created>
  <dc:creator>Sudsko vijeæe</dc:creator>
  <cp:lastModifiedBy>Nevenka Furić</cp:lastModifiedBy>
  <cp:lastPrinted>2015-11-30T08:05:00Z</cp:lastPrinted>
  <dcterms:modified xmlns:xsi="http://www.w3.org/2001/XMLSchema-instance" xsi:type="dcterms:W3CDTF">2016-01-26T11:34:00Z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