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0272" w14:paraId="268027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C3B6C">
        <w:t>99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E91FD0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91FD0">
        <w:t>3</w:t>
      </w:r>
      <w:r w:rsidR="000E039A">
        <w:t xml:space="preserve">. </w:t>
      </w:r>
      <w:r w:rsidR="00E91FD0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C3B6C">
        <w:t xml:space="preserve">TOMOS TONČI </w:t>
      </w:r>
      <w:r w:rsidR="002C3B6C" w:rsidRPr="005D3532">
        <w:t xml:space="preserve">d.o.o., </w:t>
      </w:r>
      <w:r w:rsidR="002C3B6C">
        <w:t>Zadar</w:t>
      </w:r>
      <w:r w:rsidR="002C3B6C" w:rsidRPr="005D3532">
        <w:t xml:space="preserve">, </w:t>
      </w:r>
      <w:r w:rsidR="002C3B6C">
        <w:t>Grgura Ninskog 14</w:t>
      </w:r>
      <w:r w:rsidR="002C3B6C" w:rsidRPr="005D3532">
        <w:t xml:space="preserve">, OIB: </w:t>
      </w:r>
      <w:r w:rsidR="002C3B6C">
        <w:t>87729816573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C3B6C">
        <w:t>9</w:t>
      </w:r>
      <w:r w:rsidR="00076762">
        <w:t>,</w:t>
      </w:r>
      <w:r w:rsidR="00E91FD0">
        <w:t>58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proofErr w:type="spellStart"/>
      <w:r w:rsidR="00E91FD0">
        <w:t>Andrea</w:t>
      </w:r>
      <w:proofErr w:type="spellEnd"/>
      <w:r w:rsidR="00E91FD0">
        <w:t xml:space="preserve"> Šalić</w:t>
      </w:r>
      <w:r w:rsidR="00B01D60">
        <w:t xml:space="preserve">, </w:t>
      </w:r>
      <w:r w:rsidR="00E91FD0">
        <w:t xml:space="preserve">odvjetnička vježbenica kod odvjetnika Jurice </w:t>
      </w:r>
      <w:proofErr w:type="spellStart"/>
      <w:r w:rsidR="00E91FD0">
        <w:t>Kvartuča</w:t>
      </w:r>
      <w:proofErr w:type="spellEnd"/>
      <w:r w:rsidR="00E91FD0">
        <w:t>, po punomoći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proofErr w:type="spellStart"/>
      <w:r w:rsidR="00E91FD0">
        <w:t>Svetlana</w:t>
      </w:r>
      <w:proofErr w:type="spellEnd"/>
      <w:r w:rsidR="00E91FD0">
        <w:t xml:space="preserve"> Barešić</w:t>
      </w:r>
      <w:r w:rsidR="00B01D60">
        <w:t>, zamjenica u ŽDO-u Zadar</w:t>
      </w:r>
    </w:p>
    <w:p w:rsidRDefault="00E84861" w:rsidP="00A25693" w:rsidR="00E84861">
      <w:pPr>
        <w:jc w:val="both"/>
      </w:pPr>
    </w:p>
    <w:p w:rsidRDefault="00E84861" w:rsidP="00E84861" w:rsidR="00E351C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C3B6C">
        <w:t xml:space="preserve">TOMOS TONČI </w:t>
      </w:r>
      <w:r w:rsidR="002C3B6C" w:rsidRPr="005D3532">
        <w:t xml:space="preserve">d.o.o., </w:t>
      </w:r>
      <w:r w:rsidR="002C3B6C">
        <w:t>Zadar</w:t>
      </w:r>
    </w:p>
    <w:p w:rsidRDefault="00541C89" w:rsidP="00E84861" w:rsidR="00541C89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B01D60" w:rsidP="00E84861" w:rsidR="00B01D60">
      <w:pPr>
        <w:jc w:val="both"/>
      </w:pPr>
    </w:p>
    <w:p w:rsidRDefault="00E91FD0" w:rsidP="00E84861" w:rsidR="00E91FD0">
      <w:pPr>
        <w:jc w:val="both"/>
      </w:pPr>
      <w:r>
        <w:t>Zastupnica po zakonu RH ostaje kod prijedloga jer iz podataka o vlasništvu nad nekretninama proizlazi da dužnik ima imovine, a uvjeti za stečaj su ostvareni.</w:t>
      </w:r>
    </w:p>
    <w:p w:rsidRDefault="00E91FD0" w:rsidP="00E84861" w:rsidR="00E91FD0">
      <w:pPr>
        <w:jc w:val="both"/>
      </w:pPr>
    </w:p>
    <w:p w:rsidRDefault="00E91FD0" w:rsidP="00E84861" w:rsidR="00E91FD0">
      <w:pPr>
        <w:jc w:val="both"/>
      </w:pPr>
      <w:r>
        <w:t>Zamjenica</w:t>
      </w:r>
      <w:r w:rsidR="00B01D60">
        <w:t xml:space="preserve"> punomoćnika zastupnika po zakonu stečajnog dužnika</w:t>
      </w:r>
      <w:r>
        <w:t xml:space="preserve"> navodi da je </w:t>
      </w:r>
      <w:proofErr w:type="spellStart"/>
      <w:r>
        <w:t>zz</w:t>
      </w:r>
      <w:proofErr w:type="spellEnd"/>
      <w:r>
        <w:t xml:space="preserve"> dužnika dostavio izjavu da nema imovine u svojem vlasništvu.</w:t>
      </w:r>
    </w:p>
    <w:p w:rsidRDefault="00B01D60" w:rsidP="00E84861" w:rsidR="00B01D60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Dovršeno u </w:t>
      </w:r>
      <w:r w:rsidR="00E91FD0">
        <w:t>10</w:t>
      </w:r>
      <w:r w:rsidR="000E039A">
        <w:t>,</w:t>
      </w:r>
      <w:r w:rsidR="00E91FD0">
        <w:t>01</w:t>
      </w:r>
      <w:r w:rsidR="007F69EA">
        <w:t xml:space="preserve"> </w:t>
      </w:r>
      <w:r>
        <w:t>sati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25693" w:rsidP="00E84861" w:rsidR="00A25693" w:rsidRPr="002C241F">
      <w:pPr>
        <w:jc w:val="both"/>
      </w:pPr>
    </w:p>
    <w:sectPr w:rsidSect="00E91FD0" w:rsidR="00A25693" w:rsidRPr="002C241F">
      <w:headerReference w:type="even" r:id="rId9"/>
      <w:headerReference w:type="default" r:id="rId10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C3B6C">
      <w:t>99</w:t>
    </w:r>
    <w:r w:rsidR="00B80BDA">
      <w:t>/</w:t>
    </w:r>
    <w:r w:rsidR="00E84861">
      <w:t>20</w:t>
    </w:r>
    <w:r w:rsidR="009312EF">
      <w:t>18</w:t>
    </w:r>
    <w:r w:rsidR="0074759D">
      <w:t>-</w:t>
    </w:r>
    <w:r w:rsidR="002C3B6C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41C89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01D60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10E5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4391"/>
    <w:rsid w:val="00E25EE6"/>
    <w:rsid w:val="00E2749B"/>
    <w:rsid w:val="00E30638"/>
    <w:rsid w:val="00E35170"/>
    <w:rsid w:val="00E351CF"/>
    <w:rsid w:val="00E60681"/>
    <w:rsid w:val="00E84861"/>
    <w:rsid w:val="00E91FD0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1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1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09:58</izvorni_sadrzaj>
    <derivirana_varijabla naziv="DomainObject.StvarniPocetakVrijeme_1">09:58</derivirana_varijabla>
  </DomainObject.StvarniPocetakVrijeme>
  <DomainObject.StvarniZavrsetakVrijeme>
    <izvorni_sadrzaj>10:01</izvorni_sadrzaj>
    <derivirana_varijabla naziv="DomainObject.StvarniZavrsetakVrijeme_1">10:01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St-99/2018-8</izvorni_sadrzaj>
    <derivirana_varijabla naziv="DomainObject.Zapisnik.Oznaka_1">St-99/2018-8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>
      <item>Ante Ražov</item>
    </izvorni_sadrzaj>
    <derivirana_varijabla naziv="DomainObject.Predmet.OstaliListFormated_1">
      <item>Ante Ražov</item>
    </derivirana_varijabla>
  </DomainObject.Predmet.OstaliListFormated>
  <DomainObject.Predmet.OstaliListFormatedOIB>
    <izvorni_sadrzaj>
      <item>Ante Ražov, OIB 45589814075</item>
    </izvorni_sadrzaj>
    <derivirana_varijabla naziv="DomainObject.Predmet.OstaliListFormatedOIB_1">
      <item>Ante Ražov, OIB 45589814075</item>
    </derivirana_varijabla>
  </DomainObject.Predmet.OstaliListFormatedOIB>
  <DomainObject.Predmet.OstaliListFormatedWithAdress>
    <izvorni_sadrzaj>
      <item>Ante Ražov, Grgura Ninskog 14, 23000 Zadar</item>
    </izvorni_sadrzaj>
    <derivirana_varijabla naziv="DomainObject.Predmet.OstaliListFormatedWithAdress_1">
      <item>Ante Ražov, Grgura Ninskog 14, 23000 Zadar</item>
    </derivirana_varijabla>
  </DomainObject.Predmet.OstaliListFormatedWithAdress>
  <DomainObject.Predmet.OstaliListFormatedWithAdressOIB>
    <izvorni_sadrzaj>
      <item>Ante Ražov, OIB 45589814075, Grgura Ninskog 14, 23000 Zadar</item>
    </izvorni_sadrzaj>
    <derivirana_varijabla naziv="DomainObject.Predmet.OstaliListFormatedWithAdressOIB_1">
      <item>Ante Ražov, OIB 45589814075, Grgura Ninskog 14, 23000 Zadar</item>
    </derivirana_varijabla>
  </DomainObject.Predmet.OstaliListFormatedWithAdressOIB>
  <DomainObject.Predmet.OstaliListNazivFormated>
    <izvorni_sadrzaj>
      <item>Ante Ražov</item>
    </izvorni_sadrzaj>
    <derivirana_varijabla naziv="DomainObject.Predmet.OstaliListNazivFormated_1">
      <item>Ante Ražov</item>
    </derivirana_varijabla>
  </DomainObject.Predmet.OstaliListNazivFormated>
  <DomainObject.Predmet.OstaliListNazivFormatedOIB>
    <izvorni_sadrzaj>
      <item>Ante Ražov, OIB 45589814075</item>
    </izvorni_sadrzaj>
    <derivirana_varijabla naziv="DomainObject.Predmet.OstaliListNazivFormatedOIB_1">
      <item>Ante Ražov, OIB 45589814075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St-99/2018-8</izvorni_sadrzaj>
    <derivirana_varijabla naziv="DomainObject.PoslovniBrojDokumenta_1">St-99/2018-8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TOMOS TONČI društvo s ograničenom odgovornošću za vanjsku i unutrašnju trgovinu</item>
      <item>Ante Ražov</item>
    </izvorni_sadrzaj>
    <derivirana_varijabla naziv="DomainObject.Predmet.SudioniciListNaziv_1">
      <item>FINA</item>
      <item>TOMOS TONČI društvo s ograničenom odgovornošću za vanjsku i unutrašnju trgovinu</item>
      <item>Ante Ražov</item>
    </derivirana_varijabla>
  </DomainObject.Predmet.SudioniciListNaziv>
  <DomainObject.Predmet.SudioniciListAdressOIB>
    <izvorni_sadrzaj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izvorni_sadrzaj>
    <derivirana_varijabla naziv="DomainObject.Predmet.SudioniciListAdressOIB_1"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  <item>, OIB 45589814075</item>
    </izvorni_sadrzaj>
    <derivirana_varijabla naziv="DomainObject.Predmet.SudioniciListNazivOIB_1">
      <item>, OIB 85821130368</item>
      <item>, OIB 87729816573</item>
      <item>, OIB 45589814075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1332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2018-07-03T07:57:00Z</dcterms:created>
  <dc:creator>Ardena Bajlo</dc:creator>
  <cp:lastModifiedBy>Ante Rubelj</cp:lastModifiedBy>
  <cp:lastPrinted>2017-04-04T07:22:00Z</cp:lastPrinted>
  <dcterms:modified xmlns:xsi="http://www.w3.org/2001/XMLSchema-instance" xsi:type="dcterms:W3CDTF">2018-07-04T11:48:00Z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St-99/2018-8 / Zapisnik - Ročište radi izjašnjenja o prijedlogu za otvaranje steč.post (1 St-99-2018-povodom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