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9166e1c" w14:paraId="9166e1c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9676DD" w:rsidR="00D67A30" w:rsidRPr="00D82304">
            <w:pPr>
              <w:jc w:val="right"/>
            </w:pPr>
            <w:r w:rsidRPr="00D82304">
              <w:t>Poslovni broj: 5 St-</w:t>
            </w:r>
            <w:r w:rsidR="009676DD">
              <w:t>9/04-124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9676DD">
        <w:t>stečajnom masom iza MONTING d.o.o. u stečaju</w:t>
      </w:r>
      <w:r w:rsidR="009676DD" w:rsidRPr="00B8154B">
        <w:t>, Ivanovec, M. Gupca 20</w:t>
      </w:r>
      <w:r w:rsidR="009676DD">
        <w:t xml:space="preserve">, OIB: </w:t>
      </w:r>
      <w:r w:rsidR="009676DD" w:rsidRPr="009676DD">
        <w:t>64440458342</w:t>
      </w:r>
      <w:r w:rsidR="009676DD">
        <w:t>, 13.</w:t>
      </w:r>
      <w:r w:rsidR="00D67A30">
        <w:t xml:space="preserve"> prosinca </w:t>
      </w:r>
      <w:r w:rsidR="00E763B1">
        <w:t>2017</w:t>
      </w:r>
      <w:r w:rsidR="00FF0AA0">
        <w:t>.</w:t>
      </w:r>
    </w:p>
    <w:p w:rsidRDefault="00695244" w:rsidP="00695244" w:rsidR="00695244" w:rsidRPr="00324A7D"/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 </w:t>
      </w:r>
      <w:r w:rsidR="009676DD">
        <w:t>stečajnom masom iza MONTING d.o.o. u stečaju</w:t>
      </w:r>
      <w:r w:rsidR="009676DD" w:rsidRPr="00B8154B">
        <w:t>, Ivanovec, M. Gupca 20</w:t>
      </w:r>
      <w:r w:rsidR="009676DD">
        <w:t xml:space="preserve">, OIB: </w:t>
      </w:r>
      <w:r w:rsidR="009676DD" w:rsidRPr="009676DD">
        <w:t>64440458342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 </w:t>
      </w:r>
      <w:r w:rsidR="009676DD">
        <w:t xml:space="preserve">MONTING d.o.o. u stečaju, Ivanovec, M. Gupca 20, </w:t>
      </w:r>
      <w:r w:rsidR="00EC140B">
        <w:t>iz sudskog registra nakon pravomoćnosti</w:t>
      </w:r>
      <w:r w:rsidRPr="00807E24">
        <w:t>.</w:t>
      </w:r>
    </w:p>
    <w:p w:rsidRDefault="00807E24" w:rsidP="00E763B1" w:rsidR="00807E24" w:rsidRPr="00324A7D">
      <w:pPr>
        <w:jc w:val="both"/>
      </w:pPr>
    </w:p>
    <w:p w:rsidRDefault="00695244" w:rsidP="00B51CBF" w:rsidR="009676DD">
      <w:pPr>
        <w:jc w:val="center"/>
      </w:pPr>
      <w:r w:rsidRPr="00324A7D">
        <w:t>Obrazloženje</w:t>
      </w:r>
    </w:p>
    <w:p w:rsidRDefault="00B51CBF" w:rsidP="00B51CBF" w:rsidR="00B51CBF">
      <w:pPr>
        <w:jc w:val="center"/>
      </w:pPr>
    </w:p>
    <w:p w:rsidRDefault="00B51CBF" w:rsidP="00EC140B" w:rsidR="009676DD">
      <w:pPr>
        <w:jc w:val="both"/>
      </w:pPr>
      <w:r>
        <w:tab/>
        <w:t>Rješenjem ovoga suda od 19. travnja 2012., poslovni broj St-9/04-59 obustavljen je i zaključen stečajni postupak nad stečajnim dužnikom MONTING d.o.o. u stečaju</w:t>
      </w:r>
      <w:r w:rsidRPr="00B8154B">
        <w:t>, Ivanovec, M. Gupca 20</w:t>
      </w:r>
      <w:r>
        <w:t xml:space="preserve">, OIB: </w:t>
      </w:r>
      <w:r w:rsidRPr="009676DD">
        <w:t>64440458342</w:t>
      </w:r>
      <w:r>
        <w:t>, te je isti nastavljen u ime i za račun stečajne mase.</w:t>
      </w:r>
    </w:p>
    <w:p w:rsidRDefault="00B51CBF" w:rsidP="00EC140B" w:rsidR="00B51CBF">
      <w:pPr>
        <w:jc w:val="both"/>
      </w:pPr>
    </w:p>
    <w:p w:rsidRDefault="00B51CBF" w:rsidP="00B51CBF" w:rsidR="00B51CBF">
      <w:pPr>
        <w:ind w:firstLine="708"/>
        <w:jc w:val="both"/>
      </w:pPr>
      <w:r>
        <w:t>Stečajna upraviteljica Sanja Kraljek iz Čakovca dostavila je ovome sudu 7. prosinca 2017. podnesak kojim obavještava sud da je unovčena sva imovina stečajnog dužnika, obavljena je dioba u smislu namirenja razlučnih vjerovnika, te vjerovnika prvog i drugog višeg isplatnog reda, a parnični postupak broj P-547/06 koji je vođen u odnosu na stečajnu masu pravomoćno je okončan, tako da više nema nikakvih radnji koje treba poduzeti u ovom postupku, radi čega je predložila zaključenje postupka nad stečajnom masom.</w:t>
      </w:r>
    </w:p>
    <w:p w:rsidRDefault="009676DD" w:rsidP="00EC140B" w:rsidR="009676DD">
      <w:pPr>
        <w:jc w:val="both"/>
      </w:pPr>
    </w:p>
    <w:p w:rsidRDefault="009676DD" w:rsidP="00B51CBF" w:rsidR="009676DD">
      <w:pPr>
        <w:ind w:firstLine="708"/>
        <w:jc w:val="both"/>
      </w:pPr>
      <w:r>
        <w:t>S obzirom na iznijeto, ovaj sud je primjenom čl. 199. st. 4.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odlučio kao u izreci ovog rješenja.</w:t>
      </w:r>
    </w:p>
    <w:p w:rsidRDefault="00B51CBF" w:rsidP="00B51CBF" w:rsidR="00B51CBF">
      <w:pPr>
        <w:ind w:firstLine="708"/>
        <w:jc w:val="both"/>
      </w:pPr>
    </w:p>
    <w:p w:rsidRDefault="00324A7D" w:rsidP="00B51CBF" w:rsidR="00EC140B">
      <w:pPr>
        <w:jc w:val="center"/>
      </w:pPr>
      <w:r>
        <w:t xml:space="preserve">U Varaždinu, </w:t>
      </w:r>
      <w:r w:rsidR="009676DD">
        <w:t>13</w:t>
      </w:r>
      <w:r w:rsidR="00033FF0">
        <w:t>. prosinca 2017</w:t>
      </w:r>
      <w:r w:rsidR="00A27433">
        <w:t>.</w:t>
      </w:r>
    </w:p>
    <w:p w:rsidRDefault="00033FF0" w:rsidP="00033FF0" w:rsidR="00033FF0">
      <w:pPr>
        <w:ind w:firstLine="708" w:left="5664"/>
        <w:jc w:val="both"/>
      </w:pPr>
      <w:r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2E70CC" w:rsidP="009676DD" w:rsidR="002E70CC">
      <w:pPr>
        <w:jc w:val="both"/>
      </w:pPr>
    </w:p>
    <w:p w:rsidRDefault="009676DD" w:rsidP="009676DD" w:rsidR="009676DD" w:rsidRPr="006F44C4">
      <w:pPr>
        <w:jc w:val="both"/>
      </w:pPr>
    </w:p>
    <w:p w:rsidRDefault="00807E24" w:rsidP="00807E24" w:rsidR="00807E24">
      <w:pPr>
        <w:jc w:val="both"/>
      </w:pPr>
      <w:r w:rsidRPr="00B41215">
        <w:lastRenderedPageBreak/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Financijska agencija </w:t>
      </w:r>
      <w:r w:rsidR="002E70CC">
        <w:t>Varaždin, A. Cesarca 2,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B51CBF">
        <w:t>Čakovec, Čakovec, O. Keršovanija 11,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B51CBF" w:rsidP="00B51CBF" w:rsidR="00B51CBF">
      <w:pPr>
        <w:numPr>
          <w:ilvl w:val="0"/>
          <w:numId w:val="2"/>
        </w:numPr>
        <w:jc w:val="both"/>
      </w:pPr>
      <w:r>
        <w:t>Stečajna upraviteljica Sanja Kraljek, Čakovec, Kralja Tomislava 14,</w:t>
      </w:r>
    </w:p>
    <w:p w:rsidRDefault="00033FF0" w:rsidP="00A27433" w:rsidR="00033FF0">
      <w:pPr>
        <w:numPr>
          <w:ilvl w:val="0"/>
          <w:numId w:val="2"/>
        </w:numPr>
        <w:jc w:val="both"/>
      </w:pPr>
      <w:r>
        <w:t>E-oglasna ploča kao dostava za:</w:t>
      </w:r>
    </w:p>
    <w:p w:rsidRDefault="00B51CBF" w:rsidP="002E70CC" w:rsidR="00CF127C">
      <w:pPr>
        <w:ind w:left="720"/>
        <w:jc w:val="both"/>
      </w:pPr>
      <w:r>
        <w:t>Sve osobe koje imaju pravni interes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743" w:rsidR="00071743">
      <w:r>
        <w:separator/>
      </w:r>
    </w:p>
  </w:endnote>
  <w:endnote w:id="0" w:type="continuationSeparator">
    <w:p w:rsidRDefault="00071743" w:rsidR="00071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743" w:rsidR="00071743">
      <w:r>
        <w:separator/>
      </w:r>
    </w:p>
  </w:footnote>
  <w:footnote w:id="0" w:type="continuationSeparator">
    <w:p w:rsidRDefault="00071743" w:rsidR="000717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03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9676DD">
      <w:t>9/04-124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71743"/>
    <w:rsid w:val="000F3427"/>
    <w:rsid w:val="00102867"/>
    <w:rsid w:val="001433A7"/>
    <w:rsid w:val="00177069"/>
    <w:rsid w:val="001F08FC"/>
    <w:rsid w:val="002E70CC"/>
    <w:rsid w:val="002F322B"/>
    <w:rsid w:val="003103A1"/>
    <w:rsid w:val="00314205"/>
    <w:rsid w:val="00324A7D"/>
    <w:rsid w:val="00360014"/>
    <w:rsid w:val="004623F3"/>
    <w:rsid w:val="00490E32"/>
    <w:rsid w:val="004A20D6"/>
    <w:rsid w:val="00544BCE"/>
    <w:rsid w:val="00562867"/>
    <w:rsid w:val="00587E1A"/>
    <w:rsid w:val="00594E74"/>
    <w:rsid w:val="00636DC7"/>
    <w:rsid w:val="00695244"/>
    <w:rsid w:val="006F300C"/>
    <w:rsid w:val="00750A1E"/>
    <w:rsid w:val="00760363"/>
    <w:rsid w:val="00807E24"/>
    <w:rsid w:val="00843F37"/>
    <w:rsid w:val="008D5079"/>
    <w:rsid w:val="009676DD"/>
    <w:rsid w:val="00A04466"/>
    <w:rsid w:val="00A27433"/>
    <w:rsid w:val="00A51CE0"/>
    <w:rsid w:val="00A5293B"/>
    <w:rsid w:val="00A70291"/>
    <w:rsid w:val="00A75ED3"/>
    <w:rsid w:val="00AA44E2"/>
    <w:rsid w:val="00B51CBF"/>
    <w:rsid w:val="00BB4696"/>
    <w:rsid w:val="00BC5983"/>
    <w:rsid w:val="00BD2C0C"/>
    <w:rsid w:val="00C6407F"/>
    <w:rsid w:val="00C92D10"/>
    <w:rsid w:val="00CF127C"/>
    <w:rsid w:val="00D67A30"/>
    <w:rsid w:val="00DE1A40"/>
    <w:rsid w:val="00E763B1"/>
    <w:rsid w:val="00E86E5F"/>
    <w:rsid w:val="00EA09B0"/>
    <w:rsid w:val="00EC140B"/>
    <w:rsid w:val="00F16A3C"/>
    <w:rsid w:val="00F307EE"/>
    <w:rsid w:val="00F328F7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3A1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03A1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03A1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03A1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3A1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03A1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03A1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03A1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St-9/2004-124</izvorni_sadrzaj>
    <derivirana_varijabla naziv="DomainObject.Oznaka_1">St-9/2004-124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2004.</izvorni_sadrzaj>
    <derivirana_varijabla naziv="DomainObject.Predmet.DatumOsnivanja_1">2.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2012.</izvorni_sadrzaj>
    <derivirana_varijabla naziv="DomainObject.Predmet.DatumRjesavanja_1">20.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20.2.2006. (rj. St-9/04-34).
Objava: ogl. ploča suda 21.2.2006.
Objava u NN-23/06 od 27.2.2006.</izvorni_sadrzaj>
    <derivirana_varijabla naziv="DomainObject.Predmet.Opis_1">St. otvoren 20.2.2006. (rj. St-9/04-34).
Objava: ogl. ploča suda 21.2.2006.
Objava u NN-23/06 od 27.2.2006.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St-9/2004</izvorni_sadrzaj>
    <derivirana_varijabla naziv="DomainObject.Predmet.OznakaBroj_1">St-9/2004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MONTING društvo s ograničenom odgovornošću za proizvodnju i remont industrijskih strojeva i poljoprivredne mehanizacije ˝u s</izvorni_sadrzaj>
    <derivirana_varijabla naziv="DomainObject.Predmet.ProtustrankaFormated_1">  MONTING društvo s ograničenom odgovornošću za proizvodnju i remont industrijskih strojeva i poljoprivredne mehanizacije ˝u s</derivirana_varijabla>
  </DomainObject.Predmet.ProtustrankaFormated>
  <DomainObject.Predmet.ProtustrankaFormatedOIB>
    <izvorni_sadrzaj>  MONTING društvo s ograničenom odgovornošću za proizvodnju i remont industrijskih strojeva i poljoprivredne mehanizacije ˝u s, OIB 64440458342</izvorni_sadrzaj>
    <derivirana_varijabla naziv="DomainObject.Predmet.ProtustrankaFormatedOIB_1">  MONTING društvo s ograničenom odgovornošću za proizvodnju i remont industrijskih strojeva i poljoprivredne mehanizacije ˝u s, OIB 64440458342</derivirana_varijabla>
  </DomainObject.Predmet.ProtustrankaFormatedOIB>
  <DomainObject.Predmet.ProtustrankaFormatedWithAdress>
    <izvorni_sadrzaj> MONTING društvo s ograničenom odgovornošću za proizvodnju i remont industrijskih strojeva i poljoprivredne mehanizacije ˝u s, Matije Gupca 20, 40000 Ivanovec</izvorni_sadrzaj>
    <derivirana_varijabla naziv="DomainObject.Predmet.ProtustrankaFormatedWithAdress_1"> MONTING društvo s ograničenom odgovornošću za proizvodnju i remont industrijskih strojeva i poljoprivredne mehanizacije ˝u s, Matije Gupca 20, 40000 Ivanovec</derivirana_varijabla>
  </DomainObject.Predmet.ProtustrankaFormatedWithAdress>
  <DomainObject.Predmet.ProtustrankaFormatedWithAdressOIB>
    <izvorni_sadrzaj> MONTING društvo s ograničenom odgovornošću za proizvodnju i remont industrijskih strojeva i poljoprivredne mehanizacije ˝u s, OIB 64440458342, Matije Gupca 20, 40000 Ivanovec</izvorni_sadrzaj>
    <derivirana_varijabla naziv="DomainObject.Predmet.ProtustrankaFormatedWithAdressOIB_1"> MONTING društvo s ograničenom odgovornošću za proizvodnju i remont industrijskih strojeva i poljoprivredne mehanizacije ˝u s, OIB 64440458342, Matije Gupca 20, 40000 Ivanovec</derivirana_varijabla>
  </DomainObject.Predmet.ProtustrankaFormatedWithAdressOIB>
  <DomainObject.Predmet.ProtustrankaWithAdress>
    <izvorni_sadrzaj>MONTING društvo s ograničenom odgovornošću za proizvodnju i remont industrijskih strojeva i poljoprivredne mehanizacije ˝u s Matije Gupca 20, 40000 Ivanovec</izvorni_sadrzaj>
    <derivirana_varijabla naziv="DomainObject.Predmet.ProtustrankaWithAdress_1">MONTING društvo s ograničenom odgovornošću za proizvodnju i remont industrijskih strojeva i poljoprivredne mehanizacije ˝u s Matije Gupca 20, 40000 Ivanovec</derivirana_varijabla>
  </DomainObject.Predmet.ProtustrankaWithAdress>
  <DomainObject.Predmet.ProtustrankaWithAdressOIB>
    <izvorni_sadrzaj>MONTING društvo s ograničenom odgovornošću za proizvodnju i remont industrijskih strojeva i poljoprivredne mehanizacije ˝u s, OIB 64440458342, Matije Gupca 20, 40000 Ivanovec</izvorni_sadrzaj>
    <derivirana_varijabla naziv="DomainObject.Predmet.ProtustrankaWithAdressOIB_1">MONTING društvo s ograničenom odgovornošću za proizvodnju i remont industrijskih strojeva i poljoprivredne mehanizacije ˝u s, OIB 64440458342, Matije Gupca 20, 40000 Ivanovec</derivirana_varijabla>
  </DomainObject.Predmet.ProtustrankaWithAdressOIB>
  <DomainObject.Predmet.ProtustrankaNazivFormated>
    <izvorni_sadrzaj>MONTING društvo s ograničenom odgovornošću za proizvodnju i remont industrijskih strojeva i poljoprivredne mehanizacije ˝u s</izvorni_sadrzaj>
    <derivirana_varijabla naziv="DomainObject.Predmet.ProtustrankaNazivFormated_1">MONTING društvo s ograničenom odgovornošću za proizvodnju i remont industrijskih strojeva i poljoprivredne mehanizacije ˝u s</derivirana_varijabla>
  </DomainObject.Predmet.ProtustrankaNazivFormated>
  <DomainObject.Predmet.ProtustrankaNazivFormatedOIB>
    <izvorni_sadrzaj>MONTING društvo s ograničenom odgovornošću za proizvodnju i remont industrijskih strojeva i poljoprivredne mehanizacije ˝u s, OIB 64440458342</izvorni_sadrzaj>
    <derivirana_varijabla naziv="DomainObject.Predmet.ProtustrankaNazivFormatedOIB_1">MONTING društvo s ograničenom odgovornošću za proizvodnju i remont industrijskih strojeva i poljoprivredne mehanizacije ˝u s, OIB 64440458342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Čakovec</izvorni_sadrzaj>
    <derivirana_varijabla naziv="DomainObject.Predmet.StrankaFormated_1">  RH Ministarstvo financija - Porezna uprava Čakovec</derivirana_varijabla>
  </DomainObject.Predmet.StrankaFormated>
  <DomainObject.Predmet.StrankaFormatedOIB>
    <izvorni_sadrzaj>  RH Ministarstvo financija - Porezna uprava Čakovec</izvorni_sadrzaj>
    <derivirana_varijabla naziv="DomainObject.Predmet.StrankaFormatedOIB_1">  RH Ministarstvo financija - Porezna uprava Čakovec</derivirana_varijabla>
  </DomainObject.Predmet.StrankaFormatedOIB>
  <DomainObject.Predmet.StrankaFormatedWithAdress>
    <izvorni_sadrzaj> RH Ministarstvo financija - Porezna uprava Čakovec, Otokara Keršovanija 11, 40000 Čakovec</izvorni_sadrzaj>
    <derivirana_varijabla naziv="DomainObject.Predmet.StrankaFormatedWithAdress_1"> RH Ministarstvo financija - Porezna uprava Čakovec, Otokara Keršovanija 11, 40000 Čakovec</derivirana_varijabla>
  </DomainObject.Predmet.StrankaFormatedWithAdress>
  <DomainObject.Predmet.StrankaFormatedWithAdressOIB>
    <izvorni_sadrzaj> RH Ministarstvo financija - Porezna uprava Čakovec, Otokara Keršovanija 11, 40000 Čakovec</izvorni_sadrzaj>
    <derivirana_varijabla naziv="DomainObject.Predmet.StrankaFormatedWithAdressOIB_1"> RH Ministarstvo financija - Porezna uprava Čakovec, Otokara Keršovanija 11, 40000 Čakovec</derivirana_varijabla>
  </DomainObject.Predmet.StrankaFormatedWithAdressOIB>
  <DomainObject.Predmet.StrankaWithAdress>
    <izvorni_sadrzaj>RH Ministarstvo financija - Porezna uprava Čakovec Otokara Keršovanija 11,40000 Čakovec</izvorni_sadrzaj>
    <derivirana_varijabla naziv="DomainObject.Predmet.StrankaWithAdress_1">RH Ministarstvo financija - Porezna uprava Čakovec Otokara Keršovanija 11,40000 Čakovec</derivirana_varijabla>
  </DomainObject.Predmet.StrankaWithAdress>
  <DomainObject.Predmet.StrankaWithAdressOIB>
    <izvorni_sadrzaj>RH Ministarstvo financija - Porezna uprava Čakovec, Otokara Keršovanija 11,40000 Čakovec</izvorni_sadrzaj>
    <derivirana_varijabla naziv="DomainObject.Predmet.StrankaWithAdressOIB_1">RH Ministarstvo financija - Porezna uprava Čakovec, Otokara Keršovanija 11,40000 Čakovec</derivirana_varijabla>
  </DomainObject.Predmet.StrankaWithAdressOIB>
  <DomainObject.Predmet.StrankaNazivFormated>
    <izvorni_sadrzaj>RH Ministarstvo financija - Porezna uprava Čakovec</izvorni_sadrzaj>
    <derivirana_varijabla naziv="DomainObject.Predmet.StrankaNazivFormated_1">RH Ministarstvo financija - Porezna uprava Čakovec</derivirana_varijabla>
  </DomainObject.Predmet.StrankaNazivFormated>
  <DomainObject.Predmet.StrankaNazivFormatedOIB>
    <izvorni_sadrzaj>RH Ministarstvo financija - Porezna uprava Čakovec</izvorni_sadrzaj>
    <derivirana_varijabla naziv="DomainObject.Predmet.StrankaNazivFormatedOIB_1">RH Ministarstvo financija -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Čakovec</item>
    </izvorni_sadrzaj>
    <derivirana_varijabla naziv="DomainObject.Predmet.StrankaListFormated_1">
      <item>RH Ministarstvo financija - Porezna uprava Čakovec</item>
    </derivirana_varijabla>
  </DomainObject.Predmet.StrankaListFormated>
  <DomainObject.Predmet.StrankaListFormatedOIB>
    <izvorni_sadrzaj>
      <item>RH Ministarstvo financija - Porezna uprava Čakovec</item>
    </izvorni_sadrzaj>
    <derivirana_varijabla naziv="DomainObject.Predmet.StrankaListFormatedOIB_1">
      <item>RH Ministarstvo financija - Porezna uprava Čakovec</item>
    </derivirana_varijabla>
  </DomainObject.Predmet.StrankaListFormatedOIB>
  <DomainObject.Predmet.StrankaListFormatedWithAdress>
    <izvorni_sadrzaj>
      <item>RH Ministarstvo financija - Porezna uprava Čakovec, Otokara Keršovanija 11, 40000 Čakovec</item>
    </izvorni_sadrzaj>
    <derivirana_varijabla naziv="DomainObject.Predmet.StrankaListFormatedWithAdress_1">
      <item>RH Ministarstvo financija - Porezna uprava Čakovec, Otokara Keršovanija 11, 40000 Čakovec</item>
    </derivirana_varijabla>
  </DomainObject.Predmet.StrankaListFormatedWithAdress>
  <DomainObject.Predmet.StrankaListFormatedWithAdressOIB>
    <izvorni_sadrzaj>
      <item>RH Ministarstvo financija - Porezna uprava Čakovec, Otokara Keršovanija 11, 40000 Čakovec</item>
    </izvorni_sadrzaj>
    <derivirana_varijabla naziv="DomainObject.Predmet.StrankaListFormatedWithAdressOIB_1">
      <item>RH Ministarstvo financija - Porezna uprava Čakovec, Otokara Keršovanija 11, 40000 Čakovec</item>
    </derivirana_varijabla>
  </DomainObject.Predmet.StrankaListFormatedWithAdressOIB>
  <DomainObject.Predmet.StrankaListNazivFormated>
    <izvorni_sadrzaj>
      <item>RH Ministarstvo financija - Porezna uprava Čakovec</item>
    </izvorni_sadrzaj>
    <derivirana_varijabla naziv="DomainObject.Predmet.StrankaListNazivFormated_1">
      <item>RH Ministarstvo financija - Porezna uprava Čakovec</item>
    </derivirana_varijabla>
  </DomainObject.Predmet.StrankaListNazivFormated>
  <DomainObject.Predmet.StrankaListNazivFormatedOIB>
    <izvorni_sadrzaj>
      <item>RH Ministarstvo financija - Porezna uprava Čakovec</item>
    </izvorni_sadrzaj>
    <derivirana_varijabla naziv="DomainObject.Predmet.StrankaListNazivFormatedOIB_1">
      <item>RH Ministarstvo financija - Porezna uprava Čakovec</item>
    </derivirana_varijabla>
  </DomainObject.Predmet.StrankaListNazivFormatedOIB>
  <DomainObject.Predmet.ProtuStrankaListFormated>
    <izvorni_sadrzaj>
      <item>MONTING društvo s ograničenom odgovornošću za proizvodnju i remont industrijskih strojeva i poljoprivredne mehanizacije ˝u s</item>
    </izvorni_sadrzaj>
    <derivirana_varijabla naziv="DomainObject.Predmet.ProtuStrankaListFormated_1">
      <item>MONTING društvo s ograničenom odgovornošću za proizvodnju i remont industrijskih strojeva i poljoprivredne mehanizacije ˝u s</item>
    </derivirana_varijabla>
  </DomainObject.Predmet.ProtuStrankaListFormated>
  <DomainObject.Predmet.ProtuStrankaListFormatedOIB>
    <izvorni_sadrzaj>
      <item>MONTING društvo s ograničenom odgovornošću za proizvodnju i remont industrijskih strojeva i poljoprivredne mehanizacije ˝u s, OIB 64440458342</item>
    </izvorni_sadrzaj>
    <derivirana_varijabla naziv="DomainObject.Predmet.ProtuStrankaListFormatedOIB_1">
      <item>MONTING društvo s ograničenom odgovornošću za proizvodnju i remont industrijskih strojeva i poljoprivredne mehanizacije ˝u s, OIB 64440458342</item>
    </derivirana_varijabla>
  </DomainObject.Predmet.ProtuStrankaListFormatedOIB>
  <DomainObject.Predmet.ProtuStrankaListFormatedWithAdress>
    <izvorni_sadrzaj>
      <item>MONTING društvo s ograničenom odgovornošću za proizvodnju i remont industrijskih strojeva i poljoprivredne mehanizacije ˝u s, Matije Gupca 20, 40000 Ivanovec</item>
    </izvorni_sadrzaj>
    <derivirana_varijabla naziv="DomainObject.Predmet.ProtuStrankaListFormatedWithAdress_1">
      <item>MONTING društvo s ograničenom odgovornošću za proizvodnju i remont industrijskih strojeva i poljoprivredne mehanizacije ˝u s, Matije Gupca 20, 40000 Ivanovec</item>
    </derivirana_varijabla>
  </DomainObject.Predmet.ProtuStrankaListFormatedWithAdress>
  <DomainObject.Predmet.ProtuStrankaListFormatedWithAdressOIB>
    <izvorni_sadrzaj>
      <item>MONTING društvo s ograničenom odgovornošću za proizvodnju i remont industrijskih strojeva i poljoprivredne mehanizacije ˝u s, OIB 64440458342, Matije Gupca 20, 40000 Ivanovec</item>
    </izvorni_sadrzaj>
    <derivirana_varijabla naziv="DomainObject.Predmet.ProtuStrankaListFormatedWithAdressOIB_1">
      <item>MONTING društvo s ograničenom odgovornošću za proizvodnju i remont industrijskih strojeva i poljoprivredne mehanizacije ˝u s, OIB 64440458342, Matije Gupca 20, 40000 Ivanovec</item>
    </derivirana_varijabla>
  </DomainObject.Predmet.ProtuStrankaListFormatedWithAdressOIB>
  <DomainObject.Predmet.ProtuStrankaListNazivFormated>
    <izvorni_sadrzaj>
      <item>MONTING društvo s ograničenom odgovornošću za proizvodnju i remont industrijskih strojeva i poljoprivredne mehanizacije ˝u s</item>
    </izvorni_sadrzaj>
    <derivirana_varijabla naziv="DomainObject.Predmet.ProtuStrankaListNazivFormated_1">
      <item>MONTING društvo s ograničenom odgovornošću za proizvodnju i remont industrijskih strojeva i poljoprivredne mehanizacije ˝u s</item>
    </derivirana_varijabla>
  </DomainObject.Predmet.ProtuStrankaListNazivFormated>
  <DomainObject.Predmet.ProtuStrankaListNazivFormatedOIB>
    <izvorni_sadrzaj>
      <item>MONTING društvo s ograničenom odgovornošću za proizvodnju i remont industrijskih strojeva i poljoprivredne mehanizacije ˝u s, OIB 64440458342</item>
    </izvorni_sadrzaj>
    <derivirana_varijabla naziv="DomainObject.Predmet.ProtuStrankaListNazivFormatedOIB_1">
      <item>MONTING društvo s ograničenom odgovornošću za proizvodnju i remont industrijskih strojeva i poljoprivredne mehanizacije ˝u s, OIB 64440458342</item>
    </derivirana_varijabla>
  </DomainObject.Predmet.ProtuStrankaListNazivFormatedOIB>
  <DomainObject.Predmet.OstaliListFormated>
    <izvorni_sadrzaj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</izvorni_sadrzaj>
    <derivirana_varijabla naziv="DomainObject.Predmet.OstaliListFormated_1"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</derivirana_varijabla>
  </DomainObject.Predmet.OstaliListFormated>
  <DomainObject.Predmet.OstaliListFormatedOIB>
    <izvorni_sadrzaj>
      <item>Sanja Kraljek, odvjetnica, OIB 44015522626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Posavec, OIB 22066703074</item>
    </izvorni_sadrzaj>
    <derivirana_varijabla naziv="DomainObject.Predmet.OstaliListFormatedOIB_1">
      <item>Sanja Kraljek, odvjetnica, OIB 44015522626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Posavec, OIB 22066703074</item>
    </derivirana_varijabla>
  </DomainObject.Predmet.OstaliListFormatedOIB>
  <DomainObject.Predmet.OstaliListFormatedWithAdress>
    <izvorni_sadrzaj>
      <item>Sanja Kraljek, odvjetnica, Kralja Tomislava 14, 40000 Čakovec</item>
      <item>ŽDO Građansko-upravni odjel u Čakovcu, I. Mažuranića 2, 40000 Čakovec</item>
      <item>Poljoopskrba-međunarodna trgovina d.d., Donje Svetice 40, 10000 Zagreb</item>
      <item>RH Ministarstvo financija - Porezna uprava Čakovec, Otokara Keršovanija 11, 40000 Čakovec</item>
      <item>NARODNE NOVINE d.d., Ul. Sr. Njemačke 6, 10 000 Zagreb</item>
      <item>Hrvatski zavod za mirovinsko osiguranje Područni ured u Čakovcu, I.Mažuranića 3, 40000 Čakovec</item>
      <item>Općinsko državno odvjetništvo u Čakovcu</item>
      <item>Ignac Posavec, Matije Gupca 20, 40000 Ivanovec</item>
    </izvorni_sadrzaj>
    <derivirana_varijabla naziv="DomainObject.Predmet.OstaliListFormatedWithAdress_1">
      <item>Sanja Kraljek, odvjetnica, Kralja Tomislava 14, 40000 Čakovec</item>
      <item>ŽDO Građansko-upravni odjel u Čakovcu, I. Mažuranića 2, 40000 Čakovec</item>
      <item>Poljoopskrba-međunarodna trgovina d.d., Donje Svetice 40, 10000 Zagreb</item>
      <item>RH Ministarstvo financija - Porezna uprava Čakovec, Otokara Keršovanija 11, 40000 Čakovec</item>
      <item>NARODNE NOVINE d.d., Ul. Sr. Njemačke 6, 10 000 Zagreb</item>
      <item>Hrvatski zavod za mirovinsko osiguranje Područni ured u Čakovcu, I.Mažuranića 3, 40000 Čakovec</item>
      <item>Općinsko državno odvjetništvo u Čakovcu</item>
      <item>Ignac Posavec, Matije Gupca 20, 40000 Ivanovec</item>
    </derivirana_varijabla>
  </DomainObject.Predmet.OstaliListFormatedWithAdress>
  <DomainObject.Predmet.OstaliListFormatedWithAdressOIB>
    <izvorni_sadrzaj>
      <item>Sanja Kraljek, odvjetnica, OIB 44015522626, Kralja Tomislava 14, 40000 Čakovec</item>
      <item>ŽDO Građansko-upravni odjel u Čakovcu, I. Mažuranića 2, 40000 Čakovec</item>
      <item>Poljoopskrba-međunarodna trgovina d.d., Donje Svetice 40, 10000 Zagreb</item>
      <item>RH Ministarstvo financija - Porezna uprava Čakovec, Otokara Keršovanija 11, 40000 Čakovec</item>
      <item>NARODNE NOVINE d.d., Ul. Sr. Njemačke 6, 10 000 Zagreb</item>
      <item>Hrvatski zavod za mirovinsko osiguranje Područni ured u Čakovcu, I.Mažuranića 3, 40000 Čakovec</item>
      <item>Općinsko državno odvjetništvo u Čakovcu</item>
      <item>Ignac Posavec, OIB 22066703074, Matije Gupca 20, 40000 Ivanovec</item>
    </izvorni_sadrzaj>
    <derivirana_varijabla naziv="DomainObject.Predmet.OstaliListFormatedWithAdressOIB_1">
      <item>Sanja Kraljek, odvjetnica, OIB 44015522626, Kralja Tomislava 14, 40000 Čakovec</item>
      <item>ŽDO Građansko-upravni odjel u Čakovcu, I. Mažuranića 2, 40000 Čakovec</item>
      <item>Poljoopskrba-međunarodna trgovina d.d., Donje Svetice 40, 10000 Zagreb</item>
      <item>RH Ministarstvo financija - Porezna uprava Čakovec, Otokara Keršovanija 11, 40000 Čakovec</item>
      <item>NARODNE NOVINE d.d., Ul. Sr. Njemačke 6, 10 000 Zagreb</item>
      <item>Hrvatski zavod za mirovinsko osiguranje Područni ured u Čakovcu, I.Mažuranića 3, 40000 Čakovec</item>
      <item>Općinsko državno odvjetništvo u Čakovcu</item>
      <item>Ignac Posavec, OIB 22066703074, Matije Gupca 20, 40000 Ivanovec</item>
    </derivirana_varijabla>
  </DomainObject.Predmet.OstaliListFormatedWithAdressOIB>
  <DomainObject.Predmet.OstaliListNazivFormated>
    <izvorni_sadrzaj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</izvorni_sadrzaj>
    <derivirana_varijabla naziv="DomainObject.Predmet.OstaliListNazivFormated_1"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</derivirana_varijabla>
  </DomainObject.Predmet.OstaliListNazivFormated>
  <DomainObject.Predmet.OstaliListNazivFormatedOIB>
    <izvorni_sadrzaj>
      <item>Sanja Kraljek, odvjetnica, OIB 44015522626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Posavec, OIB 22066703074</item>
    </izvorni_sadrzaj>
    <derivirana_varijabla naziv="DomainObject.Predmet.OstaliListNazivFormatedOIB_1">
      <item>Sanja Kraljek, odvjetnica, OIB 44015522626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Posavec, OIB 22066703074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St-9/2004-124</izvorni_sadrzaj>
    <derivirana_varijabla naziv="DomainObject.PoslovniBrojDokumenta_1">St-9/2004-124</derivirana_varijabla>
  </DomainObject.PoslovniBrojDokumenta>
  <DomainObject.Predmet.StrankaIDrugi>
    <izvorni_sadrzaj>RH Ministarstvo financija - Porezna uprava Čakovec</izvorni_sadrzaj>
    <derivirana_varijabla naziv="DomainObject.Predmet.StrankaIDrugi_1">RH Ministarstvo financija - Porezna uprava Čakovec</derivirana_varijabla>
  </DomainObject.Predmet.StrankaIDrugi>
  <DomainObject.Predmet.ProtustrankaIDrugi>
    <izvorni_sadrzaj>MONTING društvo s ograničenom odgovornošću za proizvodnju i remont industrijskih strojeva i poljoprivredne mehanizacije ˝u s</izvorni_sadrzaj>
    <derivirana_varijabla naziv="DomainObject.Predmet.ProtustrankaIDrugi_1">MONTING društvo s ograničenom odgovornošću za proizvodnju i remont industrijskih strojeva i poljoprivredne mehanizacije ˝u s</derivirana_varijabla>
  </DomainObject.Predmet.ProtustrankaIDrugi>
  <DomainObject.Predmet.StrankaIDrugiAdressOIB>
    <izvorni_sadrzaj>RH Ministarstvo financija - Porezna uprava Čakovec, Otokara Keršovanija 11, 40000 Čakovec</izvorni_sadrzaj>
    <derivirana_varijabla naziv="DomainObject.Predmet.StrankaIDrugiAdressOIB_1">RH Ministarstvo financija - Porezna uprava Čakovec, Otokara Keršovanija 11, 40000 Čakovec</derivirana_varijabla>
  </DomainObject.Predmet.StrankaIDrugiAdressOIB>
  <DomainObject.Predmet.ProtustrankaIDrugiAdressOIB>
    <izvorni_sadrzaj>MONTING društvo s ograničenom odgovornošću za proizvodnju i remont industrijskih strojeva i poljoprivredne mehanizacije ˝u s, OIB 64440458342, Matije Gupca 20, 40000 Ivanovec</izvorni_sadrzaj>
    <derivirana_varijabla naziv="DomainObject.Predmet.ProtustrankaIDrugiAdressOIB_1">MONTING društvo s ograničenom odgovornošću za proizvodnju i remont industrijskih strojeva i poljoprivredne mehanizacije ˝u s, OIB 64440458342, Matije Gupca 20,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2012.</izvorni_sadrzaj>
    <derivirana_varijabla naziv="DomainObject.Predmet.OdlukaRjesenje.DatumDonosenjaOdluke_1">19. travnja 2012.</derivirana_varijabla>
  </DomainObject.Predmet.OdlukaRjesenje.DatumDonosenjaOdluke>
  <DomainObject.Predmet.OdlukaRjesenje.DatumPravomocnosti>
    <izvorni_sadrzaj>26. svibnja 2012.</izvorni_sadrzaj>
    <derivirana_varijabla naziv="DomainObject.Predmet.OdlukaRjesenje.DatumPravomocnosti_1">26. svibnja 2012.</derivirana_varijabla>
  </DomainObject.Predmet.OdlukaRjesenje.DatumPravomocnosti>
  <DomainObject.Predmet.OdlukaRjesenje.Oznaka>
    <izvorni_sadrzaj>St-9/2004-59</izvorni_sadrzaj>
    <derivirana_varijabla naziv="DomainObject.Predmet.OdlukaRjesenje.Oznaka_1">St-9/2004-59</derivirana_varijabla>
  </DomainObject.Predmet.OdlukaRjesenje.Oznaka>
  <DomainObject.Predmet.SudioniciListNaziv>
    <izvorni_sadrzaj>
      <item>MONTING društvo s ograničenom odgovornošću za proizvodnju i remont industrijskih strojeva i poljoprivredne mehanizacije ˝u s</item>
      <item>RH Ministarstvo financija - Porezna uprava Čakovec</item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</izvorni_sadrzaj>
    <derivirana_varijabla naziv="DomainObject.Predmet.SudioniciListNaziv_1">
      <item>MONTING društvo s ograničenom odgovornošću za proizvodnju i remont industrijskih strojeva i poljoprivredne mehanizacije ˝u s</item>
      <item>RH Ministarstvo financija - Porezna uprava Čakovec</item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</derivirana_varijabla>
  </DomainObject.Predmet.SudioniciListNaziv>
  <DomainObject.Predmet.SudioniciListAdressOIB>
    <izvorni_sadrzaj>
      <item>MONTING društvo s ograničenom odgovornošću za proizvodnju i remont industrijskih strojeva i poljoprivredne mehanizacije ˝u s, OIB 64440458342, Matije Gupca 20,40000 Ivanovec</item>
      <item>RH Ministarstvo financija - Porezna uprava Čakovec, Otokara Keršovanija 11,40000 Čakovec</item>
      <item>Sanja Kraljek, odvjetnica, OIB 44015522626, Kralja Tomislava 14,40000 Čakovec</item>
      <item>ŽDO Građansko-upravni odjel u Čakovcu, I. Mažuranića 2,40000 Čakovec</item>
      <item>Poljoopskrba-međunarodna trgovina d.d., Donje Svetice 40,10000 Zagreb</item>
      <item>RH Ministarstvo financija - Porezna uprava Čakovec, Otokara Keršovanija 11,40000 Čakovec</item>
      <item>NARODNE NOVINE d.d., Ul. Sr. Njemačke 6,10 000 Zagreb</item>
      <item>Hrvatski zavod za mirovinsko osiguranje Područni ured u Čakovcu, I.Mažuranića 3,40000 Čakovec</item>
      <item>Općinsko državno odvjetništvo u Čakovcu</item>
      <item>Ignac Posavec, OIB 22066703074, Matije Gupca 20,40000 Ivanovec</item>
    </izvorni_sadrzaj>
    <derivirana_varijabla naziv="DomainObject.Predmet.SudioniciListAdressOIB_1">
      <item>MONTING društvo s ograničenom odgovornošću za proizvodnju i remont industrijskih strojeva i poljoprivredne mehanizacije ˝u s, OIB 64440458342, Matije Gupca 20,40000 Ivanovec</item>
      <item>RH Ministarstvo financija - Porezna uprava Čakovec, Otokara Keršovanija 11,40000 Čakovec</item>
      <item>Sanja Kraljek, odvjetnica, OIB 44015522626, Kralja Tomislava 14,40000 Čakovec</item>
      <item>ŽDO Građansko-upravni odjel u Čakovcu, I. Mažuranića 2,40000 Čakovec</item>
      <item>Poljoopskrba-međunarodna trgovina d.d., Donje Svetice 40,10000 Zagreb</item>
      <item>RH Ministarstvo financija - Porezna uprava Čakovec, Otokara Keršovanija 11,40000 Čakovec</item>
      <item>NARODNE NOVINE d.d., Ul. Sr. Njemačke 6,10 000 Zagreb</item>
      <item>Hrvatski zavod za mirovinsko osiguranje Područni ured u Čakovcu, I.Mažuranića 3,40000 Čakovec</item>
      <item>Općinsko državno odvjetništvo u Čakovcu</item>
      <item>Ignac Posavec, OIB 22066703074, Matije Gupca 20,40000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64440458342</item>
      <item>, OIB null</item>
      <item>, OIB 44015522626</item>
      <item>, OIB null</item>
      <item>, OIB null</item>
      <item>, OIB null</item>
      <item>, OIB null</item>
      <item>, OIB null</item>
      <item>, OIB null</item>
      <item>, OIB 22066703074</item>
    </izvorni_sadrzaj>
    <derivirana_varijabla naziv="DomainObject.Predmet.SudioniciListNazivOIB_1">
      <item>, OIB 64440458342</item>
      <item>, OIB null</item>
      <item>, OIB 44015522626</item>
      <item>, OIB null</item>
      <item>, OIB null</item>
      <item>, OIB null</item>
      <item>, OIB null</item>
      <item>, OIB null</item>
      <item>, OIB null</item>
      <item>, OIB 22066703074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471</properties:Words>
  <properties:Characters>2433</properties:Characters>
  <properties:Lines>78</properties:Lines>
  <properties:Paragraphs>27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2017-12-13T12:01:00Z</cp:lastPrinted>
  <dcterms:modified xmlns:xsi="http://www.w3.org/2001/XMLSchema-instance" xsi:type="dcterms:W3CDTF">2017-12-13T12:03:00Z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St-9/2004-124 / Odluka - Rješenje o brisanju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