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0C1B37">
                    <w:rPr>
                      <w:sz w:val="22"/>
                      <w:szCs w:val="22"/>
                    </w:rPr>
                    <w:t>18. St-313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3a86cd9" w14:paraId="3a86cd9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0C1B37">
        <w:t>MATIĆ-TRANS j.d.o.o. za prijevoz i usluge, Zaprešić, Trg žrtava fašizma 3, MBS: 080980748, OIB: 95815795329</w:t>
      </w:r>
      <w:r w:rsidR="0069459D">
        <w:t xml:space="preserve">, 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0C1B37">
        <w:t>MATIĆ-TRANS j.d.o.o. za prijevoz i usluge, Zaprešić, Trg žrtava fašizma 3, MBS: 080980748, OIB: 95815795329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0C1B37" w:rsidR="000C1B37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0C1B37">
        <w:t>Jelena Kordić, E. Kvaternika 44A, Višnjevac, OIB: 78573539971</w:t>
      </w:r>
    </w:p>
    <w:p w:rsidRDefault="004E5FC6" w:rsidP="000C1B37" w:rsidR="004E5FC6" w:rsidRPr="000C1B37">
      <w:pPr>
        <w:pStyle w:val="Odlomakpopisa"/>
        <w:ind w:left="106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0C1B37">
        <w:t>MATIĆ-TRANS j.d.o.o. za prijevoz i usluge, Zaprešić, Trg žrtava fašizma 3, MBS: 080980748, OIB: 95815795329.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0C1B37">
        <w:rPr>
          <w:bCs/>
        </w:rPr>
        <w:t>30. studenog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C1B37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C1B37">
        <w:rPr>
          <w:bCs/>
        </w:rPr>
        <w:t xml:space="preserve"> </w:t>
      </w:r>
      <w:proofErr w:type="spellStart"/>
      <w:r w:rsidR="000C1B37">
        <w:rPr>
          <w:bCs/>
        </w:rPr>
        <w:t>Ur.broj</w:t>
      </w:r>
      <w:proofErr w:type="spellEnd"/>
      <w:r w:rsidR="000C1B37">
        <w:rPr>
          <w:bCs/>
        </w:rPr>
        <w:t>: 04-06-17</w:t>
      </w:r>
      <w:r w:rsidR="005B7B60">
        <w:rPr>
          <w:bCs/>
        </w:rPr>
        <w:t>-</w:t>
      </w:r>
      <w:r w:rsidR="000C1B37">
        <w:rPr>
          <w:bCs/>
        </w:rPr>
        <w:t>5772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C1B37">
        <w:rPr>
          <w:bCs/>
        </w:rPr>
        <w:t>28. studenog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0C1B37">
        <w:t>MATIĆ-TRANS j.d.o.o. za prijevoz i usluge, Zaprešić, Trg žrtava fašizma 3, MBS: 080980748, OIB: 95815795329.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  <w:r>
        <w:t>.</w:t>
      </w: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0C1B37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St-313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C1B37">
        <w:t>25</w:t>
      </w:r>
      <w:r w:rsidR="00057E16">
        <w:t xml:space="preserve">. </w:t>
      </w:r>
      <w:r w:rsidR="000C1B37">
        <w:t>travnja</w:t>
      </w:r>
      <w:r w:rsidR="005B7B60">
        <w:t xml:space="preserve"> 2018</w:t>
      </w:r>
      <w:r>
        <w:t>. objavio je Oglas na mrežnoj stranici e-oglasna ploča sud</w:t>
      </w:r>
      <w:r w:rsidR="00E87A98">
        <w:t>ova pod poslovnim brojem St-313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B0921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 Zakona o sudovima</izvorni_sadrzaj>
    <derivirana_varijabla naziv="DomainObject.Predmet.PrimjedbaSuca_1">ustup čl.11  Zakona o sudovima</derivirana_varijabla>
  </DomainObject.Predmet.PrimjedbaSuca>
  <DomainObject.Predmet.ProtustrankaFormated>
    <izvorni_sadrzaj>  MATIĆ-TRANS j.d.o.o. za prijevoz i usluge</izvorni_sadrzaj>
    <derivirana_varijabla naziv="DomainObject.Predmet.ProtustrankaFormated_1">  MATIĆ-TRANS j.d.o.o. za prijevoz i usluge</derivirana_varijabla>
  </DomainObject.Predmet.ProtustrankaFormated>
  <DomainObject.Predmet.ProtustrankaFormatedOIB>
    <izvorni_sadrzaj>  MATIĆ-TRANS j.d.o.o. za prijevoz i usluge, OIB 95815795329</izvorni_sadrzaj>
    <derivirana_varijabla naziv="DomainObject.Predmet.ProtustrankaFormatedOIB_1">  MATIĆ-TRANS j.d.o.o. za prijevoz i usluge, OIB 95815795329</derivirana_varijabla>
  </DomainObject.Predmet.ProtustrankaFormatedOIB>
  <DomainObject.Predmet.ProtustrankaFormatedWithAdress>
    <izvorni_sadrzaj> MATIĆ-TRANS j.d.o.o. za prijevoz i usluge, Trg žrtava fašizma 3, 10290 Zaprešić</izvorni_sadrzaj>
    <derivirana_varijabla naziv="DomainObject.Predmet.ProtustrankaFormatedWithAdress_1"> MATIĆ-TRANS j.d.o.o. za prijevoz i usluge, Trg žrtava fašizma 3, 10290 Zaprešić</derivirana_varijabla>
  </DomainObject.Predmet.ProtustrankaFormatedWithAdress>
  <DomainObject.Predmet.ProtustrankaFormatedWithAdressOIB>
    <izvorni_sadrzaj> MATIĆ-TRANS j.d.o.o. za prijevoz i usluge, OIB 95815795329, Trg žrtava fašizma 3, 10290 Zaprešić</izvorni_sadrzaj>
    <derivirana_varijabla naziv="DomainObject.Predmet.ProtustrankaFormatedWithAdressOIB_1"> MATIĆ-TRANS j.d.o.o. za prijevoz i usluge, OIB 95815795329, Trg žrtava fašizma 3, 10290 Zaprešić</derivirana_varijabla>
  </DomainObject.Predmet.ProtustrankaFormatedWithAdressOIB>
  <DomainObject.Predmet.ProtustrankaWithAdress>
    <izvorni_sadrzaj>MATIĆ-TRANS j.d.o.o. za prijevoz i usluge Trg žrtava fašizma 3, 10290 Zaprešić</izvorni_sadrzaj>
    <derivirana_varijabla naziv="DomainObject.Predmet.ProtustrankaWithAdress_1">MATIĆ-TRANS j.d.o.o. za prijevoz i usluge Trg žrtava fašizma 3, 10290 Zaprešić</derivirana_varijabla>
  </DomainObject.Predmet.ProtustrankaWithAdress>
  <DomainObject.Predmet.ProtustrankaWithAdressOIB>
    <izvorni_sadrzaj>MATIĆ-TRANS j.d.o.o. za prijevoz i usluge, OIB 95815795329, Trg žrtava fašizma 3, 10290 Zaprešić</izvorni_sadrzaj>
    <derivirana_varijabla naziv="DomainObject.Predmet.ProtustrankaWithAdressOIB_1">MATIĆ-TRANS j.d.o.o. za prijevoz i usluge, OIB 95815795329, Trg žrtava fašizma 3, 10290 Zaprešić</derivirana_varijabla>
  </DomainObject.Predmet.ProtustrankaWithAdressOIB>
  <DomainObject.Predmet.ProtustrankaNazivFormated>
    <izvorni_sadrzaj>MATIĆ-TRANS j.d.o.o. za prijevoz i usluge</izvorni_sadrzaj>
    <derivirana_varijabla naziv="DomainObject.Predmet.ProtustrankaNazivFormated_1">MATIĆ-TRANS j.d.o.o. za prijevoz i usluge</derivirana_varijabla>
  </DomainObject.Predmet.ProtustrankaNazivFormated>
  <DomainObject.Predmet.ProtustrankaNazivFormatedOIB>
    <izvorni_sadrzaj>MATIĆ-TRANS j.d.o.o. za prijevoz i usluge, OIB 95815795329</izvorni_sadrzaj>
    <derivirana_varijabla naziv="DomainObject.Predmet.ProtustrankaNazivFormatedOIB_1">MATIĆ-TRANS j.d.o.o. za prijevoz i usluge, OIB 95815795329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MATIĆ-TRANS j.d.o.o. za prijevoz i usluge</item>
    </izvorni_sadrzaj>
    <derivirana_varijabla naziv="DomainObject.Predmet.ProtuStrankaListFormated_1">
      <item>MATIĆ-TRANS j.d.o.o. za prijevoz i usluge</item>
    </derivirana_varijabla>
  </DomainObject.Predmet.ProtuStrankaListFormated>
  <DomainObject.Predmet.ProtuStrankaListFormatedOIB>
    <izvorni_sadrzaj>
      <item>MATIĆ-TRANS j.d.o.o. za prijevoz i usluge, OIB 95815795329</item>
    </izvorni_sadrzaj>
    <derivirana_varijabla naziv="DomainObject.Predmet.ProtuStrankaListFormatedOIB_1">
      <item>MATIĆ-TRANS j.d.o.o. za prijevoz i usluge, OIB 95815795329</item>
    </derivirana_varijabla>
  </DomainObject.Predmet.ProtuStrankaListFormatedOIB>
  <DomainObject.Predmet.ProtuStrankaListFormatedWithAdress>
    <izvorni_sadrzaj>
      <item>MATIĆ-TRANS j.d.o.o. za prijevoz i usluge, Trg žrtava fašizma 3, 10290 Zaprešić</item>
    </izvorni_sadrzaj>
    <derivirana_varijabla naziv="DomainObject.Predmet.ProtuStrankaListFormatedWithAdress_1">
      <item>MATIĆ-TRANS j.d.o.o. za prijevoz i usluge, Trg žrtava fašizma 3, 10290 Zaprešić</item>
    </derivirana_varijabla>
  </DomainObject.Predmet.ProtuStrankaListFormatedWithAdress>
  <DomainObject.Predmet.ProtuStrankaListFormatedWithAdressOIB>
    <izvorni_sadrzaj>
      <item>MATIĆ-TRANS j.d.o.o. za prijevoz i usluge, OIB 95815795329, Trg žrtava fašizma 3, 10290 Zaprešić</item>
    </izvorni_sadrzaj>
    <derivirana_varijabla naziv="DomainObject.Predmet.ProtuStrankaListFormatedWithAdressOIB_1">
      <item>MATIĆ-TRANS j.d.o.o. za prijevoz i usluge, OIB 95815795329, Trg žrtava fašizma 3, 10290 Zaprešić</item>
    </derivirana_varijabla>
  </DomainObject.Predmet.ProtuStrankaListFormatedWithAdressOIB>
  <DomainObject.Predmet.ProtuStrankaListNazivFormated>
    <izvorni_sadrzaj>
      <item>MATIĆ-TRANS j.d.o.o. za prijevoz i usluge</item>
    </izvorni_sadrzaj>
    <derivirana_varijabla naziv="DomainObject.Predmet.ProtuStrankaListNazivFormated_1">
      <item>MATIĆ-TRANS j.d.o.o. za prijevoz i usluge</item>
    </derivirana_varijabla>
  </DomainObject.Predmet.ProtuStrankaListNazivFormated>
  <DomainObject.Predmet.ProtuStrankaListNazivFormatedOIB>
    <izvorni_sadrzaj>
      <item>MATIĆ-TRANS j.d.o.o. za prijevoz i usluge, OIB 95815795329</item>
    </izvorni_sadrzaj>
    <derivirana_varijabla naziv="DomainObject.Predmet.ProtuStrankaListNazivFormatedOIB_1">
      <item>MATIĆ-TRANS j.d.o.o. za prijevoz i usluge, OIB 95815795329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MATIĆ-TRANS j.d.o.o. za prijevoz i usluge</izvorni_sadrzaj>
    <derivirana_varijabla naziv="DomainObject.Predmet.ProtustrankaIDrugi_1">MATIĆ-TRANS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MATIĆ-TRANS j.d.o.o. za prijevoz i usluge, OIB 95815795329, Trg žrtava fašizma 3, 10290 Zaprešić</izvorni_sadrzaj>
    <derivirana_varijabla naziv="DomainObject.Predmet.ProtustrankaIDrugiAdressOIB_1">MATIĆ-TRANS j.d.o.o. za prijevoz i usluge, OIB 95815795329, Trg žrtava fašizma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MATIĆ-TRANS j.d.o.o. za prijevoz i usluge</item>
      <item>FINA Regionalni centar Zagreb</item>
    </izvorni_sadrzaj>
    <derivirana_varijabla naziv="DomainObject.Predmet.SudioniciListNaziv_1">
      <item>MATIĆ-TRANS j.d.o.o. za prijevoz i usluge</item>
      <item>FINA Regionalni centar Zagreb</item>
    </derivirana_varijabla>
  </DomainObject.Predmet.SudioniciListNaziv>
  <DomainObject.Predmet.SudioniciListAdressOIB>
    <izvorni_sadrzaj>
      <item>MATIĆ-TRANS j.d.o.o. za prijevoz i usluge, OIB 95815795329, Trg žrtava fašizma 3,10290 Zaprešić</item>
      <item>FINA Regionalni centar Zagreb, OIB 85821130368, Trg svibanjskih žrtava 1995. 1,10000 Zagreb</item>
    </izvorni_sadrzaj>
    <derivirana_varijabla naziv="DomainObject.Predmet.SudioniciListAdressOIB_1">
      <item>MATIĆ-TRANS j.d.o.o. za prijevoz i usluge, OIB 95815795329, Trg žrtava fašizma 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95815795329</item>
      <item>, OIB 85821130368</item>
    </izvorni_sadrzaj>
    <derivirana_varijabla naziv="DomainObject.Predmet.SudioniciListNazivOIB_1">
      <item>, OIB 95815795329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55717-5746-491C-8B71-9E8A2704D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3229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2018-07-24T09:19:00Z</dcterms:created>
  <dc:creator>Snježana Andrijanić</dc:creator>
  <cp:lastModifiedBy>Gordana Harc</cp:lastModifiedBy>
  <cp:lastPrinted>2018-07-24T09:18:00Z</cp:lastPrinted>
  <dcterms:modified xmlns:xsi="http://www.w3.org/2001/XMLSchema-instance" xsi:type="dcterms:W3CDTF">2018-07-24T09:20:00Z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St-313-18-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