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49f7" w14:paraId="94449f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AC1BD8">
        <w:t>2</w:t>
      </w:r>
      <w:r w:rsidR="0033088D">
        <w:t>8</w:t>
      </w:r>
      <w:r>
        <w:t>/</w:t>
      </w:r>
      <w:r w:rsidR="00E8650F">
        <w:t>1</w:t>
      </w:r>
      <w:r w:rsidR="0041082E">
        <w:t>7</w:t>
      </w:r>
      <w:r>
        <w:t>-</w:t>
      </w:r>
      <w:r w:rsidR="00C14C9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33088D">
        <w:t>ARTA VELA PROJECT</w:t>
      </w:r>
      <w:r w:rsidR="005F33A6">
        <w:t xml:space="preserve"> d.o.o.</w:t>
      </w:r>
      <w:r w:rsidR="007A72DD" w:rsidRPr="007A72DD">
        <w:t xml:space="preserve"> </w:t>
      </w:r>
      <w:r w:rsidR="0033088D">
        <w:t>Zagreb</w:t>
      </w:r>
      <w:r w:rsidR="005F33A6">
        <w:t xml:space="preserve">, </w:t>
      </w:r>
      <w:r w:rsidR="0033088D">
        <w:t>Pavlenski put 5</w:t>
      </w:r>
      <w:r w:rsidR="007A72DD" w:rsidRPr="007A72DD">
        <w:t>, MBS 080</w:t>
      </w:r>
      <w:r w:rsidR="005F33A6">
        <w:t>9</w:t>
      </w:r>
      <w:r w:rsidR="0033088D">
        <w:t>56752</w:t>
      </w:r>
      <w:r w:rsidR="007A72DD" w:rsidRPr="007A72DD">
        <w:t xml:space="preserve">, OIB </w:t>
      </w:r>
      <w:r w:rsidR="00467525">
        <w:t>9</w:t>
      </w:r>
      <w:r w:rsidR="0033088D">
        <w:t>3659543658</w:t>
      </w:r>
      <w:r w:rsidRPr="0041082E">
        <w:t xml:space="preserve">, dana </w:t>
      </w:r>
      <w:r w:rsidR="00467525">
        <w:t>1</w:t>
      </w:r>
      <w:r w:rsidR="00F165D4">
        <w:t>3</w:t>
      </w:r>
      <w:r w:rsidRPr="0041082E">
        <w:t xml:space="preserve">. </w:t>
      </w:r>
      <w:r w:rsidR="00D12014">
        <w:t>studenog</w:t>
      </w:r>
      <w:r w:rsidRPr="0041082E">
        <w:t xml:space="preserve">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D12014" w:rsidP="00D12014" w:rsidR="00D12014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CB7288">
        <w:t>Dragutin Veselčić, Vinkovci, Pavleka Miškine 38</w:t>
      </w:r>
      <w:r>
        <w:t xml:space="preserve">, OIB </w:t>
      </w:r>
      <w:r w:rsidR="00CB7288">
        <w:t>67429065563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D12014" w:rsidP="00D12014" w:rsidR="00D12014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>
        <w:t>12</w:t>
      </w:r>
      <w:r w:rsidR="00C025DC">
        <w:t>2</w:t>
      </w:r>
      <w:r w:rsidR="00CB7288">
        <w:t>8</w:t>
      </w:r>
      <w:r w:rsidRPr="006A766D">
        <w:t>-1</w:t>
      </w:r>
      <w:r>
        <w:t>7,</w:t>
      </w:r>
    </w:p>
    <w:p w:rsidRDefault="00D12014" w:rsidP="00D12014" w:rsidR="00D12014">
      <w:pPr>
        <w:ind w:left="1950"/>
        <w:jc w:val="both"/>
      </w:pPr>
    </w:p>
    <w:p w:rsidRDefault="00D12014" w:rsidP="00D12014" w:rsidR="00D12014">
      <w:pPr>
        <w:ind w:left="1440"/>
        <w:jc w:val="both"/>
      </w:pPr>
      <w:r>
        <w:t>te po izvršenim uplatama dostaviti dokaze u spis.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D12014" w:rsidP="00D12014" w:rsidR="00D12014">
      <w:pPr>
        <w:ind w:left="1080"/>
        <w:jc w:val="both"/>
      </w:pPr>
    </w:p>
    <w:p w:rsidRDefault="00D12014" w:rsidP="00CB7288" w:rsidR="00D12014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CB7288" w:rsidRPr="00CB7288">
        <w:t>Dragutin Veselčić, Vinkovci, Pavleka Miškine 38, OIB 67429065563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D12014" w:rsidP="00D12014" w:rsidR="00D12014">
      <w:pPr>
        <w:ind w:left="1080"/>
        <w:jc w:val="both"/>
      </w:pPr>
    </w:p>
    <w:p w:rsidRDefault="00CB7288" w:rsidP="00D12014" w:rsidR="00CB7288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D12014" w:rsidP="00D12014" w:rsidR="00D12014">
      <w:pPr>
        <w:jc w:val="both"/>
      </w:pPr>
    </w:p>
    <w:p w:rsidRDefault="00D12014" w:rsidP="00D12014" w:rsidR="00D12014">
      <w:pPr>
        <w:ind w:firstLine="720"/>
        <w:jc w:val="both"/>
      </w:pPr>
      <w:r>
        <w:t>Dana 1</w:t>
      </w:r>
      <w:r w:rsidR="004B6071">
        <w:t>7</w:t>
      </w:r>
      <w:r>
        <w:t>.01.2017. zaprimljen je na Trgovačkom sudu u Zagrebu prijedlog FINE Regionalni centar Zagreb, Podružnica Zagreb, klasa: 110-07/17-01/04 Ur. broj 04-06-17-</w:t>
      </w:r>
      <w:r w:rsidR="004B6071">
        <w:t>22</w:t>
      </w:r>
      <w:r w:rsidR="00DC607F">
        <w:t>7</w:t>
      </w:r>
      <w:r>
        <w:t xml:space="preserve"> od 1</w:t>
      </w:r>
      <w:r w:rsidR="004B6071">
        <w:t>6</w:t>
      </w:r>
      <w:r>
        <w:t xml:space="preserve">.01.2017. godine, za otvaranje stečajnog postupka nad dužnikom </w:t>
      </w:r>
      <w:r w:rsidR="004B6071" w:rsidRPr="004B6071">
        <w:t>ARTA VELA PROJECT d.o.o. Zagreb, Pavlenski put 5, MBS 080956752, OIB 93659543658</w:t>
      </w:r>
      <w:r>
        <w:t>, temeljem odredbe čl. 110. st. 1. Stečajnog zakona (NN 71/15, dalje: SZ).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 xml:space="preserve">U prijedlogu je navela da na dan </w:t>
      </w:r>
      <w:r w:rsidR="004923FB">
        <w:t>1</w:t>
      </w:r>
      <w:r w:rsidR="004B6071">
        <w:t>3</w:t>
      </w:r>
      <w:r>
        <w:t xml:space="preserve">.01.2017. dužnik u Očevidniku redoslijeda osnova za plaćanje ima evidentirane neizvršene osnove za plaćanje u neprekinutom razdoblju od 120 dana, u ukupnom iznosu od </w:t>
      </w:r>
      <w:r w:rsidR="004B6071">
        <w:t>52.345,40</w:t>
      </w:r>
      <w:r>
        <w:t xml:space="preserve"> kn, u koji iznos je uračunata kamata i naknada FINE za provedbe ovrhe na novčanim sredstvima dužnika. Navodi da dužnik ima </w:t>
      </w:r>
      <w:r w:rsidR="004B6071">
        <w:t>1</w:t>
      </w:r>
      <w:r>
        <w:t xml:space="preserve"> </w:t>
      </w:r>
      <w:r w:rsidR="004923FB">
        <w:t>zaposlen</w:t>
      </w:r>
      <w:r w:rsidR="004B6071">
        <w:t>og</w:t>
      </w:r>
      <w:r>
        <w:t xml:space="preserve"> radnika.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 xml:space="preserve">Dostavlja popis računa i oročenih novčanih sredstava dužnika na dan </w:t>
      </w:r>
      <w:r w:rsidR="00591535">
        <w:t>1</w:t>
      </w:r>
      <w:r w:rsidR="003E6D47">
        <w:t>3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A24DE1">
        <w:t>i</w:t>
      </w:r>
      <w:r>
        <w:t xml:space="preserve">ma zaplijenjena novčana sredstva na dan </w:t>
      </w:r>
      <w:r w:rsidR="00591535">
        <w:t>1</w:t>
      </w:r>
      <w:r w:rsidR="003E6D47">
        <w:t>3</w:t>
      </w:r>
      <w:r w:rsidRPr="007B5BFB">
        <w:t>.01.2017</w:t>
      </w:r>
      <w:r>
        <w:t xml:space="preserve">. </w:t>
      </w:r>
      <w:r w:rsidR="00A24DE1">
        <w:t xml:space="preserve">u iznosu od </w:t>
      </w:r>
      <w:r w:rsidR="003E6D47">
        <w:t>2.325,96</w:t>
      </w:r>
      <w:r w:rsidR="00A24DE1">
        <w:t xml:space="preserve"> kn.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110</w:t>
      </w:r>
      <w:r w:rsidRPr="00176811">
        <w:t xml:space="preserve">. </w:t>
      </w:r>
      <w:r>
        <w:t>st. 1. SZ-a</w:t>
      </w:r>
      <w:r w:rsidRPr="00176811">
        <w:t xml:space="preserve">, a kako </w:t>
      </w:r>
      <w:r>
        <w:t>osoba iz čl. 110. st. 2. SZ-a nije podnijela prijedlog za otvaranje stečajnog postupka u propisanom roku, sud joj je po službenoj dužnosti naložio plaćanje predujma za namirenje troškova stečajnog postupka (minimalna nagrada privremenog stečajnog upravitelja s doprinosima temeljem odredbe čl. 4. Uredbe o kriterijima i načinu obračuna i plaćanja nagrade stečajnim upraviteljima – NN 105/15) sukladno odredbi čl. 113. i čl. 114. SZ-a, te odlučio kao u t. 3. izreke temeljem odredbi čl. 117., 177., 178. i 180. SZ-a.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D12014" w:rsidP="00D12014" w:rsidR="00D12014" w:rsidRPr="00DF2411">
      <w:pPr>
        <w:jc w:val="both"/>
      </w:pPr>
    </w:p>
    <w:p w:rsidRDefault="00D12014" w:rsidP="00D12014" w:rsidR="00D12014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A24DE1">
        <w:rPr>
          <w:b w:val="false"/>
        </w:rPr>
        <w:t>1</w:t>
      </w:r>
      <w:r w:rsidR="00591535" w:rsidRPr="00591535">
        <w:rPr>
          <w:b w:val="false"/>
        </w:rPr>
        <w:t xml:space="preserve">3. studenog </w:t>
      </w:r>
      <w:r w:rsidRPr="00821DA2">
        <w:rPr>
          <w:b w:val="false"/>
        </w:rPr>
        <w:t>201</w:t>
      </w:r>
      <w:r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UPUTA O PRAVNOM LIJEKU:</w:t>
      </w:r>
    </w:p>
    <w:p w:rsidRDefault="00D12014" w:rsidP="00D12014" w:rsidR="00D12014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3E6D47" w:rsidP="00A24DE1" w:rsidR="00A24DE1">
      <w:pPr>
        <w:numPr>
          <w:ilvl w:val="0"/>
          <w:numId w:val="8"/>
        </w:numPr>
        <w:jc w:val="both"/>
      </w:pPr>
      <w:r w:rsidRPr="00CB7288">
        <w:t>Dragutin Veselčić, Vinkovci, Pavleka Miškine 38</w:t>
      </w:r>
    </w:p>
    <w:p w:rsidRDefault="00D12014" w:rsidP="00A24DE1" w:rsidR="00D12014">
      <w:pPr>
        <w:numPr>
          <w:ilvl w:val="0"/>
          <w:numId w:val="8"/>
        </w:numPr>
        <w:jc w:val="both"/>
      </w:pPr>
      <w:r>
        <w:t xml:space="preserve">Dužnik </w:t>
      </w:r>
    </w:p>
    <w:p w:rsidRDefault="00D12014" w:rsidP="00591535" w:rsidR="009D3A79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9D3A79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226F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C14C91" w:rsidRPr="00C14C91">
      <w:t>12</w:t>
    </w:r>
    <w:r w:rsidR="00AC1BD8">
      <w:t>2</w:t>
    </w:r>
    <w:r w:rsidR="001376E5">
      <w:t>8</w:t>
    </w:r>
    <w:r w:rsidR="00C14C91" w:rsidRPr="00C14C91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226F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376E5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88D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3E6D47"/>
    <w:rsid w:val="0041082E"/>
    <w:rsid w:val="00410D9A"/>
    <w:rsid w:val="00425E7E"/>
    <w:rsid w:val="00440509"/>
    <w:rsid w:val="00450450"/>
    <w:rsid w:val="004516F3"/>
    <w:rsid w:val="004557C4"/>
    <w:rsid w:val="00467525"/>
    <w:rsid w:val="004923FB"/>
    <w:rsid w:val="00494668"/>
    <w:rsid w:val="004B11A6"/>
    <w:rsid w:val="004B6071"/>
    <w:rsid w:val="004B691F"/>
    <w:rsid w:val="004C2E6C"/>
    <w:rsid w:val="004D098B"/>
    <w:rsid w:val="004E1799"/>
    <w:rsid w:val="004E475E"/>
    <w:rsid w:val="004F15EE"/>
    <w:rsid w:val="004F2289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56BF"/>
    <w:rsid w:val="005F33A6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31B6E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24DE1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1CF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B7288"/>
    <w:rsid w:val="00CD3093"/>
    <w:rsid w:val="00CE55F3"/>
    <w:rsid w:val="00CE6509"/>
    <w:rsid w:val="00D01C81"/>
    <w:rsid w:val="00D040B1"/>
    <w:rsid w:val="00D06A32"/>
    <w:rsid w:val="00D12014"/>
    <w:rsid w:val="00D131ED"/>
    <w:rsid w:val="00D32FED"/>
    <w:rsid w:val="00D42CE1"/>
    <w:rsid w:val="00D42DF6"/>
    <w:rsid w:val="00D45D6C"/>
    <w:rsid w:val="00D5401B"/>
    <w:rsid w:val="00D601D5"/>
    <w:rsid w:val="00D6234A"/>
    <w:rsid w:val="00D710C0"/>
    <w:rsid w:val="00D76E41"/>
    <w:rsid w:val="00D85221"/>
    <w:rsid w:val="00D9463B"/>
    <w:rsid w:val="00DA6030"/>
    <w:rsid w:val="00DC2C70"/>
    <w:rsid w:val="00DC607F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St-1228/2017</izvorni_sadrzaj>
    <derivirana_varijabla naziv="DomainObject.Predmet.OznakaBroj_1">St-1228/2017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TURIST  TV d.o.o.</izvorni_sadrzaj>
    <derivirana_varijabla naziv="DomainObject.Predmet.ProtustrankaFormated_1">  TURIST  TV d.o.o.</derivirana_varijabla>
  </DomainObject.Predmet.ProtustrankaFormated>
  <DomainObject.Predmet.ProtustrankaFormatedOIB>
    <izvorni_sadrzaj>  TURIST  TV d.o.o., OIB 93659543658</izvorni_sadrzaj>
    <derivirana_varijabla naziv="DomainObject.Predmet.ProtustrankaFormatedOIB_1">  TURIST  TV d.o.o., OIB 93659543658</derivirana_varijabla>
  </DomainObject.Predmet.ProtustrankaFormatedOIB>
  <DomainObject.Predmet.ProtustrankaFormatedWithAdress>
    <izvorni_sadrzaj> TURIST  TV d.o.o., Kovinska 4 A, 10000 Zagreb</izvorni_sadrzaj>
    <derivirana_varijabla naziv="DomainObject.Predmet.ProtustrankaFormatedWithAdress_1"> TURIST  TV d.o.o., Kovinska 4 A, 10000 Zagreb</derivirana_varijabla>
  </DomainObject.Predmet.ProtustrankaFormatedWithAdress>
  <DomainObject.Predmet.ProtustrankaFormatedWithAdressOIB>
    <izvorni_sadrzaj> TURIST  TV d.o.o., OIB 93659543658, Kovinska 4 A, 10000 Zagreb</izvorni_sadrzaj>
    <derivirana_varijabla naziv="DomainObject.Predmet.ProtustrankaFormatedWithAdressOIB_1"> TURIST  TV d.o.o., OIB 93659543658, Kovinska 4 A, 10000 Zagreb</derivirana_varijabla>
  </DomainObject.Predmet.ProtustrankaFormatedWithAdressOIB>
  <DomainObject.Predmet.ProtustrankaWithAdress>
    <izvorni_sadrzaj>TURIST  TV d.o.o. Kovinska 4 A, 10000 Zagreb</izvorni_sadrzaj>
    <derivirana_varijabla naziv="DomainObject.Predmet.ProtustrankaWithAdress_1">TURIST  TV d.o.o. Kovinska 4 A, 10000 Zagreb</derivirana_varijabla>
  </DomainObject.Predmet.ProtustrankaWithAdress>
  <DomainObject.Predmet.ProtustrankaWithAdressOIB>
    <izvorni_sadrzaj>TURIST  TV d.o.o., OIB 93659543658, Kovinska 4 A, 10000 Zagreb</izvorni_sadrzaj>
    <derivirana_varijabla naziv="DomainObject.Predmet.ProtustrankaWithAdressOIB_1">TURIST  TV d.o.o., OIB 93659543658, Kovinska 4 A, 10000 Zagreb</derivirana_varijabla>
  </DomainObject.Predmet.ProtustrankaWithAdressOIB>
  <DomainObject.Predmet.ProtustrankaNazivFormated>
    <izvorni_sadrzaj>TURIST  TV d.o.o.</izvorni_sadrzaj>
    <derivirana_varijabla naziv="DomainObject.Predmet.ProtustrankaNazivFormated_1">TURIST  TV d.o.o.</derivirana_varijabla>
  </DomainObject.Predmet.ProtustrankaNazivFormated>
  <DomainObject.Predmet.ProtustrankaNazivFormatedOIB>
    <izvorni_sadrzaj>TURIST  TV d.o.o., OIB 93659543658</izvorni_sadrzaj>
    <derivirana_varijabla naziv="DomainObject.Predmet.ProtustrankaNazivFormatedOIB_1">TURIST  TV d.o.o., OIB 93659543658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  TV d.o.o.</item>
    </izvorni_sadrzaj>
    <derivirana_varijabla naziv="DomainObject.Predmet.ProtuStrankaListFormated_1">
      <item>TURIST  TV d.o.o.</item>
    </derivirana_varijabla>
  </DomainObject.Predmet.ProtuStrankaListFormated>
  <DomainObject.Predmet.ProtuStrankaListFormatedOIB>
    <izvorni_sadrzaj>
      <item>TURIST  TV d.o.o., OIB 93659543658</item>
    </izvorni_sadrzaj>
    <derivirana_varijabla naziv="DomainObject.Predmet.ProtuStrankaListFormatedOIB_1">
      <item>TURIST  TV d.o.o., OIB 93659543658</item>
    </derivirana_varijabla>
  </DomainObject.Predmet.ProtuStrankaListFormatedOIB>
  <DomainObject.Predmet.ProtuStrankaListFormatedWithAdress>
    <izvorni_sadrzaj>
      <item>TURIST  TV d.o.o., Kovinska 4 A, 10000 Zagreb</item>
    </izvorni_sadrzaj>
    <derivirana_varijabla naziv="DomainObject.Predmet.ProtuStrankaListFormatedWithAdress_1">
      <item>TURIST  TV d.o.o., Kovinska 4 A, 10000 Zagreb</item>
    </derivirana_varijabla>
  </DomainObject.Predmet.ProtuStrankaListFormatedWithAdress>
  <DomainObject.Predmet.ProtuStrankaListFormatedWithAdressOIB>
    <izvorni_sadrzaj>
      <item>TURIST  TV d.o.o., OIB 93659543658, Kovinska 4 A, 10000 Zagreb</item>
    </izvorni_sadrzaj>
    <derivirana_varijabla naziv="DomainObject.Predmet.ProtuStrankaListFormatedWithAdressOIB_1">
      <item>TURIST  TV d.o.o., OIB 93659543658, Kovinska 4 A, 10000 Zagreb</item>
    </derivirana_varijabla>
  </DomainObject.Predmet.ProtuStrankaListFormatedWithAdressOIB>
  <DomainObject.Predmet.ProtuStrankaListNazivFormated>
    <izvorni_sadrzaj>
      <item>TURIST  TV d.o.o.</item>
    </izvorni_sadrzaj>
    <derivirana_varijabla naziv="DomainObject.Predmet.ProtuStrankaListNazivFormated_1">
      <item>TURIST  TV d.o.o.</item>
    </derivirana_varijabla>
  </DomainObject.Predmet.ProtuStrankaListNazivFormated>
  <DomainObject.Predmet.ProtuStrankaListNazivFormatedOIB>
    <izvorni_sadrzaj>
      <item>TURIST  TV d.o.o., OIB 93659543658</item>
    </izvorni_sadrzaj>
    <derivirana_varijabla naziv="DomainObject.Predmet.ProtuStrankaListNazivFormatedOIB_1">
      <item>TURIST  TV d.o.o., OIB 93659543658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  TV d.o.o.</izvorni_sadrzaj>
    <derivirana_varijabla naziv="DomainObject.Predmet.ProtustrankaIDrugi_1">TURIST  TV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TURIST  TV d.o.o., OIB 93659543658, Kovinska 4 A, 10000 Zagreb</izvorni_sadrzaj>
    <derivirana_varijabla naziv="DomainObject.Predmet.ProtustrankaIDrugiAdressOIB_1">TURIST  TV d.o.o., OIB 93659543658, Kovinska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  TV d.o.o.</item>
      <item>FINA Regionalni centar Zagreb</item>
    </izvorni_sadrzaj>
    <derivirana_varijabla naziv="DomainObject.Predmet.SudioniciListNaziv_1">
      <item>TURIST  TV d.o.o.</item>
      <item>FINA Regionalni centar Zagreb</item>
    </derivirana_varijabla>
  </DomainObject.Predmet.SudioniciListNaziv>
  <DomainObject.Predmet.SudioniciListAdressOIB>
    <izvorni_sadrzaj>
      <item>TURIST  TV d.o.o., OIB 93659543658, Kovinska 4 A,10000 Zagreb</item>
      <item>FINA Regionalni centar Zagreb, OIB 85821130368, Trg svibanjskih žrtava 1995.1,10000 Zagreb</item>
    </izvorni_sadrzaj>
    <derivirana_varijabla naziv="DomainObject.Predmet.SudioniciListAdressOIB_1">
      <item>TURIST  TV d.o.o., OIB 93659543658, Kovinska 4 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93659543658</item>
      <item>, OIB 85821130368</item>
    </izvorni_sadrzaj>
    <derivirana_varijabla naziv="DomainObject.Predmet.SudioniciListNazivOIB_1">
      <item>, OIB 93659543658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C55B4-BBA9-4354-A61A-387E4D0EA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3266</properties:Characters>
  <properties:Lines>87</properties:Lines>
  <properties:Paragraphs>27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2017-11-13T08:42:00Z</dcterms:modified>
  <cp:revision>48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