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e92f" w14:paraId="da0e92f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9A7659">
        <w:t>-899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 xml:space="preserve">, po </w:t>
      </w:r>
      <w:r w:rsidR="003E6F47">
        <w:t xml:space="preserve">sutkinji Katarini Mikulić, na prijedlog </w:t>
      </w:r>
      <w:r w:rsidR="009715B0">
        <w:t>sudsk</w:t>
      </w:r>
      <w:r w:rsidR="003E6F47">
        <w:t>og savjetnika Larija Glavaša</w:t>
      </w:r>
      <w:r w:rsidR="004838FB">
        <w:t>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9A7659">
        <w:t>BAST</w:t>
      </w:r>
      <w:r w:rsidR="00FE5480">
        <w:t xml:space="preserve"> </w:t>
      </w:r>
      <w:r w:rsidR="009A7659">
        <w:t>d.o.o., Podstrana, Gospe u Siti 24, OIB: 61242862492</w:t>
      </w:r>
      <w:r w:rsidR="00FE5480">
        <w:t xml:space="preserve">, </w:t>
      </w:r>
      <w:r>
        <w:t xml:space="preserve">dana </w:t>
      </w:r>
      <w:r w:rsidR="00850220">
        <w:t>11</w:t>
      </w:r>
      <w:r w:rsidR="00FE5480">
        <w:t>. travnja</w:t>
      </w:r>
      <w:r w:rsidR="004020C0">
        <w:t xml:space="preserve">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FE5480" w:rsidP="00FE5480" w:rsidR="009A7659">
      <w:pPr>
        <w:jc w:val="both"/>
      </w:pPr>
      <w:r>
        <w:t xml:space="preserve">I – </w:t>
      </w:r>
      <w:r w:rsidRPr="00FE5480">
        <w:rPr>
          <w:lang w:val="hr-HR"/>
        </w:rPr>
        <w:t xml:space="preserve">Obustavlja se skraćeni stečajni postupak nad dužnikom </w:t>
      </w:r>
      <w:r w:rsidR="009A7659" w:rsidRPr="009A7659">
        <w:t>BAST d.o.o., Podstrana, Gospe u Siti 24, OIB: 61242862492</w:t>
      </w:r>
      <w:r w:rsidR="009A7659">
        <w:t>.</w:t>
      </w:r>
    </w:p>
    <w:p w:rsidRDefault="00FE5480" w:rsidP="00706888" w:rsidR="00FE5480">
      <w:pPr>
        <w:jc w:val="both"/>
      </w:pPr>
    </w:p>
    <w:p w:rsidRDefault="00FE5480" w:rsidP="00706888" w:rsidR="00950AA9">
      <w:pPr>
        <w:jc w:val="both"/>
      </w:pPr>
      <w:r>
        <w:t xml:space="preserve">II - </w:t>
      </w:r>
      <w:r w:rsidR="00B43A09"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9A7659" w:rsidP="009A7659" w:rsidR="009A7659" w:rsidRPr="009A7659">
      <w:pPr>
        <w:jc w:val="both"/>
      </w:pPr>
      <w:r>
        <w:t>Predlagatelj je 29</w:t>
      </w:r>
      <w:r w:rsidR="00FE5480">
        <w:t>. listopada 2015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Pr="009A7659">
        <w:t>BAST d.o.o., Podstrana, Gospe u Siti 24, OIB: 61242862492.</w:t>
      </w:r>
    </w:p>
    <w:p w:rsidRDefault="002B15A7" w:rsidP="00706888" w:rsidR="002B15A7">
      <w:pPr>
        <w:jc w:val="both"/>
      </w:pPr>
    </w:p>
    <w:p w:rsidRDefault="00950AA9" w:rsidP="00FE5480" w:rsidR="00FE5480" w:rsidRPr="00FE5480">
      <w:pPr>
        <w:jc w:val="both"/>
        <w:rPr>
          <w:lang w:val="hr-HR"/>
        </w:rPr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FE5480">
        <w:t xml:space="preserve">ra za uvodno naznačenog dužnika, te </w:t>
      </w:r>
      <w:r w:rsidR="005203D0">
        <w:rPr>
          <w:lang w:val="hr-HR"/>
        </w:rPr>
        <w:t>dana 11. studenoga</w:t>
      </w:r>
      <w:r w:rsidR="00FE5480" w:rsidRPr="00FE5480">
        <w:rPr>
          <w:lang w:val="hr-HR"/>
        </w:rPr>
        <w:t xml:space="preserve"> 2015. godine, na mrežnoj stranici e-Oglasna ploča suda, objavio oglas s podatcima o identifikaciji dužnika, </w:t>
      </w:r>
      <w:r w:rsidR="00FE5480" w:rsidRPr="00FE5480">
        <w:rPr>
          <w:lang w:val="hr-HR"/>
        </w:rPr>
        <w:lastRenderedPageBreak/>
        <w:t xml:space="preserve">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C60F12" w:rsidP="00706888" w:rsidR="00C60F12">
      <w:pPr>
        <w:jc w:val="both"/>
        <w:rPr>
          <w:lang w:val="hr-HR"/>
        </w:rPr>
      </w:pPr>
    </w:p>
    <w:p w:rsidRDefault="00FE5480" w:rsidP="009A7659" w:rsidR="009A7659" w:rsidRPr="009A7659">
      <w:pPr>
        <w:jc w:val="both"/>
      </w:pPr>
      <w:r>
        <w:rPr>
          <w:lang w:val="hr-HR"/>
        </w:rPr>
        <w:t xml:space="preserve">U međuvremenu je </w:t>
      </w:r>
      <w:r>
        <w:t>ovaj sud</w:t>
      </w:r>
      <w:r w:rsidRPr="00FE5480">
        <w:t xml:space="preserve"> </w:t>
      </w:r>
      <w:r>
        <w:t>u postupku koji se v</w:t>
      </w:r>
      <w:r w:rsidR="00D9710D">
        <w:t xml:space="preserve">odio </w:t>
      </w:r>
      <w:r w:rsidR="005203D0">
        <w:t>pod poslovnim</w:t>
      </w:r>
      <w:r w:rsidR="009A7659">
        <w:t xml:space="preserve"> broj St-5/2014, rješenjem od</w:t>
      </w:r>
      <w:r w:rsidR="005203D0">
        <w:t xml:space="preserve"> </w:t>
      </w:r>
      <w:r w:rsidR="009A7659">
        <w:t xml:space="preserve">1. 12. 2015. godine, </w:t>
      </w:r>
      <w:r w:rsidR="005203D0">
        <w:t xml:space="preserve">otvorio </w:t>
      </w:r>
      <w:r w:rsidR="005203D0" w:rsidRPr="005203D0">
        <w:t xml:space="preserve">i istovremeno zaključio stečajni postupak nad dužnikom </w:t>
      </w:r>
      <w:r w:rsidR="009A7659" w:rsidRPr="009A7659">
        <w:t>BAST d.o.o., Podstrana, Gospe u Siti 24, OIB: 61242862492.</w:t>
      </w:r>
    </w:p>
    <w:p w:rsidRDefault="005203D0" w:rsidP="00706888" w:rsidR="005203D0">
      <w:pPr>
        <w:jc w:val="both"/>
      </w:pPr>
    </w:p>
    <w:p w:rsidRDefault="005203D0" w:rsidP="009A7659" w:rsidR="009A7659">
      <w:pPr>
        <w:jc w:val="both"/>
        <w:rPr>
          <w:lang w:val="hr-HR"/>
        </w:rPr>
      </w:pPr>
      <w:r>
        <w:t xml:space="preserve">Nadalje, </w:t>
      </w:r>
      <w:r w:rsidR="009A7659" w:rsidRPr="009A7659">
        <w:rPr>
          <w:lang w:val="hr-HR"/>
        </w:rPr>
        <w:t>T</w:t>
      </w:r>
      <w:r w:rsidR="009A7659">
        <w:rPr>
          <w:lang w:val="hr-HR"/>
        </w:rPr>
        <w:t>rgovački sud u Splitu objavio je</w:t>
      </w:r>
      <w:r w:rsidR="009A7659" w:rsidRPr="009A7659">
        <w:rPr>
          <w:lang w:val="hr-HR"/>
        </w:rPr>
        <w:t xml:space="preserve"> upis brisanj</w:t>
      </w:r>
      <w:r w:rsidR="009A7659">
        <w:rPr>
          <w:lang w:val="hr-HR"/>
        </w:rPr>
        <w:t>a društva, u sudskom registru, koji je upis</w:t>
      </w:r>
      <w:r w:rsidR="009A7659" w:rsidRPr="009A7659">
        <w:rPr>
          <w:lang w:val="hr-HR"/>
        </w:rPr>
        <w:t xml:space="preserve"> proveden kod ovoga suda po rješenju pod poslovnim brojem Tt-15/9912-2 od 15. siječnja 2016. godine, redni broj upisa 8, za subjekt upisa s matičnim brojem (MBS): 060051326, osobnim identifikacijskim brojem (OIB): 61242862492, pod tvrtkom/nazivom: BAST d.o.o. za trgovinu i usluge u stečaju, sa sjedištem u: Podstrana (Opć</w:t>
      </w:r>
      <w:r w:rsidR="009A7659">
        <w:rPr>
          <w:lang w:val="hr-HR"/>
        </w:rPr>
        <w:t>ina Podstrana), Gospe u Siti 24.</w:t>
      </w:r>
    </w:p>
    <w:p w:rsidRDefault="009A7659" w:rsidP="009A7659" w:rsidR="009A7659" w:rsidRPr="009A7659">
      <w:pPr>
        <w:jc w:val="both"/>
        <w:rPr>
          <w:lang w:val="hr-HR"/>
        </w:rPr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135840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navedenim dužnikom u</w:t>
      </w:r>
      <w:r w:rsidR="00D9710D">
        <w:t xml:space="preserve"> postupku koji se vodio </w:t>
      </w:r>
      <w:r w:rsidR="00135840">
        <w:t xml:space="preserve">pod poslovnim brojem:  </w:t>
      </w:r>
      <w:r w:rsidR="009A7659">
        <w:t>St-5</w:t>
      </w:r>
      <w:r w:rsidR="00135840" w:rsidRPr="00135840">
        <w:t>/2014</w:t>
      </w:r>
      <w:r w:rsidR="00135840">
        <w:t>, što je sudski registar</w:t>
      </w:r>
      <w:r w:rsidR="005203D0">
        <w:t xml:space="preserve"> ovog suda i proveo upisom o</w:t>
      </w:r>
      <w:r w:rsidR="009A7659">
        <w:t>d 15. siječnja</w:t>
      </w:r>
      <w:r w:rsidR="00135840">
        <w:t xml:space="preserve"> 2016. godine.</w:t>
      </w:r>
    </w:p>
    <w:p w:rsidRDefault="004020C0" w:rsidP="004020C0" w:rsidR="004020C0" w:rsidRPr="004020C0">
      <w:pPr>
        <w:jc w:val="both"/>
      </w:pPr>
    </w:p>
    <w:p w:rsidRDefault="006B5288" w:rsidP="00135840" w:rsidR="00135840" w:rsidRPr="00135840">
      <w:pPr>
        <w:jc w:val="both"/>
        <w:rPr>
          <w:lang w:val="hr-HR"/>
        </w:rPr>
      </w:pPr>
      <w:r>
        <w:rPr>
          <w:lang w:val="hr-HR"/>
        </w:rPr>
        <w:t>Slijedom navedenog</w:t>
      </w:r>
      <w:r w:rsidR="00135840" w:rsidRPr="00135840">
        <w:rPr>
          <w:lang w:val="hr-HR"/>
        </w:rPr>
        <w:t xml:space="preserve">, valjalo je </w:t>
      </w:r>
      <w:r w:rsidR="005203D0">
        <w:rPr>
          <w:lang w:val="hr-HR"/>
        </w:rPr>
        <w:t xml:space="preserve">obustaviti postupak radi provedbe skraćenog stečajnog postupka te </w:t>
      </w:r>
      <w:r w:rsidR="00135840" w:rsidRPr="00135840">
        <w:rPr>
          <w:lang w:val="hr-HR"/>
        </w:rPr>
        <w:t>prijedlog o</w:t>
      </w:r>
      <w:r w:rsidR="005203D0">
        <w:rPr>
          <w:lang w:val="hr-HR"/>
        </w:rPr>
        <w:t>dbaciti i riješiti kao u izreci rješenja.</w:t>
      </w: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850220">
        <w:t>11.</w:t>
      </w:r>
      <w:r w:rsidR="00135840">
        <w:t xml:space="preserve"> travnja</w:t>
      </w:r>
      <w:r w:rsidR="004020C0">
        <w:t xml:space="preserve">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Katarina Mikulić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E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9A7659">
      <w:t>899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35840"/>
    <w:rsid w:val="0024279B"/>
    <w:rsid w:val="002A4B4D"/>
    <w:rsid w:val="002B15A7"/>
    <w:rsid w:val="003B76E7"/>
    <w:rsid w:val="003E6F47"/>
    <w:rsid w:val="004020C0"/>
    <w:rsid w:val="004838FB"/>
    <w:rsid w:val="004A1B0C"/>
    <w:rsid w:val="005031FC"/>
    <w:rsid w:val="00507986"/>
    <w:rsid w:val="005203D0"/>
    <w:rsid w:val="00523D28"/>
    <w:rsid w:val="005449A9"/>
    <w:rsid w:val="006139CA"/>
    <w:rsid w:val="006567C9"/>
    <w:rsid w:val="006B5288"/>
    <w:rsid w:val="00706888"/>
    <w:rsid w:val="00720C7D"/>
    <w:rsid w:val="00772F42"/>
    <w:rsid w:val="00777C0E"/>
    <w:rsid w:val="007967D5"/>
    <w:rsid w:val="00850220"/>
    <w:rsid w:val="008949BF"/>
    <w:rsid w:val="008B758A"/>
    <w:rsid w:val="0090366A"/>
    <w:rsid w:val="0094571E"/>
    <w:rsid w:val="00950AA9"/>
    <w:rsid w:val="009715B0"/>
    <w:rsid w:val="00992F2D"/>
    <w:rsid w:val="009A7659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D9710D"/>
    <w:rsid w:val="00DF3E87"/>
    <w:rsid w:val="00E65544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3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E8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E8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E8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E8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F3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E8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E8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E8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E8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08412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54632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42210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43072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642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75445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74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783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219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9276952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0613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274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55220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1945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18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4515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537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980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87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4719625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 d.o.o. za trgovinu i usluge</izvorni_sadrzaj>
    <derivirana_varijabla naziv="DomainObject.Predmet.ProtustrankaFormated_1">  BAST d.o.o. za trgovinu i usluge</derivirana_varijabla>
  </DomainObject.Predmet.ProtustrankaFormated>
  <DomainObject.Predmet.ProtustrankaFormatedOIB>
    <izvorni_sadrzaj>  BAST d.o.o. za trgovinu i usluge, OIB 61242862492</izvorni_sadrzaj>
    <derivirana_varijabla naziv="DomainObject.Predmet.ProtustrankaFormatedOIB_1">  BAST d.o.o. za trgovinu i usluge, OIB 61242862492</derivirana_varijabla>
  </DomainObject.Predmet.ProtustrankaFormatedOIB>
  <DomainObject.Predmet.ProtustrankaFormatedWithAdress>
    <izvorni_sadrzaj> BAST d.o.o. za trgovinu i usluge, Gospe u Siti 24, 21311 Podstrana</izvorni_sadrzaj>
    <derivirana_varijabla naziv="DomainObject.Predmet.ProtustrankaFormatedWithAdress_1"> BAST d.o.o. za trgovinu i usluge, Gospe u Siti 24, 21311 Podstrana</derivirana_varijabla>
  </DomainObject.Predmet.ProtustrankaFormatedWithAdress>
  <DomainObject.Predmet.ProtustrankaFormatedWithAdressOIB>
    <izvorni_sadrzaj> BAST d.o.o. za trgovinu i usluge, OIB 61242862492, Gospe u Siti 24, 21311 Podstrana</izvorni_sadrzaj>
    <derivirana_varijabla naziv="DomainObject.Predmet.ProtustrankaFormatedWithAdressOIB_1"> BAST d.o.o. za trgovinu i usluge, OIB 61242862492, Gospe u Siti 24, 21311 Podstrana</derivirana_varijabla>
  </DomainObject.Predmet.ProtustrankaFormatedWithAdressOIB>
  <DomainObject.Predmet.ProtustrankaWithAdress>
    <izvorni_sadrzaj>BAST d.o.o. za trgovinu i usluge Gospe u Siti 24, 21311 Podstrana</izvorni_sadrzaj>
    <derivirana_varijabla naziv="DomainObject.Predmet.ProtustrankaWithAdress_1">BAST d.o.o. za trgovinu i usluge Gospe u Siti 24, 21311 Podstrana</derivirana_varijabla>
  </DomainObject.Predmet.ProtustrankaWithAdress>
  <DomainObject.Predmet.ProtustrankaWithAdressOIB>
    <izvorni_sadrzaj>BAST d.o.o. za trgovinu i usluge, OIB 61242862492, Gospe u Siti 24, 21311 Podstrana</izvorni_sadrzaj>
    <derivirana_varijabla naziv="DomainObject.Predmet.ProtustrankaWithAdressOIB_1">BAST d.o.o. za trgovinu i usluge, OIB 61242862492, Gospe u Siti 24, 21311 Podstrana</derivirana_varijabla>
  </DomainObject.Predmet.ProtustrankaWithAdressOIB>
  <DomainObject.Predmet.ProtustrankaNazivFormated>
    <izvorni_sadrzaj>BAST d.o.o. za trgovinu i usluge</izvorni_sadrzaj>
    <derivirana_varijabla naziv="DomainObject.Predmet.ProtustrankaNazivFormated_1">BAST d.o.o. za trgovinu i usluge</derivirana_varijabla>
  </DomainObject.Predmet.ProtustrankaNazivFormated>
  <DomainObject.Predmet.ProtustrankaNazivFormatedOIB>
    <izvorni_sadrzaj>BAST d.o.o. za trgovinu i usluge, OIB 61242862492</izvorni_sadrzaj>
    <derivirana_varijabla naziv="DomainObject.Predmet.ProtustrankaNazivFormatedOIB_1">BAST d.o.o. za trgovinu i usluge, OIB 61242862492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207137.14</izvorni_sadrzaj>
    <derivirana_varijabla naziv="DomainObject.Predmet.TrenutnaVrijednost_1">207137.14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BAST d.o.o. za trgovinu i usluge</item>
    </izvorni_sadrzaj>
    <derivirana_varijabla naziv="DomainObject.Predmet.ProtuStrankaListFormated_1">
      <item>BAST d.o.o. za trgovinu i usluge</item>
    </derivirana_varijabla>
  </DomainObject.Predmet.ProtuStrankaListFormated>
  <DomainObject.Predmet.ProtuStrankaListFormatedOIB>
    <izvorni_sadrzaj>
      <item>BAST d.o.o. za trgovinu i usluge, OIB 61242862492</item>
    </izvorni_sadrzaj>
    <derivirana_varijabla naziv="DomainObject.Predmet.ProtuStrankaListFormatedOIB_1">
      <item>BAST d.o.o. za trgovinu i usluge, OIB 61242862492</item>
    </derivirana_varijabla>
  </DomainObject.Predmet.ProtuStrankaListFormatedOIB>
  <DomainObject.Predmet.ProtuStrankaListFormatedWithAdress>
    <izvorni_sadrzaj>
      <item>BAST d.o.o. za trgovinu i usluge, Gospe u Siti 24, 21311 Podstrana</item>
    </izvorni_sadrzaj>
    <derivirana_varijabla naziv="DomainObject.Predmet.ProtuStrankaListFormatedWithAdress_1">
      <item>BAST d.o.o. za trgovinu i usluge, Gospe u Siti 24, 21311 Podstrana</item>
    </derivirana_varijabla>
  </DomainObject.Predmet.ProtuStrankaListFormatedWithAdress>
  <DomainObject.Predmet.ProtuStrankaListFormatedWithAdressOIB>
    <izvorni_sadrzaj>
      <item>BAST d.o.o. za trgovinu i usluge, OIB 61242862492, Gospe u Siti 24, 21311 Podstrana</item>
    </izvorni_sadrzaj>
    <derivirana_varijabla naziv="DomainObject.Predmet.ProtuStrankaListFormatedWithAdressOIB_1">
      <item>BAST d.o.o. za trgovinu i usluge, OIB 61242862492, Gospe u Siti 24, 21311 Podstrana</item>
    </derivirana_varijabla>
  </DomainObject.Predmet.ProtuStrankaListFormatedWithAdressOIB>
  <DomainObject.Predmet.ProtuStrankaListNazivFormated>
    <izvorni_sadrzaj>
      <item>BAST d.o.o. za trgovinu i usluge</item>
    </izvorni_sadrzaj>
    <derivirana_varijabla naziv="DomainObject.Predmet.ProtuStrankaListNazivFormated_1">
      <item>BAST d.o.o. za trgovinu i usluge</item>
    </derivirana_varijabla>
  </DomainObject.Predmet.ProtuStrankaListNazivFormated>
  <DomainObject.Predmet.ProtuStrankaListNazivFormatedOIB>
    <izvorni_sadrzaj>
      <item>BAST d.o.o. za trgovinu i usluge, OIB 61242862492</item>
    </izvorni_sadrzaj>
    <derivirana_varijabla naziv="DomainObject.Predmet.ProtuStrankaListNazivFormatedOIB_1">
      <item>BAST d.o.o. za trgovinu i usluge, OIB 61242862492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BAST d.o.o. za trgovinu i usluge</izvorni_sadrzaj>
    <derivirana_varijabla naziv="DomainObject.Predmet.ProtustrankaIDrugi_1">BAST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BAST d.o.o. za trgovinu i usluge, OIB 61242862492, Gospe u Siti 24, 21311 Podstrana</izvorni_sadrzaj>
    <derivirana_varijabla naziv="DomainObject.Predmet.ProtustrankaIDrugiAdressOIB_1">BAST d.o.o. za trgovinu i usluge, OIB 61242862492, Gospe u Siti 24,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BAST d.o.o. za trgovinu i usluge</item>
      <item>FINANCIJSKA AGENCIJA, RC SPLIT</item>
    </izvorni_sadrzaj>
    <derivirana_varijabla naziv="DomainObject.Predmet.SudioniciListNaziv_1">
      <item>BAST d.o.o. za trgovinu i usluge</item>
      <item>FINANCIJSKA AGENCIJA, RC SPLIT</item>
    </derivirana_varijabla>
  </DomainObject.Predmet.SudioniciListNaziv>
  <DomainObject.Predmet.SudioniciListAdressOIB>
    <izvorni_sadrzaj>
      <item>BAST d.o.o. za trgovinu i usluge, OIB 61242862492, Gospe u Siti 24,21311 Podstrana</item>
      <item>FINANCIJSKA AGENCIJA, RC SPLIT, OIB 85821130368, Mažuranićevo šetalište 24 b,21000 Split</item>
    </izvorni_sadrzaj>
    <derivirana_varijabla naziv="DomainObject.Predmet.SudioniciListAdressOIB_1">
      <item>BAST d.o.o. za trgovinu i usluge, OIB 61242862492, Gospe u Siti 24,21311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61242862492</item>
      <item>, OIB 85821130368</item>
    </izvorni_sadrzaj>
    <derivirana_varijabla naziv="DomainObject.Predmet.SudioniciListNazivOIB_1">
      <item>, OIB 61242862492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578</properties:Words>
  <properties:Characters>3108</properties:Characters>
  <properties:Lines>100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2016-04-05T10:34:00Z</dcterms:created>
  <dc:creator>Lari Glavaš</dc:creator>
  <cp:lastModifiedBy>Lari Glavaš</cp:lastModifiedBy>
  <cp:lastPrinted>2015-12-04T07:24:00Z</cp:lastPrinted>
  <dcterms:modified xmlns:xsi="http://www.w3.org/2001/XMLSchema-instance" xsi:type="dcterms:W3CDTF">2016-04-13T12:06:00Z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