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7ac1" w14:paraId="a547ac1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AF204F">
        <w:t>9204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6600AB">
        <w:t>6</w:t>
      </w:r>
      <w:r w:rsidR="00036C51">
        <w:t>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AF204F" w:rsidRPr="00AF204F">
        <w:t xml:space="preserve">VJESTA-USLUGE d.o.o., Zagreb, </w:t>
      </w:r>
      <w:proofErr w:type="spellStart"/>
      <w:r w:rsidR="00AF204F" w:rsidRPr="00AF204F">
        <w:t>Dobriše</w:t>
      </w:r>
      <w:proofErr w:type="spellEnd"/>
      <w:r w:rsidR="00AF204F" w:rsidRPr="00AF204F">
        <w:t xml:space="preserve"> Cesarića 13, OIB: 93576895605, MBS:</w:t>
      </w:r>
      <w:r w:rsidR="00AF204F" w:rsidRPr="00AF204F">
        <w:rPr>
          <w:lang w:val="en-GB"/>
        </w:rPr>
        <w:t xml:space="preserve"> 080416158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AF204F">
        <w:t>6.904,16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6600AB">
        <w:t>6</w:t>
      </w:r>
      <w:r w:rsidR="00036C51">
        <w:t>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8B3A66">
        <w:t>, v.r.</w:t>
      </w:r>
      <w:r w:rsidR="00572798" w:rsidRPr="00807F1E">
        <w:t xml:space="preserve"> </w:t>
      </w:r>
    </w:p>
    <w:p w:rsidRDefault="008B3A66" w:rsidP="00572798" w:rsidR="008B3A66" w:rsidRPr="00807F1E">
      <w:pPr>
        <w:jc w:val="right"/>
      </w:pPr>
    </w:p>
    <w:p w:rsidRDefault="008B3A66" w:rsidP="001745C1" w:rsidR="008B3A66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8B3A66" w:rsidR="00BE567D">
      <w:pPr>
        <w:jc w:val="both"/>
      </w:pPr>
    </w:p>
    <w:p w:rsidRDefault="008B3A66" w:rsidP="008B3A66" w:rsidR="008B3A66" w:rsidRPr="00807F1E">
      <w:pPr>
        <w:jc w:val="both"/>
      </w:pPr>
    </w:p>
    <w:sectPr w:rsidSect="005632E0" w:rsidR="008B3A66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C51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AF204F">
      <w:t>t-9204</w:t>
    </w:r>
    <w:r w:rsidR="00BE567D" w:rsidRPr="00774CCB">
      <w:t>/15</w:t>
    </w:r>
    <w:r w:rsidR="008B3A66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B3C"/>
    <w:rsid w:val="00036C51"/>
    <w:rsid w:val="000525C0"/>
    <w:rsid w:val="0008515D"/>
    <w:rsid w:val="00114EAD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D5269"/>
    <w:rsid w:val="003E3A15"/>
    <w:rsid w:val="00413F4C"/>
    <w:rsid w:val="0042313F"/>
    <w:rsid w:val="00430885"/>
    <w:rsid w:val="00471FC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00AB"/>
    <w:rsid w:val="00695A8D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B3A66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F204F"/>
    <w:rsid w:val="00AF7C23"/>
    <w:rsid w:val="00B82F18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C3302"/>
    <w:rsid w:val="00ED6AA8"/>
    <w:rsid w:val="00F034D3"/>
    <w:rsid w:val="00FC301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3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A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A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A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A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3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A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A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A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A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9204</izvorni_sadrzaj>
    <derivirana_varijabla naziv="DomainObject.Predmet.Broj_1">9204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St-9204/2015</izvorni_sadrzaj>
    <derivirana_varijabla naziv="DomainObject.Predmet.OznakaBroj_1">St-9204/2015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VJESTA-USLUGE d.o.o.</izvorni_sadrzaj>
    <derivirana_varijabla naziv="DomainObject.Predmet.ProtustrankaFormated_1">  VJESTA-USLUGE d.o.o.</derivirana_varijabla>
  </DomainObject.Predmet.ProtustrankaFormated>
  <DomainObject.Predmet.ProtustrankaFormatedOIB>
    <izvorni_sadrzaj>  VJESTA-USLUGE d.o.o., OIB 93576895605</izvorni_sadrzaj>
    <derivirana_varijabla naziv="DomainObject.Predmet.ProtustrankaFormatedOIB_1">  VJESTA-USLUGE d.o.o., OIB 93576895605</derivirana_varijabla>
  </DomainObject.Predmet.ProtustrankaFormatedOIB>
  <DomainObject.Predmet.ProtustrankaFormatedWithAdress>
    <izvorni_sadrzaj> VJESTA-USLUGE d.o.o., Dobriše Cesarića 13, 10000 Zagreb</izvorni_sadrzaj>
    <derivirana_varijabla naziv="DomainObject.Predmet.ProtustrankaFormatedWithAdress_1"> VJESTA-USLUGE d.o.o., Dobriše Cesarića 13, 10000 Zagreb</derivirana_varijabla>
  </DomainObject.Predmet.ProtustrankaFormatedWithAdress>
  <DomainObject.Predmet.ProtustrankaFormatedWithAdressOIB>
    <izvorni_sadrzaj> VJESTA-USLUGE d.o.o., OIB 93576895605, Dobriše Cesarića 13, 10000 Zagreb</izvorni_sadrzaj>
    <derivirana_varijabla naziv="DomainObject.Predmet.ProtustrankaFormatedWithAdressOIB_1"> VJESTA-USLUGE d.o.o., OIB 93576895605, Dobriše Cesarića 13, 10000 Zagreb</derivirana_varijabla>
  </DomainObject.Predmet.ProtustrankaFormatedWithAdressOIB>
  <DomainObject.Predmet.ProtustrankaWithAdress>
    <izvorni_sadrzaj>VJESTA-USLUGE d.o.o. Dobriše Cesarića 13, 10000 Zagreb</izvorni_sadrzaj>
    <derivirana_varijabla naziv="DomainObject.Predmet.ProtustrankaWithAdress_1">VJESTA-USLUGE d.o.o. Dobriše Cesarića 13, 10000 Zagreb</derivirana_varijabla>
  </DomainObject.Predmet.ProtustrankaWithAdress>
  <DomainObject.Predmet.ProtustrankaWithAdressOIB>
    <izvorni_sadrzaj>VJESTA-USLUGE d.o.o., OIB 93576895605, Dobriše Cesarića 13, 10000 Zagreb</izvorni_sadrzaj>
    <derivirana_varijabla naziv="DomainObject.Predmet.ProtustrankaWithAdressOIB_1">VJESTA-USLUGE d.o.o., OIB 93576895605, Dobriše Cesarića 13, 10000 Zagreb</derivirana_varijabla>
  </DomainObject.Predmet.ProtustrankaWithAdressOIB>
  <DomainObject.Predmet.ProtustrankaNazivFormated>
    <izvorni_sadrzaj>VJESTA-USLUGE d.o.o.</izvorni_sadrzaj>
    <derivirana_varijabla naziv="DomainObject.Predmet.ProtustrankaNazivFormated_1">VJESTA-USLUGE d.o.o.</derivirana_varijabla>
  </DomainObject.Predmet.ProtustrankaNazivFormated>
  <DomainObject.Predmet.ProtustrankaNazivFormatedOIB>
    <izvorni_sadrzaj>VJESTA-USLUGE d.o.o., OIB 93576895605</izvorni_sadrzaj>
    <derivirana_varijabla naziv="DomainObject.Predmet.ProtustrankaNazivFormatedOIB_1">VJESTA-USLUGE d.o.o., OIB 93576895605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VJESTA-USLUGE d.o.o.</item>
    </izvorni_sadrzaj>
    <derivirana_varijabla naziv="DomainObject.Predmet.ProtuStrankaListFormated_1">
      <item>VJESTA-USLUGE d.o.o.</item>
    </derivirana_varijabla>
  </DomainObject.Predmet.ProtuStrankaListFormated>
  <DomainObject.Predmet.ProtuStrankaListFormatedOIB>
    <izvorni_sadrzaj>
      <item>VJESTA-USLUGE d.o.o., OIB 93576895605</item>
    </izvorni_sadrzaj>
    <derivirana_varijabla naziv="DomainObject.Predmet.ProtuStrankaListFormatedOIB_1">
      <item>VJESTA-USLUGE d.o.o., OIB 93576895605</item>
    </derivirana_varijabla>
  </DomainObject.Predmet.ProtuStrankaListFormatedOIB>
  <DomainObject.Predmet.ProtuStrankaListFormatedWithAdress>
    <izvorni_sadrzaj>
      <item>VJESTA-USLUGE d.o.o., Dobriše Cesarića 13, 10000 Zagreb</item>
    </izvorni_sadrzaj>
    <derivirana_varijabla naziv="DomainObject.Predmet.ProtuStrankaListFormatedWithAdress_1">
      <item>VJESTA-USLUGE d.o.o., Dobriše Cesarića 13, 10000 Zagreb</item>
    </derivirana_varijabla>
  </DomainObject.Predmet.ProtuStrankaListFormatedWithAdress>
  <DomainObject.Predmet.ProtuStrankaListFormatedWithAdressOIB>
    <izvorni_sadrzaj>
      <item>VJESTA-USLUGE d.o.o., OIB 93576895605, Dobriše Cesarića 13, 10000 Zagreb</item>
    </izvorni_sadrzaj>
    <derivirana_varijabla naziv="DomainObject.Predmet.ProtuStrankaListFormatedWithAdressOIB_1">
      <item>VJESTA-USLUGE d.o.o., OIB 93576895605, Dobriše Cesarića 13, 10000 Zagreb</item>
    </derivirana_varijabla>
  </DomainObject.Predmet.ProtuStrankaListFormatedWithAdressOIB>
  <DomainObject.Predmet.ProtuStrankaListNazivFormated>
    <izvorni_sadrzaj>
      <item>VJESTA-USLUGE d.o.o.</item>
    </izvorni_sadrzaj>
    <derivirana_varijabla naziv="DomainObject.Predmet.ProtuStrankaListNazivFormated_1">
      <item>VJESTA-USLUGE d.o.o.</item>
    </derivirana_varijabla>
  </DomainObject.Predmet.ProtuStrankaListNazivFormated>
  <DomainObject.Predmet.ProtuStrankaListNazivFormatedOIB>
    <izvorni_sadrzaj>
      <item>VJESTA-USLUGE d.o.o., OIB 93576895605</item>
    </izvorni_sadrzaj>
    <derivirana_varijabla naziv="DomainObject.Predmet.ProtuStrankaListNazivFormatedOIB_1">
      <item>VJESTA-USLUGE d.o.o., OIB 93576895605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VJESTA-USLUGE d.o.o.</izvorni_sadrzaj>
    <derivirana_varijabla naziv="DomainObject.Predmet.ProtustrankaIDrugi_1">VJESTA-USLUGE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VJESTA-USLUGE d.o.o., OIB 93576895605, Dobriše Cesarića 13, 10000 Zagreb</izvorni_sadrzaj>
    <derivirana_varijabla naziv="DomainObject.Predmet.ProtustrankaIDrugiAdressOIB_1">VJESTA-USLUGE d.o.o., OIB 93576895605, Dobriše Cesarića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VJESTA-USLUGE d.o.o.</item>
    </izvorni_sadrzaj>
    <derivirana_varijabla naziv="DomainObject.Predmet.SudioniciListNaziv_1">
      <item>FINA Regionalni centar Zagreb</item>
      <item>VJESTA-USLUGE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VJESTA-USLUGE d.o.o., OIB 93576895605, Dobriše Cesarića 13,10000 Zagreb</item>
    </izvorni_sadrzaj>
    <derivirana_varijabla naziv="DomainObject.Predmet.SudioniciListAdressOIB_1">
      <item>FINA Regionalni centar Zagreb, OIB 85821130368, Trg svibanjskih žrtava 1995. 1,10000 Zagreb</item>
      <item>VJESTA-USLUGE d.o.o., OIB 93576895605, Dobriše Cesarića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93576895605</item>
    </izvorni_sadrzaj>
    <derivirana_varijabla naziv="DomainObject.Predmet.SudioniciListNazivOIB_1">
      <item>, OIB 85821130368</item>
      <item>, OIB 93576895605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C4E05A-4475-4D4F-A38C-1E3891160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1311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2016-05-06T09:56:00Z</dcterms:created>
  <dc:creator>ilukac</dc:creator>
  <cp:lastModifiedBy>Ivana Rogić</cp:lastModifiedBy>
  <cp:lastPrinted>2016-05-06T12:10:00Z</cp:lastPrinted>
  <dcterms:modified xmlns:xsi="http://www.w3.org/2001/XMLSchema-instance" xsi:type="dcterms:W3CDTF">2016-05-06T12:10:00Z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