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603e8" w14:paraId="4f603e8" w:rsidRDefault="004E767B" w:rsidP="007B6B50" w:rsidR="007B6B50" w:rsidRPr="00877831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           </w:t>
      </w:r>
      <w:r w:rsidR="007B6B50"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B0F4D" w:rsidR="00CB0F4D" w:rsidRPr="00877831">
        <w:tc>
          <w:tcPr>
            <w:tcW w:type="dxa" w:w="3060"/>
          </w:tcPr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Trgovački sud u Zagrebu</w:t>
            </w:r>
            <w:r w:rsidR="008F7618"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Karlovac, Ljudevita </w:t>
            </w:r>
            <w:proofErr w:type="spellStart"/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Šestića</w:t>
            </w:r>
            <w:proofErr w:type="spellEnd"/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4</w:t>
            </w:r>
          </w:p>
        </w:tc>
      </w:tr>
    </w:tbl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F7618" w:rsidP="00434CEB" w:rsidR="00434CEB" w:rsidRPr="00434CEB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Zagrebu, Stalna služba, po sucu pojedincu Jadranki Mađeruh, povodom </w:t>
      </w:r>
      <w:r w:rsidR="00877831" w:rsidRPr="00877831">
        <w:rPr>
          <w:rFonts w:cs="Times New Roman" w:hAnsi="Times New Roman" w:ascii="Times New Roman"/>
          <w:sz w:val="24"/>
          <w:szCs w:val="24"/>
        </w:rPr>
        <w:t xml:space="preserve">prijedloga predlagatelja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agencija, Regionalni centar Zagreb, Zagreb, Trg svibanjskih žrtava 1995. 1, OIB: 85821130368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 otvaranje stečajnog postupka nad dužnikom </w:t>
      </w:r>
      <w:r w:rsidR="00F426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BIG RIVER d.o.o., Gornja </w:t>
      </w:r>
      <w:proofErr w:type="spellStart"/>
      <w:r w:rsidR="00F42621">
        <w:rPr>
          <w:rFonts w:cs="Times New Roman" w:eastAsia="Times New Roman" w:hAnsi="Times New Roman" w:ascii="Times New Roman"/>
          <w:sz w:val="24"/>
          <w:szCs w:val="24"/>
          <w:lang w:eastAsia="hr-HR"/>
        </w:rPr>
        <w:t>Letina</w:t>
      </w:r>
      <w:proofErr w:type="spellEnd"/>
      <w:r w:rsidR="00F426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Gornja </w:t>
      </w:r>
      <w:proofErr w:type="spellStart"/>
      <w:r w:rsidR="00F42621">
        <w:rPr>
          <w:rFonts w:cs="Times New Roman" w:eastAsia="Times New Roman" w:hAnsi="Times New Roman" w:ascii="Times New Roman"/>
          <w:sz w:val="24"/>
          <w:szCs w:val="24"/>
          <w:lang w:eastAsia="hr-HR"/>
        </w:rPr>
        <w:t>Letina</w:t>
      </w:r>
      <w:proofErr w:type="spellEnd"/>
      <w:r w:rsidR="00F426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37, OIB: 00667289928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22121D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="000C71D6">
        <w:rPr>
          <w:rFonts w:cs="Times New Roman" w:eastAsia="Times New Roman" w:hAnsi="Times New Roman" w:ascii="Times New Roman"/>
          <w:sz w:val="24"/>
          <w:szCs w:val="24"/>
          <w:lang w:eastAsia="hr-HR"/>
        </w:rPr>
        <w:t>. rujna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</w:p>
    <w:p w:rsidRDefault="00CB0F4D" w:rsidP="00434CEB" w:rsidR="00CB0F4D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CB0F4D" w:rsidP="00567CB5" w:rsidR="00CB0F4D" w:rsidRPr="00877831">
      <w:pPr>
        <w:numPr>
          <w:ilvl w:val="0"/>
          <w:numId w:val="2"/>
        </w:numPr>
        <w:spacing w:lineRule="auto" w:line="240" w:after="0"/>
        <w:ind w:hanging="1425"/>
        <w:contextualSpacing/>
        <w:jc w:val="both"/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osob</w:t>
      </w:r>
      <w:r w:rsidR="004C123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ama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ovlašten</w:t>
      </w:r>
      <w:r w:rsidR="004C1239">
        <w:rPr>
          <w:rFonts w:cs="Times New Roman" w:eastAsia="Times New Roman" w:hAnsi="Times New Roman" w:ascii="Times New Roman"/>
          <w:sz w:val="24"/>
          <w:szCs w:val="24"/>
          <w:lang w:eastAsia="hr-HR"/>
        </w:rPr>
        <w:t>im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zastupanje dužnika </w:t>
      </w:r>
      <w:r w:rsidR="00F426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BIG RIVER d.o.o., Gornja </w:t>
      </w:r>
      <w:proofErr w:type="spellStart"/>
      <w:r w:rsidR="00F42621">
        <w:rPr>
          <w:rFonts w:cs="Times New Roman" w:eastAsia="Times New Roman" w:hAnsi="Times New Roman" w:ascii="Times New Roman"/>
          <w:sz w:val="24"/>
          <w:szCs w:val="24"/>
          <w:lang w:eastAsia="hr-HR"/>
        </w:rPr>
        <w:t>Letina</w:t>
      </w:r>
      <w:proofErr w:type="spellEnd"/>
      <w:r w:rsidR="00F426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Gornja </w:t>
      </w:r>
      <w:proofErr w:type="spellStart"/>
      <w:r w:rsidR="00F42621">
        <w:rPr>
          <w:rFonts w:cs="Times New Roman" w:eastAsia="Times New Roman" w:hAnsi="Times New Roman" w:ascii="Times New Roman"/>
          <w:sz w:val="24"/>
          <w:szCs w:val="24"/>
          <w:lang w:eastAsia="hr-HR"/>
        </w:rPr>
        <w:t>Letina</w:t>
      </w:r>
      <w:proofErr w:type="spellEnd"/>
      <w:r w:rsidR="00F426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37, OIB: 00667289928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5673E6">
        <w:rPr>
          <w:rFonts w:cs="Times New Roman" w:hAnsi="Times New Roman" w:ascii="Times New Roman"/>
          <w:sz w:val="24"/>
          <w:szCs w:val="24"/>
        </w:rPr>
        <w:t xml:space="preserve"> </w:t>
      </w:r>
      <w:r w:rsidR="00F42621">
        <w:rPr>
          <w:rFonts w:cs="Times New Roman" w:hAnsi="Times New Roman" w:ascii="Times New Roman"/>
          <w:sz w:val="24"/>
          <w:szCs w:val="24"/>
        </w:rPr>
        <w:t>MATEI KU</w:t>
      </w:r>
      <w:bookmarkStart w:name="_GoBack" w:id="0"/>
      <w:bookmarkEnd w:id="0"/>
      <w:r w:rsidR="00F42621">
        <w:rPr>
          <w:rFonts w:cs="Times New Roman" w:hAnsi="Times New Roman" w:ascii="Times New Roman"/>
          <w:sz w:val="24"/>
          <w:szCs w:val="24"/>
        </w:rPr>
        <w:t xml:space="preserve">ŠAN, Gornja </w:t>
      </w:r>
      <w:proofErr w:type="spellStart"/>
      <w:r w:rsidR="00F42621">
        <w:rPr>
          <w:rFonts w:cs="Times New Roman" w:hAnsi="Times New Roman" w:ascii="Times New Roman"/>
          <w:sz w:val="24"/>
          <w:szCs w:val="24"/>
        </w:rPr>
        <w:t>Letina</w:t>
      </w:r>
      <w:proofErr w:type="spellEnd"/>
      <w:r w:rsidR="00F42621">
        <w:rPr>
          <w:rFonts w:cs="Times New Roman" w:hAnsi="Times New Roman" w:ascii="Times New Roman"/>
          <w:sz w:val="24"/>
          <w:szCs w:val="24"/>
        </w:rPr>
        <w:t xml:space="preserve">, Gornja </w:t>
      </w:r>
      <w:proofErr w:type="spellStart"/>
      <w:r w:rsidR="00F42621">
        <w:rPr>
          <w:rFonts w:cs="Times New Roman" w:hAnsi="Times New Roman" w:ascii="Times New Roman"/>
          <w:sz w:val="24"/>
          <w:szCs w:val="24"/>
        </w:rPr>
        <w:t>Letina</w:t>
      </w:r>
      <w:proofErr w:type="spellEnd"/>
      <w:r w:rsidR="00F42621">
        <w:rPr>
          <w:rFonts w:cs="Times New Roman" w:hAnsi="Times New Roman" w:ascii="Times New Roman"/>
          <w:sz w:val="24"/>
          <w:szCs w:val="24"/>
        </w:rPr>
        <w:t xml:space="preserve"> 37, OIB: 28439715171, i IVANU SOVIĆU, Gornja </w:t>
      </w:r>
      <w:proofErr w:type="spellStart"/>
      <w:r w:rsidR="00F42621">
        <w:rPr>
          <w:rFonts w:cs="Times New Roman" w:hAnsi="Times New Roman" w:ascii="Times New Roman"/>
          <w:sz w:val="24"/>
          <w:szCs w:val="24"/>
        </w:rPr>
        <w:t>Letina</w:t>
      </w:r>
      <w:proofErr w:type="spellEnd"/>
      <w:r w:rsidR="00F42621">
        <w:rPr>
          <w:rFonts w:cs="Times New Roman" w:hAnsi="Times New Roman" w:ascii="Times New Roman"/>
          <w:sz w:val="24"/>
          <w:szCs w:val="24"/>
        </w:rPr>
        <w:t xml:space="preserve">, Gornja </w:t>
      </w:r>
      <w:proofErr w:type="spellStart"/>
      <w:r w:rsidR="00F42621">
        <w:rPr>
          <w:rFonts w:cs="Times New Roman" w:hAnsi="Times New Roman" w:ascii="Times New Roman"/>
          <w:sz w:val="24"/>
          <w:szCs w:val="24"/>
        </w:rPr>
        <w:t>Letina</w:t>
      </w:r>
      <w:proofErr w:type="spellEnd"/>
      <w:r w:rsidR="00F42621">
        <w:rPr>
          <w:rFonts w:cs="Times New Roman" w:hAnsi="Times New Roman" w:ascii="Times New Roman"/>
          <w:sz w:val="24"/>
          <w:szCs w:val="24"/>
        </w:rPr>
        <w:t xml:space="preserve"> 37, OIB: 90185842622</w:t>
      </w:r>
      <w:r w:rsidR="004C1239">
        <w:rPr>
          <w:rFonts w:cs="Times New Roman" w:hAnsi="Times New Roman" w:ascii="Times New Roman"/>
          <w:sz w:val="24"/>
          <w:szCs w:val="24"/>
        </w:rPr>
        <w:t>,</w:t>
      </w:r>
      <w:r w:rsidR="00E86D4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da u roku od 8 dana od dana primitka ovog rješenja plat</w:t>
      </w:r>
      <w:r w:rsidR="004C1239">
        <w:rPr>
          <w:rFonts w:cs="Times New Roman" w:eastAsia="Times New Roman" w:hAnsi="Times New Roman" w:ascii="Times New Roman"/>
          <w:sz w:val="24"/>
          <w:szCs w:val="24"/>
          <w:lang w:eastAsia="hr-HR"/>
        </w:rPr>
        <w:t>e solidarno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iznos predujma od </w:t>
      </w:r>
      <w:r w:rsidRPr="00877831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1.000,00 kuna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Fond za namirenje troškova stečajnoga postupka, i to na račun Trgovačkog suda u Zagrebu otvorenog kod Hrvatske poštanske banke d.d. Zagreb,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="002B4AD4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2001-200</w:t>
      </w:r>
      <w:r w:rsidR="00F4262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4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16</w:t>
      </w:r>
    </w:p>
    <w:p w:rsidRDefault="00CB0F4D" w:rsidP="00CB0F4D" w:rsidR="00CB0F4D" w:rsidRPr="00877831">
      <w:pPr>
        <w:spacing w:lineRule="auto" w:line="240" w:after="0"/>
        <w:ind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numPr>
          <w:ilvl w:val="0"/>
          <w:numId w:val="2"/>
        </w:numPr>
        <w:spacing w:lineRule="auto" w:line="240" w:after="0"/>
        <w:ind w:left="709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Ako osob</w:t>
      </w:r>
      <w:r w:rsidR="004C1239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točke I.) izreke ovog rješenja ne up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lat</w:t>
      </w:r>
      <w:r w:rsidR="004C1239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zatraženi predujam u roku o</w:t>
      </w:r>
      <w:r w:rsidR="00E86D49">
        <w:rPr>
          <w:rFonts w:cs="Times New Roman" w:eastAsia="Times New Roman" w:hAnsi="Times New Roman" w:ascii="Times New Roman"/>
          <w:sz w:val="24"/>
          <w:szCs w:val="24"/>
          <w:lang w:eastAsia="hr-HR"/>
        </w:rPr>
        <w:t>d 8 dana, nalaže se Financijskoj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provesti ovrhu na novčanim sredstvima </w:t>
      </w:r>
      <w:proofErr w:type="spellStart"/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pristojbe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n</w:t>
      </w:r>
      <w:r w:rsidR="004C1239">
        <w:rPr>
          <w:rFonts w:cs="Times New Roman" w:eastAsia="Times New Roman" w:hAnsi="Times New Roman" w:ascii="Times New Roman"/>
          <w:sz w:val="24"/>
          <w:szCs w:val="24"/>
          <w:lang w:eastAsia="hr-HR"/>
        </w:rPr>
        <w:t>ih</w:t>
      </w:r>
      <w:proofErr w:type="spellEnd"/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sa svih </w:t>
      </w:r>
      <w:r w:rsidR="004C1239">
        <w:rPr>
          <w:rFonts w:cs="Times New Roman" w:eastAsia="Times New Roman" w:hAnsi="Times New Roman" w:ascii="Times New Roman"/>
          <w:sz w:val="24"/>
          <w:szCs w:val="24"/>
          <w:lang w:eastAsia="hr-HR"/>
        </w:rPr>
        <w:t>njihovih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računa i oročenih novčanih sredstava prema odredbama zakona koji uređuje provedbu ovrhe na novčanim sredstvima sukladno odredbama čl. 113. st. 3. Stečajnog zakona (NN</w:t>
      </w:r>
      <w:r w:rsidR="006A4C54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71/15), u svezi s čl. 10. st. 7.  Zakona o parničnom postupku (NN 53/91, 91/92, 112/99, 88/01, 117/03, 88/05, 2/07 – Odluka USRH, 84/08, 96/08 – Odluka USRH, 123/08 – ISPR., 57/11, 148/11 – </w:t>
      </w:r>
      <w:proofErr w:type="spellStart"/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proč</w:t>
      </w:r>
      <w:proofErr w:type="spellEnd"/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tekst, 25/13) i odredbama Ovršnog zakona (NN 112/12; 93/14) </w:t>
      </w:r>
      <w:proofErr w:type="spellStart"/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odnosećim</w:t>
      </w:r>
      <w:proofErr w:type="spellEnd"/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 naplatu novčane kazne provedbom ovrhe</w:t>
      </w:r>
      <w:r w:rsidR="004C123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 novčanim sredstvima kažnjenih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osob</w:t>
      </w:r>
      <w:r w:rsidR="004C1239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B0F4D" w:rsidP="00CB0F4D" w:rsidR="00CB0F4D" w:rsidRPr="00877831">
      <w:pPr>
        <w:spacing w:lineRule="auto" w:line="240" w:after="0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numPr>
          <w:ilvl w:val="0"/>
          <w:numId w:val="2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Financijsko</w:t>
      </w:r>
      <w:r w:rsidR="00E86D49">
        <w:rPr>
          <w:rFonts w:cs="Times New Roman" w:eastAsia="Times New Roman" w:hAnsi="Times New Roman" w:ascii="Times New Roman"/>
          <w:sz w:val="24"/>
          <w:szCs w:val="24"/>
          <w:lang w:eastAsia="hr-HR"/>
        </w:rPr>
        <w:t>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da novčani iznos iz točke I.) izreke ovog rješenja prenese s računa </w:t>
      </w:r>
      <w:proofErr w:type="spellStart"/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pristojben</w:t>
      </w:r>
      <w:r w:rsidR="004C1239">
        <w:rPr>
          <w:rFonts w:cs="Times New Roman" w:eastAsia="Times New Roman" w:hAnsi="Times New Roman" w:ascii="Times New Roman"/>
          <w:sz w:val="24"/>
          <w:szCs w:val="24"/>
          <w:lang w:eastAsia="hr-HR"/>
        </w:rPr>
        <w:t>ih</w:t>
      </w:r>
      <w:proofErr w:type="spellEnd"/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i oročeni</w:t>
      </w:r>
      <w:r w:rsidR="004C123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 novčanih sredstava </w:t>
      </w:r>
      <w:proofErr w:type="spellStart"/>
      <w:r w:rsidR="004C1239">
        <w:rPr>
          <w:rFonts w:cs="Times New Roman" w:eastAsia="Times New Roman" w:hAnsi="Times New Roman" w:ascii="Times New Roman"/>
          <w:sz w:val="24"/>
          <w:szCs w:val="24"/>
          <w:lang w:eastAsia="hr-HR"/>
        </w:rPr>
        <w:t>pristojbenih</w:t>
      </w:r>
      <w:proofErr w:type="spellEnd"/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obveznika na račun Trgovačkog suda u Zagrebu otvorenog kod Hrvatske poštanske banke d.d. Zagreb,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2B4AD4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</w:t>
      </w:r>
      <w:r w:rsidR="00F4262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4</w:t>
      </w:r>
      <w:r w:rsidR="005D7006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 w:rsidRPr="00877831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Predlagatelj otvaranja stečajnog postupka nad gore navedenim dužnikom je Financijska agencija, RC Zagreb, Podružnica Zagreb, Zagreb, Trg svibanjskih žrtva 1</w:t>
      </w:r>
      <w:r w:rsidR="005813B0">
        <w:rPr>
          <w:rFonts w:cs="Times New Roman" w:eastAsia="Times New Roman" w:hAnsi="Times New Roman" w:ascii="Times New Roman"/>
          <w:sz w:val="24"/>
          <w:szCs w:val="24"/>
          <w:lang w:eastAsia="hr-HR"/>
        </w:rPr>
        <w:t>995. 1 (u daljnjem tekstu FINA)</w:t>
      </w:r>
      <w:r w:rsid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567CB5" w:rsidP="00CB0F4D" w:rsidR="00567CB5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FINA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smislu čl. 114. st. 3.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(NN 71/15) oslobođen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plaća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nja troškova stečajnog postupka.</w:t>
      </w: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4E767B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Slijedom navedenog, a temeljem čl. 113. st. 1. SZ-a odlučeno je kao u izreci ovog rješenja.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Navedena sredstva za predujam uplaćuju se u Fond za namirenje troškova stečajnog postupka temeljem odredbe čl. 114. st. 1. SZ-a.</w:t>
      </w:r>
    </w:p>
    <w:p w:rsidRDefault="00CB0F4D" w:rsidP="00CB0F4D" w:rsidR="00CB0F4D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7006" w:rsidP="00CB0F4D" w:rsidR="005D7006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22121D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="000C71D6">
        <w:rPr>
          <w:rFonts w:cs="Times New Roman" w:eastAsia="Times New Roman" w:hAnsi="Times New Roman" w:ascii="Times New Roman"/>
          <w:sz w:val="24"/>
          <w:szCs w:val="24"/>
          <w:lang w:eastAsia="hr-HR"/>
        </w:rPr>
        <w:t>. rujna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B0F4D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Stečajni sudac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CB0F4D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Jadranka Mađeruh</w:t>
      </w:r>
      <w:r w:rsidR="00243920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243920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3920" w:rsidP="00243920" w:rsidR="00CB0F4D" w:rsidRPr="0087783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Za točnost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                         Draženka Prpić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CB0F4D" w:rsidP="00CB0F4D" w:rsidR="00CB0F4D" w:rsidRPr="00877831">
      <w:pPr>
        <w:spacing w:lineRule="auto" w:line="240" w:after="0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</w:p>
    <w:p w:rsidRDefault="004E767B" w:rsidP="00567CB5" w:rsidR="002212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sectPr w:rsidR="0022121D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2191" w:rsidP="007B6B50" w:rsidR="00A82191">
      <w:pPr>
        <w:spacing w:lineRule="auto" w:line="240" w:after="0"/>
      </w:pPr>
      <w:r>
        <w:separator/>
      </w:r>
    </w:p>
  </w:endnote>
  <w:endnote w:id="0" w:type="continuationSeparator">
    <w:p w:rsidRDefault="00A82191" w:rsidP="007B6B50" w:rsidR="00A8219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2191" w:rsidP="007B6B50" w:rsidR="00A82191">
      <w:pPr>
        <w:spacing w:lineRule="auto" w:line="240" w:after="0"/>
      </w:pPr>
      <w:r>
        <w:separator/>
      </w:r>
    </w:p>
  </w:footnote>
  <w:footnote w:id="0" w:type="continuationSeparator">
    <w:p w:rsidRDefault="00A82191" w:rsidP="007B6B50" w:rsidR="00A8219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31717050"/>
      <w:docPartObj>
        <w:docPartGallery w:val="Page Numbers (Top of Page)"/>
        <w:docPartUnique/>
      </w:docPartObj>
    </w:sdtPr>
    <w:sdtEndPr/>
    <w:sdtContent>
      <w:p w:rsidRDefault="007B6B50" w:rsidR="007B6B5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253C">
          <w:rPr>
            <w:noProof/>
          </w:rPr>
          <w:t>1</w:t>
        </w:r>
        <w:r>
          <w:fldChar w:fldCharType="end"/>
        </w:r>
      </w:p>
    </w:sdtContent>
  </w:sdt>
  <w:p w:rsidRDefault="007B6B50" w:rsidP="007B6B50" w:rsidR="007B6B50">
    <w:pPr>
      <w:pStyle w:val="Zaglavlje"/>
      <w:jc w:val="right"/>
    </w:pPr>
    <w:r>
      <w:t>1 St-</w:t>
    </w:r>
    <w:r w:rsidR="00F42621">
      <w:t>2004</w:t>
    </w:r>
    <w:r w:rsidR="0022121D">
      <w:t>/16</w:t>
    </w:r>
  </w:p>
  <w:p w:rsidRDefault="007B6B50" w:rsidP="007B6B50" w:rsidR="007B6B50">
    <w:pPr>
      <w:pStyle w:val="Zaglavlje"/>
      <w:jc w:val="right"/>
    </w:pPr>
  </w:p>
  <w:p w:rsidRDefault="007B6B50" w:rsidP="007B6B50" w:rsidR="007B6B5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B50"/>
    <w:rsid w:val="00041C1F"/>
    <w:rsid w:val="00097225"/>
    <w:rsid w:val="000C3A4B"/>
    <w:rsid w:val="000C71D6"/>
    <w:rsid w:val="00181EF7"/>
    <w:rsid w:val="001B2BCC"/>
    <w:rsid w:val="0022121D"/>
    <w:rsid w:val="00243920"/>
    <w:rsid w:val="00271AD7"/>
    <w:rsid w:val="002A2B0B"/>
    <w:rsid w:val="002B4AD4"/>
    <w:rsid w:val="00302E3C"/>
    <w:rsid w:val="00360862"/>
    <w:rsid w:val="00382C2E"/>
    <w:rsid w:val="00421A7A"/>
    <w:rsid w:val="00426022"/>
    <w:rsid w:val="00434CEB"/>
    <w:rsid w:val="004662BE"/>
    <w:rsid w:val="0047282B"/>
    <w:rsid w:val="004C1239"/>
    <w:rsid w:val="004E767B"/>
    <w:rsid w:val="005355E5"/>
    <w:rsid w:val="005673E6"/>
    <w:rsid w:val="00567CB5"/>
    <w:rsid w:val="005813B0"/>
    <w:rsid w:val="005D7006"/>
    <w:rsid w:val="00620731"/>
    <w:rsid w:val="006A4C54"/>
    <w:rsid w:val="006B6031"/>
    <w:rsid w:val="006F758C"/>
    <w:rsid w:val="007B6B50"/>
    <w:rsid w:val="00877831"/>
    <w:rsid w:val="008F7618"/>
    <w:rsid w:val="00A82191"/>
    <w:rsid w:val="00A821C4"/>
    <w:rsid w:val="00B02C18"/>
    <w:rsid w:val="00B05F96"/>
    <w:rsid w:val="00B3605A"/>
    <w:rsid w:val="00B9253C"/>
    <w:rsid w:val="00C300D5"/>
    <w:rsid w:val="00C92F4B"/>
    <w:rsid w:val="00CB0F4D"/>
    <w:rsid w:val="00CB5A16"/>
    <w:rsid w:val="00CB5F9A"/>
    <w:rsid w:val="00D04A9A"/>
    <w:rsid w:val="00E34437"/>
    <w:rsid w:val="00E86D49"/>
    <w:rsid w:val="00F42621"/>
    <w:rsid w:val="00F92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338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98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7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93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>St-2004/2016-3</izvorni_sadrzaj>
    <derivirana_varijabla naziv="DomainObject.Oznaka_1">St-2004/2016-3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2004</izvorni_sadrzaj>
    <derivirana_varijabla naziv="DomainObject.Predmet.Broj_1">2004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St-2004/2016</izvorni_sadrzaj>
    <derivirana_varijabla naziv="DomainObject.Predmet.OznakaBroj_1">St-2004/2016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BIG RIVER d.o.o. zastupanog po punomoćniku Matea Kušan; Ivan Sović</izvorni_sadrzaj>
    <derivirana_varijabla naziv="DomainObject.Predmet.ProtustrankaFormated_1">  BIG RIVER d.o.o. zastupanog po punomoćniku Matea Kušan; Ivan Sović</derivirana_varijabla>
  </DomainObject.Predmet.ProtustrankaFormated>
  <DomainObject.Predmet.ProtustrankaFormatedOIB>
    <izvorni_sadrzaj>  BIG RIVER d.o.o., OIB 00667289928 zastupanog po punomoćniku Matea Kušan; Ivan Sović</izvorni_sadrzaj>
    <derivirana_varijabla naziv="DomainObject.Predmet.ProtustrankaFormatedOIB_1">  BIG RIVER d.o.o., OIB 00667289928 zastupanog po punomoćniku Matea Kušan; Ivan Sović</derivirana_varijabla>
  </DomainObject.Predmet.ProtustrankaFormatedOIB>
  <DomainObject.Predmet.ProtustrankaFormatedWithAdress>
    <izvorni_sadrzaj> BIG RIVER d.o.o., Gornja Letina 37, 44210 Gornja Letina zastupanog po punomoćniku Matea Kušan; Ivan Sović</izvorni_sadrzaj>
    <derivirana_varijabla naziv="DomainObject.Predmet.ProtustrankaFormatedWithAdress_1"> BIG RIVER d.o.o., Gornja Letina 37, 44210 Gornja Letina zastupanog po punomoćniku Matea Kušan; Ivan Sović</derivirana_varijabla>
  </DomainObject.Predmet.ProtustrankaFormatedWithAdress>
  <DomainObject.Predmet.ProtustrankaFormatedWithAdressOIB>
    <izvorni_sadrzaj> BIG RIVER d.o.o., OIB 00667289928, Gornja Letina 37, 44210 Gornja Letina zastupanog po punomoćniku Matea Kušan; Ivan Sović</izvorni_sadrzaj>
    <derivirana_varijabla naziv="DomainObject.Predmet.ProtustrankaFormatedWithAdressOIB_1"> BIG RIVER d.o.o., OIB 00667289928, Gornja Letina 37, 44210 Gornja Letina zastupanog po punomoćniku Matea Kušan; Ivan Sović</derivirana_varijabla>
  </DomainObject.Predmet.ProtustrankaFormatedWithAdressOIB>
  <DomainObject.Predmet.ProtustrankaWithAdress>
    <izvorni_sadrzaj>BIG RIVER d.o.o. Gornja Letina 37, 44210 Gornja Letina</izvorni_sadrzaj>
    <derivirana_varijabla naziv="DomainObject.Predmet.ProtustrankaWithAdress_1">BIG RIVER d.o.o. Gornja Letina 37, 44210 Gornja Letina</derivirana_varijabla>
  </DomainObject.Predmet.ProtustrankaWithAdress>
  <DomainObject.Predmet.ProtustrankaWithAdressOIB>
    <izvorni_sadrzaj>BIG RIVER d.o.o., OIB 00667289928, Gornja Letina 37, 44210 Gornja Letina</izvorni_sadrzaj>
    <derivirana_varijabla naziv="DomainObject.Predmet.ProtustrankaWithAdressOIB_1">BIG RIVER d.o.o., OIB 00667289928, Gornja Letina 37, 44210 Gornja Letina</derivirana_varijabla>
  </DomainObject.Predmet.ProtustrankaWithAdressOIB>
  <DomainObject.Predmet.ProtustrankaNazivFormated>
    <izvorni_sadrzaj>BIG RIVER d.o.o.</izvorni_sadrzaj>
    <derivirana_varijabla naziv="DomainObject.Predmet.ProtustrankaNazivFormated_1">BIG RIVER d.o.o.</derivirana_varijabla>
  </DomainObject.Predmet.ProtustrankaNazivFormated>
  <DomainObject.Predmet.ProtustrankaNazivFormatedOIB>
    <izvorni_sadrzaj>BIG RIVER d.o.o., OIB 00667289928</izvorni_sadrzaj>
    <derivirana_varijabla naziv="DomainObject.Predmet.ProtustrankaNazivFormatedOIB_1">BIG RIVER d.o.o., OIB 00667289928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BIG RIVER d.o.o. zastupanog po punomoćniku Matea Kušan; Ivan Sović</item>
    </izvorni_sadrzaj>
    <derivirana_varijabla naziv="DomainObject.Predmet.ProtuStrankaListFormated_1">
      <item>BIG RIVER d.o.o. zastupanog po punomoćniku Matea Kušan; Ivan Sović</item>
    </derivirana_varijabla>
  </DomainObject.Predmet.ProtuStrankaListFormated>
  <DomainObject.Predmet.ProtuStrankaListFormatedOIB>
    <izvorni_sadrzaj>
      <item>BIG RIVER d.o.o., OIB 00667289928 zastupanog po punomoćniku Matea Kušan; Ivan Sović</item>
    </izvorni_sadrzaj>
    <derivirana_varijabla naziv="DomainObject.Predmet.ProtuStrankaListFormatedOIB_1">
      <item>BIG RIVER d.o.o., OIB 00667289928 zastupanog po punomoćniku Matea Kušan; Ivan Sović</item>
    </derivirana_varijabla>
  </DomainObject.Predmet.ProtuStrankaListFormatedOIB>
  <DomainObject.Predmet.ProtuStrankaListFormatedWithAdress>
    <izvorni_sadrzaj>
      <item>BIG RIVER d.o.o., Gornja Letina 37, 44210 Gornja Letina zastupanog po punomoćniku Matea Kušan; Ivan Sović</item>
    </izvorni_sadrzaj>
    <derivirana_varijabla naziv="DomainObject.Predmet.ProtuStrankaListFormatedWithAdress_1">
      <item>BIG RIVER d.o.o., Gornja Letina 37, 44210 Gornja Letina zastupanog po punomoćniku Matea Kušan; Ivan Sović</item>
    </derivirana_varijabla>
  </DomainObject.Predmet.ProtuStrankaListFormatedWithAdress>
  <DomainObject.Predmet.ProtuStrankaListFormatedWithAdressOIB>
    <izvorni_sadrzaj>
      <item>BIG RIVER d.o.o., OIB 00667289928, Gornja Letina 37, 44210 Gornja Letina zastupanog po punomoćniku Matea Kušan; Ivan Sović</item>
    </izvorni_sadrzaj>
    <derivirana_varijabla naziv="DomainObject.Predmet.ProtuStrankaListFormatedWithAdressOIB_1">
      <item>BIG RIVER d.o.o., OIB 00667289928, Gornja Letina 37, 44210 Gornja Letina zastupanog po punomoćniku Matea Kušan; Ivan Sović</item>
    </derivirana_varijabla>
  </DomainObject.Predmet.ProtuStrankaListFormatedWithAdressOIB>
  <DomainObject.Predmet.ProtuStrankaListNazivFormated>
    <izvorni_sadrzaj>
      <item>BIG RIVER d.o.o.</item>
    </izvorni_sadrzaj>
    <derivirana_varijabla naziv="DomainObject.Predmet.ProtuStrankaListNazivFormated_1">
      <item>BIG RIVER d.o.o.</item>
    </derivirana_varijabla>
  </DomainObject.Predmet.ProtuStrankaListNazivFormated>
  <DomainObject.Predmet.ProtuStrankaListNazivFormatedOIB>
    <izvorni_sadrzaj>
      <item>BIG RIVER d.o.o., OIB 00667289928</item>
    </izvorni_sadrzaj>
    <derivirana_varijabla naziv="DomainObject.Predmet.ProtuStrankaListNazivFormatedOIB_1">
      <item>BIG RIVER d.o.o., OIB 00667289928</item>
    </derivirana_varijabla>
  </DomainObject.Predmet.ProtuStrankaListNazivFormatedOIB>
  <DomainObject.Predmet.OstaliListFormated>
    <izvorni_sadrzaj>
      <item>Matea Kušan punomoćnik sudionika u postupku BIG RIVER d.o.o.</item>
      <item>Ivan Sović punomoćnik sudionika u postupku BIG RIVER d.o.o.</item>
    </izvorni_sadrzaj>
    <derivirana_varijabla naziv="DomainObject.Predmet.OstaliListFormated_1">
      <item>Matea Kušan punomoćnik sudionika u postupku BIG RIVER d.o.o.</item>
      <item>Ivan Sović punomoćnik sudionika u postupku BIG RIVER d.o.o.</item>
    </derivirana_varijabla>
  </DomainObject.Predmet.OstaliListFormated>
  <DomainObject.Predmet.OstaliListFormatedOIB>
    <izvorni_sadrzaj>
      <item>Matea Kušan, OIB 28439715171 punomoćnik sudionika u postupku BIG RIVER d.o.o.</item>
      <item>Ivan Sović, OIB 90185842622 punomoćnik sudionika u postupku BIG RIVER d.o.o.</item>
    </izvorni_sadrzaj>
    <derivirana_varijabla naziv="DomainObject.Predmet.OstaliListFormatedOIB_1">
      <item>Matea Kušan, OIB 28439715171 punomoćnik sudionika u postupku BIG RIVER d.o.o.</item>
      <item>Ivan Sović, OIB 90185842622 punomoćnik sudionika u postupku BIG RIVER d.o.o.</item>
    </derivirana_varijabla>
  </DomainObject.Predmet.OstaliListFormatedOIB>
  <DomainObject.Predmet.OstaliListFormatedWithAdress>
    <izvorni_sadrzaj>
      <item>Matea Kušan, Gornja Letina 37, 44210 Gornja Letina punomoćnik sudionika u postupku BIG RIVER d.o.o.</item>
      <item>Ivan Sović, Gornja Letina 37, 44210 Gornja Letina punomoćnik sudionika u postupku BIG RIVER d.o.o.</item>
    </izvorni_sadrzaj>
    <derivirana_varijabla naziv="DomainObject.Predmet.OstaliListFormatedWithAdress_1">
      <item>Matea Kušan, Gornja Letina 37, 44210 Gornja Letina punomoćnik sudionika u postupku BIG RIVER d.o.o.</item>
      <item>Ivan Sović, Gornja Letina 37, 44210 Gornja Letina punomoćnik sudionika u postupku BIG RIVER d.o.o.</item>
    </derivirana_varijabla>
  </DomainObject.Predmet.OstaliListFormatedWithAdress>
  <DomainObject.Predmet.OstaliListFormatedWithAdressOIB>
    <izvorni_sadrzaj>
      <item>Matea Kušan, OIB 28439715171, Gornja Letina 37, 44210 Gornja Letina punomoćnik sudionika u postupku BIG RIVER d.o.o.</item>
      <item>Ivan Sović, OIB 90185842622, Gornja Letina 37, 44210 Gornja Letina punomoćnik sudionika u postupku BIG RIVER d.o.o.</item>
    </izvorni_sadrzaj>
    <derivirana_varijabla naziv="DomainObject.Predmet.OstaliListFormatedWithAdressOIB_1">
      <item>Matea Kušan, OIB 28439715171, Gornja Letina 37, 44210 Gornja Letina punomoćnik sudionika u postupku BIG RIVER d.o.o.</item>
      <item>Ivan Sović, OIB 90185842622, Gornja Letina 37, 44210 Gornja Letina punomoćnik sudionika u postupku BIG RIVER d.o.o.</item>
    </derivirana_varijabla>
  </DomainObject.Predmet.OstaliListFormatedWithAdressOIB>
  <DomainObject.Predmet.OstaliListNazivFormated>
    <izvorni_sadrzaj>
      <item>Matea Kušan</item>
      <item>Ivan Sović</item>
    </izvorni_sadrzaj>
    <derivirana_varijabla naziv="DomainObject.Predmet.OstaliListNazivFormated_1">
      <item>Matea Kušan</item>
      <item>Ivan Sović</item>
    </derivirana_varijabla>
  </DomainObject.Predmet.OstaliListNazivFormated>
  <DomainObject.Predmet.OstaliListNazivFormatedOIB>
    <izvorni_sadrzaj>
      <item>Matea Kušan, OIB 28439715171</item>
      <item>Ivan Sović, OIB 90185842622</item>
    </izvorni_sadrzaj>
    <derivirana_varijabla naziv="DomainObject.Predmet.OstaliListNazivFormatedOIB_1">
      <item>Matea Kušan, OIB 28439715171</item>
      <item>Ivan Sović, OIB 90185842622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>St-2004/2016-3</izvorni_sadrzaj>
    <derivirana_varijabla naziv="DomainObject.PoslovniBrojDokumenta_1">St-2004/2016-3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BIG RIVER d.o.o.</izvorni_sadrzaj>
    <derivirana_varijabla naziv="DomainObject.Predmet.ProtustrankaIDrugi_1">BIG RIVER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BIG RIVER d.o.o., OIB 00667289928, Gornja Letina 37, 44210 Gornja Letina</izvorni_sadrzaj>
    <derivirana_varijabla naziv="DomainObject.Predmet.ProtustrankaIDrugiAdressOIB_1">BIG RIVER d.o.o., OIB 00667289928, Gornja Letina 37, 44210 Gornja Letina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BIG RIVER d.o.o.</item>
      <item>Matea Kušan</item>
      <item>Ivan Sović</item>
    </izvorni_sadrzaj>
    <derivirana_varijabla naziv="DomainObject.Predmet.SudioniciListNaziv_1">
      <item>FINA Regionalni centar Zagreb</item>
      <item>BIG RIVER d.o.o.</item>
      <item>Matea Kušan</item>
      <item>Ivan Sović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BIG RIVER d.o.o., OIB 00667289928, Gornja Letina 37,44210 Gornja Letina</item>
      <item>Matea Kušan, OIB 28439715171, Gornja Letina 37,44210 Gornja Letina</item>
      <item>Ivan Sović, OIB 90185842622, Gornja Letina 37,44210 Gornja Letina</item>
    </izvorni_sadrzaj>
    <derivirana_varijabla naziv="DomainObject.Predmet.SudioniciListAdressOIB_1">
      <item>FINA Regionalni centar Zagreb, OIB 85821130368, Trg svibanjskih žrtava 1995. 1,10000 Zagreb</item>
      <item>BIG RIVER d.o.o., OIB 00667289928, Gornja Letina 37,44210 Gornja Letina</item>
      <item>Matea Kušan, OIB 28439715171, Gornja Letina 37,44210 Gornja Letina</item>
      <item>Ivan Sović, OIB 90185842622, Gornja Letina 37,44210 Gornja Letina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00667289928</item>
      <item>, OIB 28439715171</item>
      <item>, OIB 90185842622</item>
    </izvorni_sadrzaj>
    <derivirana_varijabla naziv="DomainObject.Predmet.SudioniciListNazivOIB_1">
      <item>, OIB 85821130368</item>
      <item>, OIB 00667289928</item>
      <item>, OIB 28439715171</item>
      <item>, OIB 90185842622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461</properties:Words>
  <properties:Characters>2497</properties:Characters>
  <properties:Lines>76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2016-09-30T10:22:00Z</dcterms:created>
  <dc:creator>Draženka Prpić</dc:creator>
  <cp:lastModifiedBy>Draženka Prpić</cp:lastModifiedBy>
  <cp:lastPrinted>2016-09-30T10:23:00Z</cp:lastPrinted>
  <dcterms:modified xmlns:xsi="http://www.w3.org/2001/XMLSchema-instance" xsi:type="dcterms:W3CDTF">2016-09-30T10:37:00Z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St-2004/2016-3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