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C641E7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C641E7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C641E7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C641E7" w:rsidR="001D7DC0" w:rsidRPr="003E5E31">
            <w:pPr>
              <w:jc w:val="center"/>
            </w:pPr>
            <w:r>
              <w:t>Trgovački sud u Osijeku</w:t>
            </w:r>
          </w:p>
          <w:p w:rsidRDefault="001D7DC0" w:rsidP="00C641E7" w:rsidR="001D7DC0" w:rsidRPr="00B92B86">
            <w:pPr>
              <w:jc w:val="center"/>
            </w:pPr>
            <w:r>
              <w:t>Osijek, Zagrebačka 2</w:t>
            </w:r>
          </w:p>
        </w:tc>
      </w:tr>
      <w:tr w:rsidTr="00C641E7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C641E7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8611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16295E">
                    <w:rPr>
                      <w:sz w:val="22"/>
                      <w:szCs w:val="22"/>
                    </w:rPr>
                    <w:t>1195</w:t>
                  </w:r>
                  <w:r w:rsidR="00E86110">
                    <w:rPr>
                      <w:sz w:val="22"/>
                      <w:szCs w:val="22"/>
                    </w:rPr>
                    <w:t>/2017</w:t>
                  </w:r>
                  <w:r w:rsidR="00FF582A">
                    <w:rPr>
                      <w:sz w:val="22"/>
                      <w:szCs w:val="22"/>
                    </w:rPr>
                    <w:t>-</w:t>
                  </w:r>
                  <w:r w:rsidR="00E86110">
                    <w:rPr>
                      <w:sz w:val="22"/>
                      <w:szCs w:val="22"/>
                    </w:rPr>
                    <w:t>13</w:t>
                  </w:r>
                </w:p>
              </w:tc>
            </w:tr>
          </w:tbl>
          <w:p w:rsidRDefault="001D7DC0" w:rsidP="00C641E7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C641E7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C641E7" w:rsidR="001D7DC0">
            <w:pPr>
              <w:pStyle w:val="VSVerzija"/>
              <w:jc w:val="right"/>
            </w:pPr>
          </w:p>
          <w:p w:rsidRDefault="00D95CE2" w:rsidP="00C641E7" w:rsidR="00D95CE2">
            <w:pPr>
              <w:pStyle w:val="VSVerzija"/>
              <w:jc w:val="right"/>
            </w:pPr>
          </w:p>
        </w:tc>
      </w:tr>
    </w:tbl>
    <w:p w14:textId="c2ffb03" w14:paraId="c2ffb03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E86110" w:rsidR="00D95CE2">
      <w:pPr>
        <w:jc w:val="center"/>
      </w:pPr>
      <w:r>
        <w:t>R J E Š E N J E</w:t>
      </w:r>
    </w:p>
    <w:p w:rsidRDefault="00D95CE2" w:rsidP="00D95CE2" w:rsidR="00D95CE2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0A71CB">
        <w:tab/>
      </w:r>
      <w:r w:rsidR="00361EDF">
        <w:t xml:space="preserve">Trgovački sud u Osijeku, po sucu mr. sc. Mirjani Baran u stečajnom predmetu predlagatelja </w:t>
      </w:r>
      <w:r w:rsidR="0016295E">
        <w:t>Financijske agencije, RC Zagreb, Podružnica Karlovac, Ulica Pavla Vitezovića 1, za otvaranje stečajnog postupka nad dužnikom SIKEM d.o.o., OIB: 15662752431, MBS: 020046065, Karlovac, Senjska ulica 63</w:t>
      </w:r>
      <w:r w:rsidR="00C011CD">
        <w:t>,</w:t>
      </w:r>
      <w:r w:rsidR="00361EDF">
        <w:t xml:space="preserve"> </w:t>
      </w:r>
      <w:r w:rsidR="00E86110">
        <w:t>2. listopada</w:t>
      </w:r>
      <w:r w:rsidR="00361EDF">
        <w:t xml:space="preserve"> 2018.</w:t>
      </w:r>
    </w:p>
    <w:p w:rsidRDefault="00361EDF" w:rsidP="00361EDF" w:rsidR="00361EDF">
      <w:pPr>
        <w:jc w:val="both"/>
      </w:pPr>
    </w:p>
    <w:p w:rsidRDefault="00361EDF" w:rsidP="00361EDF" w:rsidR="00361EDF">
      <w:pPr>
        <w:jc w:val="center"/>
      </w:pPr>
      <w:r>
        <w:t>r i j e š i o   j e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16295E">
        <w:t>SIKEM d.o.o., OIB: 15662752431, MBS: 020046065, Karlovac, Senjska ulica 63</w:t>
      </w:r>
      <w:r w:rsidR="00A0490A">
        <w:t>.</w:t>
      </w:r>
    </w:p>
    <w:p w:rsidRDefault="00361EDF" w:rsidP="00361EDF" w:rsidR="00361EDF">
      <w:pPr>
        <w:pStyle w:val="Tijeloteksta"/>
        <w:ind w:left="786"/>
      </w:pPr>
    </w:p>
    <w:p w:rsidRDefault="00361EDF" w:rsidP="00C41B31" w:rsidR="00C41B31" w:rsidRPr="00E86110">
      <w:pPr>
        <w:pStyle w:val="Tijeloteksta"/>
        <w:numPr>
          <w:ilvl w:val="0"/>
          <w:numId w:val="6"/>
        </w:numPr>
        <w:rPr>
          <w:b/>
        </w:rPr>
      </w:pPr>
      <w:r>
        <w:t xml:space="preserve">Zakazuje se ročište radi izjašnjenja o prijedlogu za dan </w:t>
      </w:r>
    </w:p>
    <w:p w:rsidRDefault="00C41B31" w:rsidP="00C41B31" w:rsidR="00C41B31">
      <w:pPr>
        <w:pStyle w:val="Tijeloteksta"/>
        <w:rPr>
          <w:b/>
        </w:rPr>
      </w:pPr>
    </w:p>
    <w:p w:rsidRDefault="00E86110" w:rsidP="00E86110" w:rsidR="00361EDF">
      <w:pPr>
        <w:pStyle w:val="Tijeloteksta"/>
        <w:numPr>
          <w:ilvl w:val="0"/>
          <w:numId w:val="12"/>
        </w:numPr>
        <w:jc w:val="center"/>
        <w:rPr>
          <w:b/>
        </w:rPr>
      </w:pPr>
      <w:r>
        <w:rPr>
          <w:b/>
        </w:rPr>
        <w:t>listopada</w:t>
      </w:r>
      <w:r w:rsidR="00C41B31">
        <w:rPr>
          <w:b/>
        </w:rPr>
        <w:t xml:space="preserve"> </w:t>
      </w:r>
      <w:r w:rsidR="00361EDF">
        <w:rPr>
          <w:b/>
        </w:rPr>
        <w:t xml:space="preserve"> 2018. u </w:t>
      </w:r>
      <w:r w:rsidR="0016295E">
        <w:rPr>
          <w:b/>
        </w:rPr>
        <w:t>11,00</w:t>
      </w:r>
      <w:r w:rsidR="007C13C2">
        <w:rPr>
          <w:b/>
        </w:rPr>
        <w:t xml:space="preserve"> </w:t>
      </w:r>
      <w:r w:rsidR="00361EDF">
        <w:rPr>
          <w:b/>
        </w:rPr>
        <w:t>sati</w:t>
      </w:r>
    </w:p>
    <w:p w:rsidRDefault="00E86110" w:rsidP="00E86110" w:rsidR="00E86110">
      <w:pPr>
        <w:pStyle w:val="Tijeloteksta"/>
        <w:ind w:left="360"/>
        <w:rPr>
          <w:b/>
        </w:rPr>
      </w:pPr>
    </w:p>
    <w:p w:rsidRDefault="00361EDF" w:rsidP="00361EDF" w:rsidR="00361EDF">
      <w:pPr>
        <w:pStyle w:val="Tijeloteksta"/>
        <w:jc w:val="center"/>
      </w:pPr>
      <w:r>
        <w:t>u zgradi ovog suda u Osijeku, Zagrebačka br. 2, soba br. 21/I,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>na koje se pozivaju sve zainteresirane stranke dostavom ovog rješenja.</w:t>
      </w:r>
    </w:p>
    <w:p w:rsidRDefault="00361EDF" w:rsidP="00361EDF" w:rsidR="00361EDF">
      <w:pPr>
        <w:pStyle w:val="Tijeloteksta"/>
        <w:ind w:left="786"/>
      </w:pPr>
    </w:p>
    <w:p w:rsidRDefault="0016295E" w:rsidP="0016295E" w:rsidR="0016295E">
      <w:pPr>
        <w:pStyle w:val="Tijeloteksta"/>
        <w:numPr>
          <w:ilvl w:val="0"/>
          <w:numId w:val="6"/>
        </w:numPr>
        <w:rPr>
          <w:b/>
        </w:rPr>
      </w:pPr>
      <w:r>
        <w:t xml:space="preserve">U ovom postupku imenuje se privremeni stečajni upravitelj Bojan Sudarević, OIB:97806800829, Osijek, Kardinala A. Stepinca 35.            </w:t>
      </w:r>
    </w:p>
    <w:p w:rsidRDefault="00361EDF" w:rsidP="00361EDF" w:rsidR="00361EDF">
      <w:pPr>
        <w:pStyle w:val="Tijeloteksta"/>
        <w:ind w:left="786"/>
        <w:rPr>
          <w:b/>
        </w:rPr>
      </w:pPr>
      <w:r>
        <w:t xml:space="preserve">        </w:t>
      </w:r>
    </w:p>
    <w:p w:rsidRDefault="00BE5772" w:rsidP="00E86110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dužna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361EDF" w:rsidP="00361EDF" w:rsidR="00361EDF">
      <w:pPr>
        <w:pStyle w:val="Tijeloteksta"/>
        <w:ind w:left="786"/>
      </w:pPr>
    </w:p>
    <w:p w:rsidRDefault="00BE5772" w:rsidP="00E86110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ovlaštena je stupiti u poslovne prostorije dužnika, te tamo provesti sve radnje.</w:t>
      </w:r>
    </w:p>
    <w:p w:rsidRDefault="00361EDF" w:rsidP="00361EDF" w:rsidR="00361EDF">
      <w:pPr>
        <w:pStyle w:val="Odlomakpopisa"/>
      </w:pPr>
    </w:p>
    <w:p w:rsidRDefault="00361EDF" w:rsidP="00E86110" w:rsidR="00361EDF">
      <w:pPr>
        <w:pStyle w:val="Tijeloteksta"/>
        <w:numPr>
          <w:ilvl w:val="0"/>
          <w:numId w:val="6"/>
        </w:numPr>
      </w:pPr>
      <w:r>
        <w:t xml:space="preserve">Dužnik, odnosno zakonski zastupnik dužnika, dužan je </w:t>
      </w:r>
      <w:r w:rsidR="00BE5772">
        <w:t xml:space="preserve">privremenom stečajnom upravitelju </w:t>
      </w:r>
      <w:r>
        <w:t xml:space="preserve">dopustiti uvid u knjige i svu poslovnu </w:t>
      </w:r>
      <w:r w:rsidR="00801875">
        <w:t>dokumentaciju dužnika, pružiti mu</w:t>
      </w:r>
      <w:r>
        <w:t xml:space="preserve"> sve potrebne obavijesti, pod prijetnjom zakonskih posljedica.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rPr>
          <w:b/>
          <w:bCs/>
        </w:rPr>
      </w:pPr>
    </w:p>
    <w:p w:rsidRDefault="0016295E" w:rsidP="00361EDF" w:rsidR="0016295E">
      <w:pPr>
        <w:pStyle w:val="Tijeloteksta"/>
        <w:rPr>
          <w:b/>
          <w:bCs/>
        </w:rPr>
      </w:pPr>
    </w:p>
    <w:p w:rsidRDefault="00C64625" w:rsidP="00361EDF" w:rsidR="00C64625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</w:pPr>
      <w:r>
        <w:tab/>
      </w:r>
      <w:r w:rsidR="000A71CB">
        <w:tab/>
      </w:r>
      <w:r>
        <w:t xml:space="preserve">Predlagatelj FINA </w:t>
      </w:r>
      <w:r w:rsidR="0016295E">
        <w:t xml:space="preserve">RC Zagreb, Podružnica Karlovac, Ulica Pavla Vitezovića 1 </w:t>
      </w:r>
      <w:r>
        <w:t>podnio je Trgovačkom sudu u Zagrebu</w:t>
      </w:r>
      <w:r w:rsidR="00164B2A">
        <w:t>,</w:t>
      </w:r>
      <w:r>
        <w:t xml:space="preserve"> </w:t>
      </w:r>
      <w:r w:rsidR="0016295E">
        <w:t>5. siječnja 2017</w:t>
      </w:r>
      <w:r>
        <w:t xml:space="preserve">. na propisanom obrascu prijedlog za otvaranje stečajnog postupka nad dužnikom </w:t>
      </w:r>
      <w:r w:rsidR="0016295E">
        <w:t>SIKEM d.o.o., OIB: 15662752431, MBS: 020046065, Karlovac, Senjska ulica 63</w:t>
      </w:r>
      <w:r w:rsidR="00911902">
        <w:t>.</w:t>
      </w:r>
    </w:p>
    <w:p w:rsidRDefault="000A71CB" w:rsidP="00361EDF" w:rsidR="000A71CB">
      <w:pPr>
        <w:pStyle w:val="Tijeloteksta"/>
      </w:pPr>
    </w:p>
    <w:p w:rsidRDefault="00361EDF" w:rsidP="00361EDF" w:rsidR="00361EDF">
      <w:pPr>
        <w:pStyle w:val="Tijeloteksta"/>
      </w:pPr>
      <w:r>
        <w:tab/>
      </w:r>
      <w:r w:rsidR="000A71CB">
        <w:tab/>
      </w:r>
      <w:r>
        <w:t>Na temelju rješenja Visokog trgovačkog suda RH broj Su-</w:t>
      </w:r>
      <w:r w:rsidR="00BB2ED0">
        <w:t>525</w:t>
      </w:r>
      <w:r>
        <w:t>/1</w:t>
      </w:r>
      <w:r w:rsidR="00BB2ED0">
        <w:t>7</w:t>
      </w:r>
      <w:r>
        <w:t>-</w:t>
      </w:r>
      <w:r w:rsidR="00BB2ED0">
        <w:t>10</w:t>
      </w:r>
      <w:r>
        <w:t xml:space="preserve"> od </w:t>
      </w:r>
      <w:r w:rsidR="00BB2ED0">
        <w:t>26</w:t>
      </w:r>
      <w:r>
        <w:t xml:space="preserve">. </w:t>
      </w:r>
      <w:r w:rsidR="00BB2ED0">
        <w:t>lipnja 2017</w:t>
      </w:r>
      <w:r>
        <w:t>. navedeni spis je ustupljen Trgovačkom sudu u Osijeku na daljnje postupanje.</w:t>
      </w:r>
    </w:p>
    <w:p w:rsidRDefault="00361EDF" w:rsidP="00361EDF" w:rsidR="00361EDF">
      <w:pPr>
        <w:pStyle w:val="Tijeloteksta"/>
      </w:pPr>
    </w:p>
    <w:p w:rsidRDefault="00361EDF" w:rsidP="000A71CB" w:rsidR="00361EDF">
      <w:pPr>
        <w:pStyle w:val="Tijeloteksta"/>
        <w:ind w:firstLine="1416"/>
      </w:pPr>
      <w:r>
        <w:t xml:space="preserve">U prijedlogu FINA navodi da dužnik na dan </w:t>
      </w:r>
      <w:r w:rsidR="0016295E">
        <w:t>28. prosinca</w:t>
      </w:r>
      <w:r w:rsidR="00BB2ED0">
        <w:t xml:space="preserve"> 2016</w:t>
      </w:r>
      <w:r>
        <w:t xml:space="preserve">. u Očevidniku redoslijeda osnova za plaćanje ima evidentirane neizvršene osnove za plaćanje u neprekinutom razdoblju od </w:t>
      </w:r>
      <w:r w:rsidR="00BB2ED0">
        <w:t>120</w:t>
      </w:r>
      <w:r>
        <w:t xml:space="preserve"> dana u ukupnom iznosu od </w:t>
      </w:r>
      <w:r w:rsidR="0016295E">
        <w:t>61.574,34</w:t>
      </w:r>
      <w:r>
        <w:t xml:space="preserve"> kn u koji iznos je uračunata kamata i naknada FINE za provedbu ovrhe na novčanim sredstvima te da dužnik ima </w:t>
      </w:r>
      <w:r w:rsidR="00920F31">
        <w:t>jednog</w:t>
      </w:r>
      <w:r>
        <w:t xml:space="preserve"> zaposlenika.</w:t>
      </w:r>
    </w:p>
    <w:p w:rsidRDefault="00361EDF" w:rsidP="00361EDF" w:rsidR="00361EDF">
      <w:pPr>
        <w:pStyle w:val="Tijeloteksta"/>
      </w:pPr>
    </w:p>
    <w:p w:rsidRDefault="00361EDF" w:rsidP="000A71CB" w:rsidR="00361EDF">
      <w:pPr>
        <w:ind w:firstLine="1416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0A71CB" w:rsidR="00361EDF">
      <w:pPr>
        <w:ind w:firstLine="1416"/>
        <w:jc w:val="both"/>
      </w:pPr>
      <w:r>
        <w:t>Na temelju čl. 115. st. 2. citiranog Zakona imenovan je privremeni stečajni upravitelj automatski</w:t>
      </w:r>
      <w:r w:rsidR="00801875">
        <w:t>m</w:t>
      </w:r>
      <w:r>
        <w:t xml:space="preserve"> odabir</w:t>
      </w:r>
      <w:r w:rsidR="00801875">
        <w:t>om</w:t>
      </w:r>
      <w:r>
        <w:t>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BB2ED0">
        <w:t>2. listopada</w:t>
      </w:r>
      <w:r>
        <w:t xml:space="preserve"> 2018.                </w:t>
      </w:r>
    </w:p>
    <w:p w:rsidRDefault="00361EDF" w:rsidP="00361EDF" w:rsidR="00361EDF">
      <w:pPr>
        <w:pStyle w:val="Tijeloteksta"/>
        <w:jc w:val="center"/>
      </w:pPr>
    </w:p>
    <w:p w:rsidRDefault="00EA30E7" w:rsidP="00EA30E7" w:rsidR="00EA30E7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Stečajni sudac</w:t>
      </w:r>
    </w:p>
    <w:p w:rsidRDefault="00EA30E7" w:rsidP="00EA30E7" w:rsidR="00EA30E7">
      <w:pPr>
        <w:rPr>
          <w:b/>
        </w:rPr>
      </w:pPr>
      <w:r>
        <w:t>Snježana Andrijanić</w:t>
      </w:r>
    </w:p>
    <w:p w:rsidRDefault="00EA30E7" w:rsidP="00EA30E7" w:rsidR="00EA30E7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mr. sc. MIRJANA BARAN</w:t>
      </w:r>
    </w:p>
    <w:p w:rsidRDefault="00EA30E7" w:rsidP="00EA30E7" w:rsidR="00EA30E7">
      <w:pPr>
        <w:pStyle w:val="Tijeloteksta"/>
        <w:jc w:val="left"/>
      </w:pPr>
    </w:p>
    <w:p w:rsidRDefault="0016295E" w:rsidP="00361EDF" w:rsidR="00361EDF">
      <w:pPr>
        <w:jc w:val="both"/>
      </w:pPr>
      <w:r>
        <w:t xml:space="preserve"> </w:t>
      </w: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POUKA O PRAVNOM LIJEKU:</w:t>
      </w:r>
    </w:p>
    <w:p w:rsidRDefault="00361EDF" w:rsidP="00361EDF" w:rsidR="00361EDF">
      <w:pPr>
        <w:pStyle w:val="Tijeloteksta"/>
        <w:jc w:val="left"/>
      </w:pPr>
      <w:r>
        <w:t>Protiv ovog rješenja nije dopuštena posebna žalba (čl. 115. st. 1. Stečajnog zakona).</w:t>
      </w:r>
    </w:p>
    <w:p w:rsidRDefault="00361EDF" w:rsidP="00361EDF" w:rsidR="00361EDF"/>
    <w:p w:rsidRDefault="00361EDF" w:rsidP="00361EDF" w:rsidR="00361EDF">
      <w:pPr>
        <w:pStyle w:val="Tijeloteksta"/>
        <w:jc w:val="left"/>
      </w:pPr>
    </w:p>
    <w:p w:rsidRDefault="0016295E" w:rsidP="00EA30E7" w:rsidR="0016295E" w:rsidRPr="00175F45">
      <w:pPr>
        <w:ind w:firstLine="708" w:left="4248"/>
        <w:jc w:val="both"/>
      </w:pPr>
      <w:r w:rsidRPr="00175F45">
        <w:t xml:space="preserve"> </w:t>
      </w:r>
      <w:r w:rsidR="00EA30E7">
        <w:t xml:space="preserve"> </w:t>
      </w:r>
    </w:p>
    <w:p w:rsidRDefault="00EA30E7" w:rsidP="00EA30E7" w:rsidR="00EA30E7">
      <w:pPr>
        <w:pStyle w:val="Tijeloteksta"/>
        <w:jc w:val="left"/>
      </w:pPr>
      <w:r>
        <w:t>DNA</w:t>
      </w:r>
    </w:p>
    <w:p w:rsidRDefault="00EA30E7" w:rsidP="00EA30E7" w:rsidR="00EA30E7">
      <w:pPr>
        <w:pStyle w:val="Tijeloteksta"/>
        <w:numPr>
          <w:ilvl w:val="0"/>
          <w:numId w:val="7"/>
        </w:numPr>
        <w:jc w:val="left"/>
      </w:pPr>
      <w:r>
        <w:t xml:space="preserve">Predlagatelj- FINA  </w:t>
      </w:r>
    </w:p>
    <w:p w:rsidRDefault="00EA30E7" w:rsidP="00EA30E7" w:rsidR="00EA30E7">
      <w:pPr>
        <w:pStyle w:val="Tijeloteksta"/>
        <w:numPr>
          <w:ilvl w:val="0"/>
          <w:numId w:val="7"/>
        </w:numPr>
        <w:jc w:val="left"/>
      </w:pPr>
      <w:r>
        <w:t xml:space="preserve">Dužnik </w:t>
      </w:r>
    </w:p>
    <w:p w:rsidRDefault="00EA30E7" w:rsidP="00EA30E7" w:rsidR="00EA30E7">
      <w:pPr>
        <w:pStyle w:val="Tijeloteksta"/>
        <w:numPr>
          <w:ilvl w:val="0"/>
          <w:numId w:val="7"/>
        </w:numPr>
        <w:jc w:val="left"/>
      </w:pPr>
      <w:r>
        <w:t xml:space="preserve">Privremeni stečajni upravitelj, </w:t>
      </w:r>
    </w:p>
    <w:p w:rsidRDefault="00EA30E7" w:rsidP="00EA30E7" w:rsidR="00EA30E7">
      <w:pPr>
        <w:pStyle w:val="Tijeloteksta"/>
        <w:numPr>
          <w:ilvl w:val="0"/>
          <w:numId w:val="7"/>
        </w:numPr>
      </w:pPr>
      <w:r>
        <w:t xml:space="preserve">zz dužnika </w:t>
      </w:r>
    </w:p>
    <w:p w:rsidRDefault="00EA30E7" w:rsidP="00EA30E7" w:rsidR="00EA30E7">
      <w:pPr>
        <w:pStyle w:val="Tijeloteksta"/>
        <w:numPr>
          <w:ilvl w:val="0"/>
          <w:numId w:val="7"/>
        </w:numPr>
      </w:pPr>
      <w:r>
        <w:t>ŽDO Osijek</w:t>
      </w:r>
    </w:p>
    <w:p w:rsidRDefault="00EA30E7" w:rsidP="00EA30E7" w:rsidR="00EA30E7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EA30E7" w:rsidP="00EA30E7" w:rsidR="00EA30E7">
      <w:pPr>
        <w:pStyle w:val="Tijeloteksta"/>
        <w:numPr>
          <w:ilvl w:val="0"/>
          <w:numId w:val="7"/>
        </w:numPr>
      </w:pPr>
      <w:r>
        <w:t>Ministarstvo pravosuđa RH, Zagreb-nakon pravomoćnosti</w:t>
      </w:r>
    </w:p>
    <w:p w:rsidRDefault="00EA30E7" w:rsidP="00EA30E7" w:rsidR="00EA30E7">
      <w:pPr>
        <w:pStyle w:val="Tijeloteksta"/>
        <w:numPr>
          <w:ilvl w:val="0"/>
          <w:numId w:val="7"/>
        </w:numPr>
        <w:jc w:val="left"/>
      </w:pPr>
      <w:r>
        <w:t>roč .  30/10</w:t>
      </w:r>
    </w:p>
    <w:p w:rsidRDefault="00EA30E7" w:rsidP="00EA30E7" w:rsidR="00EA30E7">
      <w:pPr>
        <w:pStyle w:val="Tijeloteksta"/>
        <w:ind w:left="360"/>
        <w:jc w:val="left"/>
      </w:pPr>
    </w:p>
    <w:p w:rsidRDefault="00EA30E7" w:rsidP="00EA30E7" w:rsidR="00EA30E7"/>
    <w:sectPr w:rsidSect="00AD67F8" w:rsidR="00EA30E7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41E7" w:rsidP="00D95CE2" w:rsidR="00C641E7">
      <w:r>
        <w:separator/>
      </w:r>
    </w:p>
  </w:endnote>
  <w:endnote w:id="0" w:type="continuationSeparator">
    <w:p w:rsidRDefault="00C641E7" w:rsidP="00D95CE2" w:rsidR="00C641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41E7" w:rsidP="00D95CE2" w:rsidR="00C641E7">
      <w:r>
        <w:separator/>
      </w:r>
    </w:p>
  </w:footnote>
  <w:footnote w:id="0" w:type="continuationSeparator">
    <w:p w:rsidRDefault="00C641E7" w:rsidP="00D95CE2" w:rsidR="00C641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36EB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</w:t>
    </w:r>
    <w:r w:rsidR="0016295E">
      <w:t>1195</w:t>
    </w:r>
    <w:r w:rsidR="00E86110"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A353ABA"/>
    <w:multiLevelType w:val="hybridMultilevel"/>
    <w:tmpl w:val="B7048C94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2DEC6FD9"/>
    <w:multiLevelType w:val="hybridMultilevel"/>
    <w:tmpl w:val="B05EA872"/>
    <w:lvl w:tplc="933A9BDC" w:ilvl="0">
      <w:start w:val="10"/>
      <w:numFmt w:val="decimal"/>
      <w:lvlText w:val="%1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6">
    <w:nsid w:val="404565BA"/>
    <w:multiLevelType w:val="hybridMultilevel"/>
    <w:tmpl w:val="14264EA2"/>
    <w:lvl w:tplc="041A000F" w:ilvl="0">
      <w:start w:val="2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8D77CD1"/>
    <w:multiLevelType w:val="hybridMultilevel"/>
    <w:tmpl w:val="E7B23B20"/>
    <w:lvl w:tplc="041A000F" w:ilvl="0">
      <w:start w:val="1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C7A7877"/>
    <w:multiLevelType w:val="hybridMultilevel"/>
    <w:tmpl w:val="A5F657E4"/>
    <w:lvl w:tplc="041A000F" w:ilvl="0">
      <w:start w:val="3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11"/>
  </w:num>
  <w:num w:numId="3">
    <w:abstractNumId w:val="0"/>
  </w:num>
  <w:num w:numId="4">
    <w:abstractNumId w:val="4"/>
  </w:num>
  <w:num w:numId="5">
    <w:abstractNumId w:val="1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8"/>
  </w:num>
  <w:num w:numId="10">
    <w:abstractNumId w:val="6"/>
  </w:num>
  <w:num w:numId="11">
    <w:abstractNumId w:val="2"/>
  </w:num>
  <w:num w:numId="1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903"/>
    <w:rsid w:val="000A1A4E"/>
    <w:rsid w:val="000A71CB"/>
    <w:rsid w:val="000B425A"/>
    <w:rsid w:val="000E3CD9"/>
    <w:rsid w:val="001172AF"/>
    <w:rsid w:val="00122B97"/>
    <w:rsid w:val="0012479B"/>
    <w:rsid w:val="0013588C"/>
    <w:rsid w:val="00137561"/>
    <w:rsid w:val="00143005"/>
    <w:rsid w:val="00152A7A"/>
    <w:rsid w:val="0016295E"/>
    <w:rsid w:val="00164B2A"/>
    <w:rsid w:val="001716CD"/>
    <w:rsid w:val="00173293"/>
    <w:rsid w:val="00177BFE"/>
    <w:rsid w:val="001B60AE"/>
    <w:rsid w:val="001D7DC0"/>
    <w:rsid w:val="001E315F"/>
    <w:rsid w:val="001F3355"/>
    <w:rsid w:val="002117C9"/>
    <w:rsid w:val="002555BE"/>
    <w:rsid w:val="00274EC6"/>
    <w:rsid w:val="002B6539"/>
    <w:rsid w:val="002D40D9"/>
    <w:rsid w:val="003110DD"/>
    <w:rsid w:val="00361BFF"/>
    <w:rsid w:val="00361EDF"/>
    <w:rsid w:val="00364EB7"/>
    <w:rsid w:val="003908EC"/>
    <w:rsid w:val="003E4468"/>
    <w:rsid w:val="00400D51"/>
    <w:rsid w:val="004049C3"/>
    <w:rsid w:val="00450138"/>
    <w:rsid w:val="00463C3F"/>
    <w:rsid w:val="00482A3D"/>
    <w:rsid w:val="004853EB"/>
    <w:rsid w:val="004A5B00"/>
    <w:rsid w:val="005225A9"/>
    <w:rsid w:val="005260B0"/>
    <w:rsid w:val="005334A7"/>
    <w:rsid w:val="005736EB"/>
    <w:rsid w:val="00585EBC"/>
    <w:rsid w:val="0059612B"/>
    <w:rsid w:val="005A3617"/>
    <w:rsid w:val="005B5061"/>
    <w:rsid w:val="005B7CBB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D7F75"/>
    <w:rsid w:val="006E7282"/>
    <w:rsid w:val="00707BD2"/>
    <w:rsid w:val="00714C22"/>
    <w:rsid w:val="00720319"/>
    <w:rsid w:val="007306C9"/>
    <w:rsid w:val="00740A88"/>
    <w:rsid w:val="00740D9B"/>
    <w:rsid w:val="0075404A"/>
    <w:rsid w:val="00760F74"/>
    <w:rsid w:val="007667D7"/>
    <w:rsid w:val="00775AD5"/>
    <w:rsid w:val="00783908"/>
    <w:rsid w:val="007C13C2"/>
    <w:rsid w:val="007C75AC"/>
    <w:rsid w:val="007D2101"/>
    <w:rsid w:val="007F499F"/>
    <w:rsid w:val="00801875"/>
    <w:rsid w:val="008169C7"/>
    <w:rsid w:val="00850ECF"/>
    <w:rsid w:val="00852C68"/>
    <w:rsid w:val="00883522"/>
    <w:rsid w:val="00887C4F"/>
    <w:rsid w:val="008912F6"/>
    <w:rsid w:val="008B1367"/>
    <w:rsid w:val="008D1548"/>
    <w:rsid w:val="008D7FA0"/>
    <w:rsid w:val="0090773D"/>
    <w:rsid w:val="00911902"/>
    <w:rsid w:val="009158AC"/>
    <w:rsid w:val="00920F31"/>
    <w:rsid w:val="00927558"/>
    <w:rsid w:val="00947F82"/>
    <w:rsid w:val="00964596"/>
    <w:rsid w:val="00970B5E"/>
    <w:rsid w:val="0098188E"/>
    <w:rsid w:val="009C4D46"/>
    <w:rsid w:val="009F2511"/>
    <w:rsid w:val="009F70F6"/>
    <w:rsid w:val="00A0490A"/>
    <w:rsid w:val="00A324F9"/>
    <w:rsid w:val="00A72318"/>
    <w:rsid w:val="00A73AC4"/>
    <w:rsid w:val="00A91681"/>
    <w:rsid w:val="00A958D2"/>
    <w:rsid w:val="00AB536E"/>
    <w:rsid w:val="00AD67F8"/>
    <w:rsid w:val="00AF31FC"/>
    <w:rsid w:val="00B153E2"/>
    <w:rsid w:val="00B6125C"/>
    <w:rsid w:val="00B7461B"/>
    <w:rsid w:val="00B81691"/>
    <w:rsid w:val="00B81BF6"/>
    <w:rsid w:val="00B84BEE"/>
    <w:rsid w:val="00B85A84"/>
    <w:rsid w:val="00BB2ED0"/>
    <w:rsid w:val="00BE5772"/>
    <w:rsid w:val="00C011CD"/>
    <w:rsid w:val="00C05BEE"/>
    <w:rsid w:val="00C13E72"/>
    <w:rsid w:val="00C2142A"/>
    <w:rsid w:val="00C24C2D"/>
    <w:rsid w:val="00C3258D"/>
    <w:rsid w:val="00C41B31"/>
    <w:rsid w:val="00C641E7"/>
    <w:rsid w:val="00C64625"/>
    <w:rsid w:val="00C657DA"/>
    <w:rsid w:val="00C82963"/>
    <w:rsid w:val="00CA7F62"/>
    <w:rsid w:val="00CB16AA"/>
    <w:rsid w:val="00CC1E31"/>
    <w:rsid w:val="00CC52AA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F1B9E"/>
    <w:rsid w:val="00DF2CDA"/>
    <w:rsid w:val="00E142FE"/>
    <w:rsid w:val="00E42342"/>
    <w:rsid w:val="00E63431"/>
    <w:rsid w:val="00E63D95"/>
    <w:rsid w:val="00E65B69"/>
    <w:rsid w:val="00E86110"/>
    <w:rsid w:val="00E9580A"/>
    <w:rsid w:val="00E958F4"/>
    <w:rsid w:val="00EA30E7"/>
    <w:rsid w:val="00EC5114"/>
    <w:rsid w:val="00ED1AD0"/>
    <w:rsid w:val="00EF1A85"/>
    <w:rsid w:val="00F254BB"/>
    <w:rsid w:val="00F264FF"/>
    <w:rsid w:val="00F57A94"/>
    <w:rsid w:val="00F85247"/>
    <w:rsid w:val="00F97A7C"/>
    <w:rsid w:val="00FA01DD"/>
    <w:rsid w:val="00FA5DCA"/>
    <w:rsid w:val="00FF5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36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36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36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36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36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36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36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36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36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36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9730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1195</izvorni_sadrzaj>
    <derivirana_varijabla naziv="DomainObject.Predmet.Broj_1">1195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St-1195/2017</izvorni_sadrzaj>
    <derivirana_varijabla naziv="DomainObject.Predmet.OznakaBroj_1">St-1195/2017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SIKEM d.o.o.</izvorni_sadrzaj>
    <derivirana_varijabla naziv="DomainObject.Predmet.ProtustrankaFormated_1">  SIKEM d.o.o.</derivirana_varijabla>
  </DomainObject.Predmet.ProtustrankaFormated>
  <DomainObject.Predmet.ProtustrankaFormatedOIB>
    <izvorni_sadrzaj>  SIKEM d.o.o., OIB 15662752431</izvorni_sadrzaj>
    <derivirana_varijabla naziv="DomainObject.Predmet.ProtustrankaFormatedOIB_1">  SIKEM d.o.o., OIB 15662752431</derivirana_varijabla>
  </DomainObject.Predmet.ProtustrankaFormatedOIB>
  <DomainObject.Predmet.ProtustrankaFormatedWithAdress>
    <izvorni_sadrzaj> SIKEM d.o.o., Senjska ulica 63, 47000 Karlovac</izvorni_sadrzaj>
    <derivirana_varijabla naziv="DomainObject.Predmet.ProtustrankaFormatedWithAdress_1"> SIKEM d.o.o., Senjska ulica 63, 47000 Karlovac</derivirana_varijabla>
  </DomainObject.Predmet.ProtustrankaFormatedWithAdress>
  <DomainObject.Predmet.ProtustrankaFormatedWithAdressOIB>
    <izvorni_sadrzaj> SIKEM d.o.o., OIB 15662752431, Senjska ulica 63, 47000 Karlovac</izvorni_sadrzaj>
    <derivirana_varijabla naziv="DomainObject.Predmet.ProtustrankaFormatedWithAdressOIB_1"> SIKEM d.o.o., OIB 15662752431, Senjska ulica 63, 47000 Karlovac</derivirana_varijabla>
  </DomainObject.Predmet.ProtustrankaFormatedWithAdressOIB>
  <DomainObject.Predmet.ProtustrankaWithAdress>
    <izvorni_sadrzaj>SIKEM d.o.o. Senjska ulica 63, 47000 Karlovac</izvorni_sadrzaj>
    <derivirana_varijabla naziv="DomainObject.Predmet.ProtustrankaWithAdress_1">SIKEM d.o.o. Senjska ulica 63, 47000 Karlovac</derivirana_varijabla>
  </DomainObject.Predmet.ProtustrankaWithAdress>
  <DomainObject.Predmet.ProtustrankaWithAdressOIB>
    <izvorni_sadrzaj>SIKEM d.o.o., OIB 15662752431, Senjska ulica 63, 47000 Karlovac</izvorni_sadrzaj>
    <derivirana_varijabla naziv="DomainObject.Predmet.ProtustrankaWithAdressOIB_1">SIKEM d.o.o., OIB 15662752431, Senjska ulica 63, 47000 Karlovac</derivirana_varijabla>
  </DomainObject.Predmet.ProtustrankaWithAdressOIB>
  <DomainObject.Predmet.ProtustrankaNazivFormated>
    <izvorni_sadrzaj>SIKEM d.o.o.</izvorni_sadrzaj>
    <derivirana_varijabla naziv="DomainObject.Predmet.ProtustrankaNazivFormated_1">SIKEM d.o.o.</derivirana_varijabla>
  </DomainObject.Predmet.ProtustrankaNazivFormated>
  <DomainObject.Predmet.ProtustrankaNazivFormatedOIB>
    <izvorni_sadrzaj>SIKEM d.o.o., OIB 15662752431</izvorni_sadrzaj>
    <derivirana_varijabla naziv="DomainObject.Predmet.ProtustrankaNazivFormatedOIB_1">SIKEM d.o.o., OIB 15662752431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SIKEM d.o.o.</item>
    </izvorni_sadrzaj>
    <derivirana_varijabla naziv="DomainObject.Predmet.ProtuStrankaListFormated_1">
      <item>SIKEM d.o.o.</item>
    </derivirana_varijabla>
  </DomainObject.Predmet.ProtuStrankaListFormated>
  <DomainObject.Predmet.ProtuStrankaListFormatedOIB>
    <izvorni_sadrzaj>
      <item>SIKEM d.o.o., OIB 15662752431</item>
    </izvorni_sadrzaj>
    <derivirana_varijabla naziv="DomainObject.Predmet.ProtuStrankaListFormatedOIB_1">
      <item>SIKEM d.o.o., OIB 15662752431</item>
    </derivirana_varijabla>
  </DomainObject.Predmet.ProtuStrankaListFormatedOIB>
  <DomainObject.Predmet.ProtuStrankaListFormatedWithAdress>
    <izvorni_sadrzaj>
      <item>SIKEM d.o.o., Senjska ulica 63, 47000 Karlovac</item>
    </izvorni_sadrzaj>
    <derivirana_varijabla naziv="DomainObject.Predmet.ProtuStrankaListFormatedWithAdress_1">
      <item>SIKEM d.o.o., Senjska ulica 63, 47000 Karlovac</item>
    </derivirana_varijabla>
  </DomainObject.Predmet.ProtuStrankaListFormatedWithAdress>
  <DomainObject.Predmet.ProtuStrankaListFormatedWithAdressOIB>
    <izvorni_sadrzaj>
      <item>SIKEM d.o.o., OIB 15662752431, Senjska ulica 63, 47000 Karlovac</item>
    </izvorni_sadrzaj>
    <derivirana_varijabla naziv="DomainObject.Predmet.ProtuStrankaListFormatedWithAdressOIB_1">
      <item>SIKEM d.o.o., OIB 15662752431, Senjska ulica 63, 47000 Karlovac</item>
    </derivirana_varijabla>
  </DomainObject.Predmet.ProtuStrankaListFormatedWithAdressOIB>
  <DomainObject.Predmet.ProtuStrankaListNazivFormated>
    <izvorni_sadrzaj>
      <item>SIKEM d.o.o.</item>
    </izvorni_sadrzaj>
    <derivirana_varijabla naziv="DomainObject.Predmet.ProtuStrankaListNazivFormated_1">
      <item>SIKEM d.o.o.</item>
    </derivirana_varijabla>
  </DomainObject.Predmet.ProtuStrankaListNazivFormated>
  <DomainObject.Predmet.ProtuStrankaListNazivFormatedOIB>
    <izvorni_sadrzaj>
      <item>SIKEM d.o.o., OIB 15662752431</item>
    </izvorni_sadrzaj>
    <derivirana_varijabla naziv="DomainObject.Predmet.ProtuStrankaListNazivFormatedOIB_1">
      <item>SIKEM d.o.o., OIB 15662752431</item>
    </derivirana_varijabla>
  </DomainObject.Predmet.ProtuStrankaListNazivFormatedOIB>
  <DomainObject.Predmet.OstaliListFormated>
    <izvorni_sadrzaj>
      <item>Veselin Jovanović</item>
    </izvorni_sadrzaj>
    <derivirana_varijabla naziv="DomainObject.Predmet.OstaliListFormated_1">
      <item>Veselin Jovanović</item>
    </derivirana_varijabla>
  </DomainObject.Predmet.OstaliListFormated>
  <DomainObject.Predmet.OstaliListFormatedOIB>
    <izvorni_sadrzaj>
      <item>Veselin Jovanović, OIB 45023619799</item>
    </izvorni_sadrzaj>
    <derivirana_varijabla naziv="DomainObject.Predmet.OstaliListFormatedOIB_1">
      <item>Veselin Jovanović, OIB 45023619799</item>
    </derivirana_varijabla>
  </DomainObject.Predmet.OstaliListFormatedOIB>
  <DomainObject.Predmet.OstaliListFormatedWithAdress>
    <izvorni_sadrzaj>
      <item>Veselin Jovanović, Bartola Kašića 7, 47000 Karlovac</item>
    </izvorni_sadrzaj>
    <derivirana_varijabla naziv="DomainObject.Predmet.OstaliListFormatedWithAdress_1">
      <item>Veselin Jovanović, Bartola Kašića 7, 47000 Karlovac</item>
    </derivirana_varijabla>
  </DomainObject.Predmet.OstaliListFormatedWithAdress>
  <DomainObject.Predmet.OstaliListFormatedWithAdressOIB>
    <izvorni_sadrzaj>
      <item>Veselin Jovanović, OIB 45023619799, Bartola Kašića 7, 47000 Karlovac</item>
    </izvorni_sadrzaj>
    <derivirana_varijabla naziv="DomainObject.Predmet.OstaliListFormatedWithAdressOIB_1">
      <item>Veselin Jovanović, OIB 45023619799, Bartola Kašića 7, 47000 Karlovac</item>
    </derivirana_varijabla>
  </DomainObject.Predmet.OstaliListFormatedWithAdressOIB>
  <DomainObject.Predmet.OstaliListNazivFormated>
    <izvorni_sadrzaj>
      <item>Veselin Jovanović</item>
    </izvorni_sadrzaj>
    <derivirana_varijabla naziv="DomainObject.Predmet.OstaliListNazivFormated_1">
      <item>Veselin Jovanović</item>
    </derivirana_varijabla>
  </DomainObject.Predmet.OstaliListNazivFormated>
  <DomainObject.Predmet.OstaliListNazivFormatedOIB>
    <izvorni_sadrzaj>
      <item>Veselin Jovanović, OIB 45023619799</item>
    </izvorni_sadrzaj>
    <derivirana_varijabla naziv="DomainObject.Predmet.OstaliListNazivFormatedOIB_1">
      <item>Veselin Jovanović, OIB 45023619799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SIKEM d.o.o.</izvorni_sadrzaj>
    <derivirana_varijabla naziv="DomainObject.Predmet.ProtustrankaIDrugi_1">SIKEM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SIKEM d.o.o., OIB 15662752431, Senjska ulica 63, 47000 Karlovac</izvorni_sadrzaj>
    <derivirana_varijabla naziv="DomainObject.Predmet.ProtustrankaIDrugiAdressOIB_1">SIKEM d.o.o., OIB 15662752431, Senjska ulica 63,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SIKEM d.o.o.</item>
      <item>FINA regionalni centar Zagreb, podružnica Karlovac</item>
      <item>Veselin Jovanović</item>
    </izvorni_sadrzaj>
    <derivirana_varijabla naziv="DomainObject.Predmet.SudioniciListNaziv_1">
      <item>SIKEM d.o.o.</item>
      <item>FINA regionalni centar Zagreb, podružnica Karlovac</item>
      <item>Veselin Jovanović</item>
    </derivirana_varijabla>
  </DomainObject.Predmet.SudioniciListNaziv>
  <DomainObject.Predmet.SudioniciListAdressOIB>
    <izvorni_sadrzaj>
      <item>SIKEM d.o.o., OIB 15662752431, Senjska ulica 63,47000 Karlovac</item>
      <item>FINA regionalni centar Zagreb, podružnica Karlovac, OIB 85821130368, Vitezovićeva 1,47000 Karlovac</item>
      <item>Veselin Jovanović, OIB 45023619799, Bartola Kašića 7,47000 Karlovac</item>
    </izvorni_sadrzaj>
    <derivirana_varijabla naziv="DomainObject.Predmet.SudioniciListAdressOIB_1">
      <item>SIKEM d.o.o., OIB 15662752431, Senjska ulica 63,47000 Karlovac</item>
      <item>FINA regionalni centar Zagreb, podružnica Karlovac, OIB 85821130368, Vitezovićeva 1,47000 Karlovac</item>
      <item>Veselin Jovanović, OIB 45023619799, Bartola Kašića 7,47000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15662752431</item>
      <item>, OIB 85821130368</item>
      <item>, OIB 45023619799</item>
    </izvorni_sadrzaj>
    <derivirana_varijabla naziv="DomainObject.Predmet.SudioniciListNazivOIB_1">
      <item>, OIB 15662752431</item>
      <item>, OIB 85821130368</item>
      <item>, OIB 45023619799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2770</properties:Characters>
  <properties:Lines>98</properties:Lines>
  <properties:Paragraphs>38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2018-10-02T11:20:00Z</dcterms:created>
  <dc:creator>Snježana Andrijanić</dc:creator>
  <cp:lastModifiedBy>Snježana Andrijanić</cp:lastModifiedBy>
  <cp:lastPrinted>2018-10-02T11:24:00Z</cp:lastPrinted>
  <dcterms:modified xmlns:xsi="http://www.w3.org/2001/XMLSchema-instance" xsi:type="dcterms:W3CDTF">2018-10-03T07:32:00Z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(10 St-1195-17 Sudarević.docx)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